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212e" w14:paraId="5e6212e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3947A4">
        <w:t>15</w:t>
      </w:r>
      <w:r w:rsidR="002D2876">
        <w:t>79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65408A" w:rsidP="00C9345E" w:rsidR="0065408A" w:rsidRPr="00552F4F">
      <w:pPr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C9345E" w:rsidRPr="00C9345E">
        <w:rPr>
          <w:b/>
        </w:rPr>
        <w:t>UDRUGA HRVATSKIH BRANITELJA LIJEČENIH OD POSTTRAUMATSKOG STRESNOG POREMEĆAJA VIROVITIČKO-PODRAVSKE ŽUPANIJE, Trg Sv. Josipa 4, Slatina, Registarski broj : 10000585, OIB : 51856136367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3D1957" w:rsidP="00582538" w:rsidR="003D1957">
      <w:pPr>
        <w:jc w:val="both"/>
      </w:pPr>
    </w:p>
    <w:p w:rsidRDefault="00C9345E" w:rsidP="00582538" w:rsidR="00C9345E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C9345E" w:rsidR="00D53934" w:rsidRPr="00205F23">
      <w:pPr>
        <w:pStyle w:val="Odlomakpopisa"/>
        <w:numPr>
          <w:ilvl w:val="0"/>
          <w:numId w:val="5"/>
        </w:numPr>
        <w:jc w:val="both"/>
      </w:pPr>
      <w:r w:rsidRPr="00205F23">
        <w:rPr>
          <w:bCs/>
        </w:rPr>
        <w:t xml:space="preserve"> OTVARA SE stečajni postupak nad dužnikom</w:t>
      </w:r>
      <w:r w:rsidRPr="00205F23">
        <w:t xml:space="preserve"> </w:t>
      </w:r>
      <w:r w:rsidR="00C9345E" w:rsidRPr="00205F23">
        <w:t>UDRUGA HRVATSKIH BRANITELJA LIJEČENIH OD POSTTRAUMATSKOG STRESNOG POREMEĆAJA VIROVITIČKO-PODRAVSKE ŽUPANIJE, Trg Sv. Josipa 4, Slatina, Registarski broj : 10000585, OIB : 51856136367</w:t>
      </w:r>
      <w:r w:rsidR="00204EAF" w:rsidRPr="00205F23">
        <w:t xml:space="preserve">. </w:t>
      </w:r>
    </w:p>
    <w:p w:rsidRDefault="00D53934" w:rsidP="00D53934" w:rsidR="00D53934" w:rsidRPr="00205F23">
      <w:pPr>
        <w:pStyle w:val="Odlomakpopisa"/>
        <w:ind w:left="1500"/>
        <w:jc w:val="both"/>
      </w:pPr>
    </w:p>
    <w:p w:rsidRDefault="008C4A50" w:rsidP="00D53934" w:rsidR="004243A8" w:rsidRPr="00205F23">
      <w:pPr>
        <w:pStyle w:val="Odlomakpopisa"/>
        <w:numPr>
          <w:ilvl w:val="0"/>
          <w:numId w:val="5"/>
        </w:numPr>
        <w:jc w:val="both"/>
      </w:pPr>
      <w:r w:rsidRPr="00205F23">
        <w:t xml:space="preserve">Za stečajnog upravitelja imenuje se </w:t>
      </w:r>
      <w:r w:rsidR="008954D0" w:rsidRPr="00205F23">
        <w:t>Nada Reljić, Slavonski Brod, Naselje A. Hebranga 7/9, OIB: 63776354688</w:t>
      </w:r>
      <w:r w:rsidR="00D220FE" w:rsidRPr="00205F23">
        <w:t>.</w:t>
      </w:r>
    </w:p>
    <w:p w:rsidRDefault="00DF0F5B" w:rsidP="004243A8" w:rsidR="008C4A50" w:rsidRPr="00205F23">
      <w:pPr>
        <w:pStyle w:val="Odlomakpopisa"/>
        <w:ind w:left="1571"/>
        <w:jc w:val="both"/>
      </w:pPr>
      <w:r w:rsidRPr="00205F23">
        <w:t xml:space="preserve"> </w:t>
      </w:r>
    </w:p>
    <w:p w:rsidRDefault="008C4A50" w:rsidP="00C9345E" w:rsidR="008C4A50" w:rsidRPr="00205F23">
      <w:pPr>
        <w:pStyle w:val="Odlomakpopisa"/>
        <w:numPr>
          <w:ilvl w:val="0"/>
          <w:numId w:val="5"/>
        </w:numPr>
        <w:jc w:val="both"/>
        <w:rPr>
          <w:bCs/>
        </w:rPr>
      </w:pPr>
      <w:r w:rsidRPr="00205F23">
        <w:rPr>
          <w:bCs/>
        </w:rPr>
        <w:t xml:space="preserve">ZAKLJUČUJE SE stečajni postupak nad dužnikom </w:t>
      </w:r>
      <w:r w:rsidR="00C9345E" w:rsidRPr="00205F23">
        <w:t>UDRUGA HRVATSKIH BRANITELJA LIJEČENIH OD POSTTRAUMATSKOG STRESNOG POREMEĆAJA VIROVITIČKO-PODRAVSKE ŽUPANIJE, Trg Sv. Josipa 4, Slatina, Registarski broj: 10000585, OIB:51856136367</w:t>
      </w:r>
      <w:r w:rsidR="00C9345E" w:rsidRPr="00205F23">
        <w:rPr>
          <w:bCs/>
        </w:rPr>
        <w:t>.</w:t>
      </w:r>
    </w:p>
    <w:p w:rsidRDefault="008C4A50" w:rsidP="008C4A50" w:rsidR="008C4A50" w:rsidRPr="00205F23">
      <w:pPr>
        <w:pStyle w:val="Odlomakpopisa"/>
        <w:rPr>
          <w:bCs/>
        </w:rPr>
      </w:pPr>
    </w:p>
    <w:p w:rsidRDefault="008C4A50" w:rsidP="008C4A50" w:rsidR="008C4A50" w:rsidRPr="00205F23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05F23">
        <w:rPr>
          <w:bCs/>
        </w:rPr>
        <w:t>Ovo rješenje objavit će se na mrežnoj stranici e-</w:t>
      </w:r>
      <w:r w:rsidR="00BC3E82" w:rsidRPr="00205F23">
        <w:rPr>
          <w:bCs/>
        </w:rPr>
        <w:t>o</w:t>
      </w:r>
      <w:r w:rsidRPr="00205F23">
        <w:rPr>
          <w:bCs/>
        </w:rPr>
        <w:t>glasna ploča sudova i dostaviti  registru nadležnom za dužnika.</w:t>
      </w:r>
    </w:p>
    <w:p w:rsidRDefault="008C4A50" w:rsidP="008C4A50" w:rsidR="008C4A50" w:rsidRPr="00205F23">
      <w:pPr>
        <w:pStyle w:val="Tijeloteksta"/>
        <w:rPr>
          <w:bCs/>
        </w:rPr>
      </w:pPr>
    </w:p>
    <w:p w:rsidRDefault="008C4A50" w:rsidP="008C4A50" w:rsidR="008C4A50" w:rsidRPr="00205F23">
      <w:pPr>
        <w:pStyle w:val="Tijeloteksta"/>
        <w:rPr>
          <w:bCs/>
        </w:rPr>
      </w:pPr>
    </w:p>
    <w:p w:rsidRDefault="008C4A50" w:rsidP="00C9345E" w:rsidR="0023770D" w:rsidRPr="00205F23">
      <w:pPr>
        <w:pStyle w:val="Tijeloteksta"/>
        <w:jc w:val="center"/>
        <w:rPr>
          <w:bCs/>
        </w:rPr>
      </w:pPr>
      <w:r w:rsidRPr="00205F23">
        <w:rPr>
          <w:bCs/>
        </w:rPr>
        <w:t>Obrazloženje</w:t>
      </w:r>
    </w:p>
    <w:p w:rsidRDefault="00C16ED2" w:rsidP="00C16ED2" w:rsidR="00C16ED2" w:rsidRPr="00205F23">
      <w:pPr>
        <w:jc w:val="both"/>
        <w:rPr>
          <w:bCs/>
        </w:rPr>
      </w:pPr>
    </w:p>
    <w:p w:rsidRDefault="00C16ED2" w:rsidP="00C16ED2" w:rsidR="00C16ED2" w:rsidRPr="00205F23">
      <w:pPr>
        <w:ind w:firstLine="720"/>
        <w:jc w:val="both"/>
      </w:pPr>
      <w:r w:rsidRPr="00205F23">
        <w:t xml:space="preserve">FINA Regionalni centar Zagreb je </w:t>
      </w:r>
      <w:r w:rsidR="00A2428C" w:rsidRPr="00205F23">
        <w:t>1</w:t>
      </w:r>
      <w:r w:rsidR="00AB4254" w:rsidRPr="00205F23">
        <w:t>. prosinca 2015</w:t>
      </w:r>
      <w:r w:rsidRPr="00205F23">
        <w:t xml:space="preserve">. dostavila Trgovačkom sudu u Zagrebu zahtjev za provedbu skraćenog stečajnog postupka nad dužnikom </w:t>
      </w:r>
      <w:r w:rsidR="00C9345E" w:rsidRPr="00205F23">
        <w:t>UDRUGA HRVATSKIH BRANITELJA LIJEČENIH OD POSTTRAUMATSKOG STRESNOG POREMEĆAJA VIROVITIČKO-PODRAVSKE ŽUPANIJE, Trg Sv. Josipa 4, Slatina, Registarski broj : 10000585, OIB : 51856136367</w:t>
      </w:r>
      <w:r w:rsidR="00D54022" w:rsidRPr="00205F23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lastRenderedPageBreak/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DD390A">
        <w:t>15</w:t>
      </w:r>
      <w:r w:rsidR="00C9345E">
        <w:t>79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D45216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5C3E06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FF4" w:rsidP="00FD0D3C" w:rsidR="000A1FF4">
      <w:r>
        <w:separator/>
      </w:r>
    </w:p>
  </w:endnote>
  <w:endnote w:id="0" w:type="continuationSeparator">
    <w:p w:rsidRDefault="000A1FF4" w:rsidP="00FD0D3C" w:rsidR="000A1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FF4" w:rsidP="00FD0D3C" w:rsidR="000A1FF4">
      <w:r>
        <w:separator/>
      </w:r>
    </w:p>
  </w:footnote>
  <w:footnote w:id="0" w:type="continuationSeparator">
    <w:p w:rsidRDefault="000A1FF4" w:rsidP="00FD0D3C" w:rsidR="000A1F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FF4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4521D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3947A4" w:rsidRPr="00552F4F">
      <w:t>3 St-</w:t>
    </w:r>
    <w:r w:rsidR="003947A4">
      <w:t>15</w:t>
    </w:r>
    <w:r w:rsidR="002D2876">
      <w:t>79</w:t>
    </w:r>
    <w:r w:rsidR="003947A4" w:rsidRPr="00552F4F">
      <w:t>/16-</w:t>
    </w:r>
    <w:r w:rsidR="003947A4">
      <w:t>4</w:t>
    </w:r>
    <w:r w:rsidR="003947A4" w:rsidRPr="00552F4F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78BE"/>
    <w:rsid w:val="0006489C"/>
    <w:rsid w:val="00065487"/>
    <w:rsid w:val="00083CA8"/>
    <w:rsid w:val="00086CC9"/>
    <w:rsid w:val="000A1FF4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C5317"/>
    <w:rsid w:val="00200BAC"/>
    <w:rsid w:val="00204EAF"/>
    <w:rsid w:val="00205F23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D2876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B2126"/>
    <w:rsid w:val="003B6C7C"/>
    <w:rsid w:val="003C7EC0"/>
    <w:rsid w:val="003D08B4"/>
    <w:rsid w:val="003D1957"/>
    <w:rsid w:val="003E0E8B"/>
    <w:rsid w:val="003F03B2"/>
    <w:rsid w:val="00406642"/>
    <w:rsid w:val="004243A8"/>
    <w:rsid w:val="004330A2"/>
    <w:rsid w:val="00446FD2"/>
    <w:rsid w:val="0045383A"/>
    <w:rsid w:val="00456E18"/>
    <w:rsid w:val="00462C80"/>
    <w:rsid w:val="004733DA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3E06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46737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521D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9345E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5216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52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5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52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5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80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St-1579/2016</izvorni_sadrzaj>
    <derivirana_varijabla naziv="DomainObject.Predmet.OznakaBroj_1">St-1579/2016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liječenih od posttraumatskog stresnog poremećaja Virovitičko-podravske županije</izvorni_sadrzaj>
    <derivirana_varijabla naziv="DomainObject.Predmet.ProtustrankaFormated_1">  Udruga hrvatskih branitelja liječenih od posttraumatskog stresnog poremećaja Virovitičko-podravske županije</derivirana_varijabla>
  </DomainObject.Predmet.ProtustrankaFormated>
  <DomainObject.Predmet.ProtustrankaFormatedOIB>
    <izvorni_sadrzaj>  Udruga hrvatskih branitelja liječenih od posttraumatskog stresnog poremećaja Virovitičko-podravske županije, OIB 51856136367</izvorni_sadrzaj>
    <derivirana_varijabla naziv="DomainObject.Predmet.ProtustrankaFormatedOIB_1">  Udruga hrvatskih branitelja liječenih od posttraumatskog stresnog poremećaja Virovitičko-podravske županije, OIB 51856136367</derivirana_varijabla>
  </DomainObject.Predmet.ProtustrankaFormatedOIB>
  <DomainObject.Predmet.ProtustrankaFormatedWithAdress>
    <izvorni_sadrzaj> Udruga hrvatskih branitelja liječenih od posttraumatskog stresnog poremećaja Virovitičko-podravske županije, Trg Sv. Josipa 4, 10346 Slatina</izvorni_sadrzaj>
    <derivirana_varijabla naziv="DomainObject.Predmet.ProtustrankaFormatedWithAdress_1"> Udruga hrvatskih branitelja liječenih od posttraumatskog stresnog poremećaja Virovitičko-podravske županije, Trg Sv. Josipa 4, 10346 Slatina</derivirana_varijabla>
  </DomainObject.Predmet.ProtustrankaFormatedWithAdress>
  <DomainObject.Predmet.ProtustrankaFormatedWithAdressOIB>
    <izvorni_sadrzaj> Udruga hrvatskih branitelja liječenih od posttraumatskog stresnog poremećaja Virovitičko-podravske županije, OIB 51856136367, Trg Sv. Josipa 4, 10346 Slatina</izvorni_sadrzaj>
    <derivirana_varijabla naziv="DomainObject.Predmet.ProtustrankaFormatedWithAdressOIB_1"> Udruga hrvatskih branitelja liječenih od posttraumatskog stresnog poremećaja Virovitičko-podravske županije, OIB 51856136367, Trg Sv. Josipa 4, 10346 Slatina</derivirana_varijabla>
  </DomainObject.Predmet.ProtustrankaFormatedWithAdressOIB>
  <DomainObject.Predmet.ProtustrankaWithAdress>
    <izvorni_sadrzaj>Udruga hrvatskih branitelja liječenih od posttraumatskog stresnog poremećaja Virovitičko-podravske županije Trg Sv. Josipa 4, 10346 Slatina</izvorni_sadrzaj>
    <derivirana_varijabla naziv="DomainObject.Predmet.ProtustrankaWithAdress_1">Udruga hrvatskih branitelja liječenih od posttraumatskog stresnog poremećaja Virovitičko-podravske županije Trg Sv. Josipa 4, 10346 Slatina</derivirana_varijabla>
  </DomainObject.Predmet.ProtustrankaWithAdress>
  <DomainObject.Predmet.ProtustrankaWithAdressOIB>
    <izvorni_sadrzaj>Udruga hrvatskih branitelja liječenih od posttraumatskog stresnog poremećaja Virovitičko-podravske županije, OIB 51856136367, Trg Sv. Josipa 4, 10346 Slatina</izvorni_sadrzaj>
    <derivirana_varijabla naziv="DomainObject.Predmet.ProtustrankaWithAdressOIB_1">Udruga hrvatskih branitelja liječenih od posttraumatskog stresnog poremećaja Virovitičko-podravske županije, OIB 51856136367, Trg Sv. Josipa 4, 10346 Slatina</derivirana_varijabla>
  </DomainObject.Predmet.ProtustrankaWithAdressOIB>
  <DomainObject.Predmet.ProtustrankaNazivFormated>
    <izvorni_sadrzaj>Udruga hrvatskih branitelja liječenih od posttraumatskog stresnog poremećaja Virovitičko-podravske županije</izvorni_sadrzaj>
    <derivirana_varijabla naziv="DomainObject.Predmet.ProtustrankaNazivFormated_1">Udruga hrvatskih branitelja liječenih od posttraumatskog stresnog poremećaja Virovitičko-podravske županije</derivirana_varijabla>
  </DomainObject.Predmet.ProtustrankaNazivFormated>
  <DomainObject.Predmet.ProtustrankaNazivFormatedOIB>
    <izvorni_sadrzaj>Udruga hrvatskih branitelja liječenih od posttraumatskog stresnog poremećaja Virovitičko-podravske županije, OIB 51856136367</izvorni_sadrzaj>
    <derivirana_varijabla naziv="DomainObject.Predmet.ProtustrankaNazivFormatedOIB_1">Udruga hrvatskih branitelja liječenih od posttraumatskog stresnog poremećaja Virovitičko-podravske županije, OIB 51856136367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branitelja liječenih od posttraumatskog stresnog poremećaja Virovitičko-podravske županije</item>
    </izvorni_sadrzaj>
    <derivirana_varijabla naziv="DomainObject.Predmet.ProtuStrankaListFormated_1">
      <item>Udruga hrvatskih branitelja liječenih od posttraumatskog stresnog poremećaja Virovitičko-podravske županije</item>
    </derivirana_varijabla>
  </DomainObject.Predmet.ProtuStrankaListFormated>
  <DomainObject.Predmet.ProtuStrankaListFormatedOIB>
    <izvorni_sadrzaj>
      <item>Udruga hrvatskih branitelja liječenih od posttraumatskog stresnog poremećaja Virovitičko-podravske županije, OIB 51856136367</item>
    </izvorni_sadrzaj>
    <derivirana_varijabla naziv="DomainObject.Predmet.ProtuStrankaListFormatedOIB_1">
      <item>Udruga hrvatskih branitelja liječenih od posttraumatskog stresnog poremećaja Virovitičko-podravske županije, OIB 51856136367</item>
    </derivirana_varijabla>
  </DomainObject.Predmet.ProtuStrankaListFormatedOIB>
  <DomainObject.Predmet.ProtuStrankaListFormatedWithAdress>
    <izvorni_sadrzaj>
      <item>Udruga hrvatskih branitelja liječenih od posttraumatskog stresnog poremećaja Virovitičko-podravske županije, Trg Sv. Josipa 4, 10346 Slatina</item>
    </izvorni_sadrzaj>
    <derivirana_varijabla naziv="DomainObject.Predmet.ProtuStrankaListFormatedWithAdress_1">
      <item>Udruga hrvatskih branitelja liječenih od posttraumatskog stresnog poremećaja Virovitičko-podravske županije, Trg Sv. Josipa 4, 10346 Slatina</item>
    </derivirana_varijabla>
  </DomainObject.Predmet.ProtuStrankaListFormatedWithAdress>
  <DomainObject.Predmet.ProtuStrankaListFormatedWithAdressOIB>
    <izvorni_sadrzaj>
      <item>Udruga hrvatskih branitelja liječenih od posttraumatskog stresnog poremećaja Virovitičko-podravske županije, OIB 51856136367, Trg Sv. Josipa 4, 10346 Slatina</item>
    </izvorni_sadrzaj>
    <derivirana_varijabla naziv="DomainObject.Predmet.ProtuStrankaListFormatedWithAdressOIB_1">
      <item>Udruga hrvatskih branitelja liječenih od posttraumatskog stresnog poremećaja Virovitičko-podravske županije, OIB 51856136367, Trg Sv. Josipa 4, 10346 Slatina</item>
    </derivirana_varijabla>
  </DomainObject.Predmet.ProtuStrankaListFormatedWithAdressOIB>
  <DomainObject.Predmet.ProtuStrankaListNazivFormated>
    <izvorni_sadrzaj>
      <item>Udruga hrvatskih branitelja liječenih od posttraumatskog stresnog poremećaja Virovitičko-podravske županije</item>
    </izvorni_sadrzaj>
    <derivirana_varijabla naziv="DomainObject.Predmet.ProtuStrankaListNazivFormated_1">
      <item>Udruga hrvatskih branitelja liječenih od posttraumatskog stresnog poremećaja Virovitičko-podravske županije</item>
    </derivirana_varijabla>
  </DomainObject.Predmet.ProtuStrankaListNazivFormated>
  <DomainObject.Predmet.ProtuStrankaListNazivFormatedOIB>
    <izvorni_sadrzaj>
      <item>Udruga hrvatskih branitelja liječenih od posttraumatskog stresnog poremećaja Virovitičko-podravske županije, OIB 51856136367</item>
    </izvorni_sadrzaj>
    <derivirana_varijabla naziv="DomainObject.Predmet.ProtuStrankaListNazivFormatedOIB_1">
      <item>Udruga hrvatskih branitelja liječenih od posttraumatskog stresnog poremećaja Virovitičko-podravske županije, OIB 51856136367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branitelja liječenih od posttraumatskog stresnog poremećaja Virovitičko-podravske županije</izvorni_sadrzaj>
    <derivirana_varijabla naziv="DomainObject.Predmet.ProtustrankaIDrugi_1">Udruga hrvatskih branitelja liječenih od posttraumatskog stresnog poremećaja Virovitičko-podravske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branitelja liječenih od posttraumatskog stresnog poremećaja Virovitičko-podravske županije, OIB 51856136367, Trg Sv. Josipa 4, 10346 Slatina</izvorni_sadrzaj>
    <derivirana_varijabla naziv="DomainObject.Predmet.ProtustrankaIDrugiAdressOIB_1">Udruga hrvatskih branitelja liječenih od posttraumatskog stresnog poremećaja Virovitičko-podravske županije, OIB 51856136367, Trg Sv. Josipa 4, 10346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 liječenih od posttraumatskog stresnog poremećaja Virovitičko-podravske županije</item>
      <item>FINA Regionalni centar Zagreb</item>
    </izvorni_sadrzaj>
    <derivirana_varijabla naziv="DomainObject.Predmet.SudioniciListNaziv_1">
      <item>Udruga hrvatskih branitelja liječenih od posttraumatskog stresnog poremećaja Virovitičko-podravske županije</item>
      <item>FINA Regionalni centar Zagreb</item>
    </derivirana_varijabla>
  </DomainObject.Predmet.SudioniciListNaziv>
  <DomainObject.Predmet.SudioniciListAdressOIB>
    <izvorni_sadrzaj>
      <item>Udruga hrvatskih branitelja liječenih od posttraumatskog stresnog poremećaja Virovitičko-podravske županije, OIB 51856136367, Trg Sv. Josipa 4,10346 Slatina</item>
      <item>FINA Regionalni centar Zagreb, OIB 85821130368, Trg svibanjskih žrtava 1995. 1,10000 Zagreb</item>
    </izvorni_sadrzaj>
    <derivirana_varijabla naziv="DomainObject.Predmet.SudioniciListAdressOIB_1">
      <item>Udruga hrvatskih branitelja liječenih od posttraumatskog stresnog poremećaja Virovitičko-podravske županije, OIB 51856136367, Trg Sv. Josipa 4,10346 Slatina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51856136367</item>
      <item>, OIB 85821130368</item>
    </izvorni_sadrzaj>
    <derivirana_varijabla naziv="DomainObject.Predmet.SudioniciListNazivOIB_1">
      <item>, OIB 51856136367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D3594-D7BA-4BF8-8809-C820F466E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582</properties:Words>
  <properties:Characters>3254</properties:Characters>
  <properties:Lines>99</properties:Lines>
  <properties:Paragraphs>31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2016-10-04T06:58:00Z</cp:lastPrinted>
  <dcterms:modified xmlns:xsi="http://www.w3.org/2001/XMLSchema-instance" xsi:type="dcterms:W3CDTF">2016-10-04T07:01:00Z</dcterms:modified>
  <cp:revision>379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