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8183" w14:paraId="e768183" w:rsidRDefault="003977E6" w:rsidP="003977E6" w:rsidR="003977E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7E6" w:rsidP="003977E6" w:rsidR="003977E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977E6" w:rsidP="003977E6" w:rsidR="003977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977E6" w:rsidP="003977E6" w:rsidR="003977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977E6" w:rsidP="003977E6" w:rsidR="003977E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977E6" w:rsidP="003977E6" w:rsidR="003977E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977E6" w:rsidP="003977E6" w:rsidR="003977E6" w:rsidRPr="005D578C">
      <w:pPr>
        <w:jc w:val="center"/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977E6" w:rsidP="003977E6" w:rsidR="003977E6" w:rsidRPr="005D578C">
      <w:pPr>
        <w:rPr>
          <w:rFonts w:cs="Times New Roman" w:eastAsia="Times New Roman"/>
          <w:szCs w:val="24"/>
        </w:rPr>
      </w:pPr>
    </w:p>
    <w:p w:rsidRDefault="003977E6" w:rsidP="003977E6" w:rsidR="003977E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MODRUŠAN TOURS d. o. o. Pula, Francesca Sponze 11, OIB </w:t>
      </w:r>
      <w:r w:rsidRPr="003977E6">
        <w:rPr>
          <w:rFonts w:cs="Times New Roman" w:eastAsia="Times New Roman"/>
          <w:szCs w:val="24"/>
        </w:rPr>
        <w:t>34571321383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977E6">
        <w:rPr>
          <w:rFonts w:cs="Times New Roman" w:eastAsia="Times New Roman"/>
          <w:szCs w:val="24"/>
        </w:rPr>
        <w:t>040117260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836397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3977E6" w:rsidP="003977E6" w:rsidR="003977E6" w:rsidRPr="005D578C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977E6" w:rsidP="003977E6" w:rsidR="003977E6" w:rsidRPr="005D578C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MODRUŠAN TOURS d. o. o. Pula, Francesca Sponze 11, OIB </w:t>
      </w:r>
      <w:r w:rsidRPr="003977E6">
        <w:rPr>
          <w:rFonts w:cs="Times New Roman" w:eastAsia="Times New Roman"/>
          <w:szCs w:val="24"/>
        </w:rPr>
        <w:t>34571321383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977E6">
        <w:rPr>
          <w:rFonts w:cs="Times New Roman" w:eastAsia="Times New Roman"/>
          <w:szCs w:val="24"/>
        </w:rPr>
        <w:t>040117260</w:t>
      </w:r>
      <w:r>
        <w:rPr>
          <w:rFonts w:cs="Times New Roman" w:eastAsia="Times New Roman"/>
          <w:szCs w:val="24"/>
        </w:rPr>
        <w:t>.</w:t>
      </w:r>
    </w:p>
    <w:p w:rsidRDefault="003977E6" w:rsidP="003977E6" w:rsidR="003977E6" w:rsidRPr="005D578C">
      <w:pPr>
        <w:rPr>
          <w:rFonts w:cs="Times New Roman" w:eastAsia="Times New Roman"/>
          <w:szCs w:val="24"/>
        </w:rPr>
      </w:pPr>
    </w:p>
    <w:p w:rsidRDefault="003977E6" w:rsidP="003977E6" w:rsidR="003977E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977E6" w:rsidP="003977E6" w:rsidR="003977E6">
      <w:pPr>
        <w:rPr>
          <w:rFonts w:cs="Times New Roman" w:eastAsia="Times New Roman"/>
          <w:szCs w:val="20"/>
        </w:rPr>
      </w:pPr>
    </w:p>
    <w:p w:rsidRDefault="003977E6" w:rsidP="003977E6" w:rsidR="003977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MODRUŠAN TOURS d. o. o. Pula, Francesca Sponze 11, OIB </w:t>
      </w:r>
      <w:r w:rsidRPr="003977E6">
        <w:rPr>
          <w:rFonts w:cs="Times New Roman" w:eastAsia="Times New Roman"/>
          <w:szCs w:val="24"/>
        </w:rPr>
        <w:t>34571321383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977E6">
        <w:rPr>
          <w:rFonts w:cs="Times New Roman" w:eastAsia="Times New Roman"/>
          <w:szCs w:val="24"/>
        </w:rPr>
        <w:t>040117260</w:t>
      </w:r>
      <w:r>
        <w:rPr>
          <w:rFonts w:cs="Times New Roman" w:eastAsia="Times New Roman"/>
          <w:szCs w:val="24"/>
        </w:rPr>
        <w:t>.</w:t>
      </w:r>
    </w:p>
    <w:p w:rsidRDefault="003977E6" w:rsidP="003977E6" w:rsidR="003977E6">
      <w:pPr>
        <w:ind w:firstLine="709"/>
        <w:rPr>
          <w:rFonts w:cs="Times New Roman" w:eastAsia="Times New Roman"/>
          <w:szCs w:val="24"/>
        </w:rPr>
      </w:pPr>
    </w:p>
    <w:p w:rsidRDefault="003977E6" w:rsidP="003977E6" w:rsidR="003977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MODRUŠAN TOURS d. o. o. Pula, Francesca Sponze 11, OIB </w:t>
      </w:r>
      <w:r w:rsidRPr="003977E6">
        <w:rPr>
          <w:rFonts w:cs="Times New Roman" w:eastAsia="Times New Roman"/>
          <w:szCs w:val="24"/>
        </w:rPr>
        <w:t>34571321383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977E6">
        <w:rPr>
          <w:rFonts w:cs="Times New Roman" w:eastAsia="Times New Roman"/>
          <w:szCs w:val="24"/>
        </w:rPr>
        <w:t>040117260</w:t>
      </w:r>
      <w:r>
        <w:rPr>
          <w:rFonts w:cs="Times New Roman" w:eastAsia="Times New Roman"/>
          <w:szCs w:val="24"/>
        </w:rPr>
        <w:t>.</w:t>
      </w:r>
    </w:p>
    <w:p w:rsidRDefault="003977E6" w:rsidP="003977E6" w:rsidR="003977E6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977E6" w:rsidP="003977E6" w:rsidR="003977E6">
      <w:pPr>
        <w:ind w:firstLine="708"/>
        <w:rPr>
          <w:rFonts w:cs="Times New Roman" w:eastAsia="Times New Roman"/>
          <w:szCs w:val="24"/>
        </w:rPr>
      </w:pPr>
    </w:p>
    <w:p w:rsidRDefault="003977E6" w:rsidP="003977E6" w:rsidR="003977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MODRUŠAN TOURS d. o. o. Pula.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977E6" w:rsidP="003977E6" w:rsidR="003977E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977E6" w:rsidP="003977E6" w:rsidR="003977E6" w:rsidRPr="005D578C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36397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977E6" w:rsidP="003977E6" w:rsidR="003977E6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977E6" w:rsidP="003977E6" w:rsidR="003977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977E6" w:rsidP="003977E6" w:rsidR="003977E6">
      <w:pPr>
        <w:jc w:val="left"/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jc w:val="left"/>
        <w:rPr>
          <w:rFonts w:cs="Times New Roman" w:eastAsia="Times New Roman"/>
          <w:szCs w:val="24"/>
        </w:rPr>
      </w:pPr>
    </w:p>
    <w:p w:rsidRDefault="00836397" w:rsidP="003977E6" w:rsidR="00836397">
      <w:pPr>
        <w:jc w:val="left"/>
        <w:rPr>
          <w:rFonts w:cs="Times New Roman" w:eastAsia="Times New Roman"/>
          <w:szCs w:val="24"/>
        </w:rPr>
      </w:pPr>
    </w:p>
    <w:p w:rsidRDefault="00836397" w:rsidP="003977E6" w:rsidR="00836397">
      <w:pPr>
        <w:jc w:val="left"/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6397" w:rsidP="00836397" w:rsidR="00836397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</w:t>
      </w:r>
      <w:r w:rsidR="0073526E">
        <w:t>žalbi odlučuje sudac pojedinac ov</w:t>
      </w:r>
      <w:r>
        <w:t>og suda.</w:t>
      </w:r>
    </w:p>
    <w:p w:rsidRDefault="003977E6" w:rsidP="003977E6" w:rsidR="003977E6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rPr>
          <w:rFonts w:cs="Times New Roman" w:eastAsia="Times New Roman"/>
          <w:szCs w:val="24"/>
        </w:rPr>
      </w:pPr>
    </w:p>
    <w:p w:rsidRDefault="003977E6" w:rsidP="003977E6" w:rsidR="003977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977E6" w:rsidP="003977E6" w:rsidR="00397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977E6" w:rsidP="003977E6" w:rsidR="00397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MODRUŠAN TOURS d. o. o. Pula, Francesca Sponze 11,</w:t>
      </w:r>
    </w:p>
    <w:p w:rsidRDefault="003977E6" w:rsidP="003977E6" w:rsidR="003977E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977E6" w:rsidP="003977E6" w:rsidR="00397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977E6" w:rsidP="003977E6" w:rsidR="003977E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3977E6" w:rsidP="003977E6" w:rsidR="003977E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977E6" w:rsidP="003977E6" w:rsidR="00397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977E6" w:rsidP="003977E6" w:rsidR="00397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977E6" w:rsidP="003977E6" w:rsidR="003977E6"/>
    <w:p w:rsidRDefault="003977E6" w:rsidP="003977E6" w:rsidR="003977E6"/>
    <w:p w:rsidRDefault="00F55B17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7E6" w:rsidP="003977E6" w:rsidR="003977E6">
      <w:r>
        <w:separator/>
      </w:r>
    </w:p>
  </w:endnote>
  <w:endnote w:id="0" w:type="continuationSeparator">
    <w:p w:rsidRDefault="003977E6" w:rsidP="003977E6" w:rsidR="00397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7E6" w:rsidP="003977E6" w:rsidR="003977E6">
      <w:r>
        <w:separator/>
      </w:r>
    </w:p>
  </w:footnote>
  <w:footnote w:id="0" w:type="continuationSeparator">
    <w:p w:rsidRDefault="003977E6" w:rsidP="003977E6" w:rsidR="00397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7E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5B1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St-237/2016-5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7E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St-237/2016-5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F6A"/>
    <w:rsid w:val="00087F77"/>
    <w:rsid w:val="003977E6"/>
    <w:rsid w:val="004112BB"/>
    <w:rsid w:val="0073526E"/>
    <w:rsid w:val="0075528E"/>
    <w:rsid w:val="0079403F"/>
    <w:rsid w:val="00836397"/>
    <w:rsid w:val="00864F6A"/>
    <w:rsid w:val="00F5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7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77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977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7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77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77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77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B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5B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5B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5B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7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77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977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7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77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7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77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B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5B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5B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5B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791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MODRUŠAN TOURS d.o.o. PULA</izvorni_sadrzaj>
    <derivirana_varijabla naziv="DomainObject.Predmet.ProtustrankaFormated_1">  MODRUŠAN TOURS d.o.o. PULA</derivirana_varijabla>
  </DomainObject.Predmet.ProtustrankaFormated>
  <DomainObject.Predmet.ProtustrankaFormatedOIB>
    <izvorni_sadrzaj>  MODRUŠAN TOURS d.o.o. PULA, OIB 34571321383</izvorni_sadrzaj>
    <derivirana_varijabla naziv="DomainObject.Predmet.ProtustrankaFormatedOIB_1">  MODRUŠAN TOURS d.o.o. PULA, OIB 34571321383</derivirana_varijabla>
  </DomainObject.Predmet.ProtustrankaFormatedOIB>
  <DomainObject.Predmet.ProtustrankaFormatedWithAdress>
    <izvorni_sadrzaj> MODRUŠAN TOURS d.o.o. PULA, Francesca Sponze 11, 52100 Pula</izvorni_sadrzaj>
    <derivirana_varijabla naziv="DomainObject.Predmet.ProtustrankaFormatedWithAdress_1"> MODRUŠAN TOURS d.o.o. PULA, Francesca Sponze 11, 52100 Pula</derivirana_varijabla>
  </DomainObject.Predmet.ProtustrankaFormatedWithAdress>
  <DomainObject.Predmet.ProtustrankaFormatedWithAdressOIB>
    <izvorni_sadrzaj> MODRUŠAN TOURS d.o.o. PULA, OIB 34571321383, Francesca Sponze 11, 52100 Pula</izvorni_sadrzaj>
    <derivirana_varijabla naziv="DomainObject.Predmet.ProtustrankaFormatedWithAdressOIB_1"> MODRUŠAN TOURS d.o.o. PULA, OIB 34571321383, Francesca Sponze 11, 52100 Pula</derivirana_varijabla>
  </DomainObject.Predmet.ProtustrankaFormatedWithAdressOIB>
  <DomainObject.Predmet.ProtustrankaWithAdress>
    <izvorni_sadrzaj>MODRUŠAN TOURS d.o.o. PULA Francesca Sponze 11, 52100 Pula</izvorni_sadrzaj>
    <derivirana_varijabla naziv="DomainObject.Predmet.ProtustrankaWithAdress_1">MODRUŠAN TOURS d.o.o. PULA Francesca Sponze 11, 52100 Pula</derivirana_varijabla>
  </DomainObject.Predmet.ProtustrankaWithAdress>
  <DomainObject.Predmet.ProtustrankaWithAdressOIB>
    <izvorni_sadrzaj>MODRUŠAN TOURS d.o.o. PULA, OIB 34571321383, Francesca Sponze 11, 52100 Pula</izvorni_sadrzaj>
    <derivirana_varijabla naziv="DomainObject.Predmet.ProtustrankaWithAdressOIB_1">MODRUŠAN TOURS d.o.o. PULA, OIB 34571321383, Francesca Sponze 11, 52100 Pula</derivirana_varijabla>
  </DomainObject.Predmet.ProtustrankaWithAdressOIB>
  <DomainObject.Predmet.ProtustrankaNazivFormated>
    <izvorni_sadrzaj>MODRUŠAN TOURS d.o.o. PULA</izvorni_sadrzaj>
    <derivirana_varijabla naziv="DomainObject.Predmet.ProtustrankaNazivFormated_1">MODRUŠAN TOURS d.o.o. PULA</derivirana_varijabla>
  </DomainObject.Predmet.ProtustrankaNazivFormated>
  <DomainObject.Predmet.ProtustrankaNazivFormatedOIB>
    <izvorni_sadrzaj>MODRUŠAN TOURS d.o.o. PULA, OIB 34571321383</izvorni_sadrzaj>
    <derivirana_varijabla naziv="DomainObject.Predmet.ProtustrankaNazivFormatedOIB_1">MODRUŠAN TOURS d.o.o. PULA, OIB 34571321383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9115.17</izvorni_sadrzaj>
    <derivirana_varijabla naziv="DomainObject.Predmet.TrenutnaVrijednost_1">9115.17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MODRUŠAN TOURS d.o.o. PULA</item>
    </izvorni_sadrzaj>
    <derivirana_varijabla naziv="DomainObject.Predmet.ProtuStrankaListFormated_1">
      <item>MODRUŠAN TOURS d.o.o. PULA</item>
    </derivirana_varijabla>
  </DomainObject.Predmet.ProtuStrankaListFormated>
  <DomainObject.Predmet.ProtuStrankaListFormatedOIB>
    <izvorni_sadrzaj>
      <item>MODRUŠAN TOURS d.o.o. PULA, OIB 34571321383</item>
    </izvorni_sadrzaj>
    <derivirana_varijabla naziv="DomainObject.Predmet.ProtuStrankaListFormatedOIB_1">
      <item>MODRUŠAN TOURS d.o.o. PULA, OIB 34571321383</item>
    </derivirana_varijabla>
  </DomainObject.Predmet.ProtuStrankaListFormatedOIB>
  <DomainObject.Predmet.ProtuStrankaListFormatedWithAdress>
    <izvorni_sadrzaj>
      <item>MODRUŠAN TOURS d.o.o. PULA, Francesca Sponze 11, 52100 Pula</item>
    </izvorni_sadrzaj>
    <derivirana_varijabla naziv="DomainObject.Predmet.ProtuStrankaListFormatedWithAdress_1">
      <item>MODRUŠAN TOURS d.o.o. PULA, Francesca Sponze 11, 52100 Pula</item>
    </derivirana_varijabla>
  </DomainObject.Predmet.ProtuStrankaListFormatedWithAdress>
  <DomainObject.Predmet.ProtuStrankaListFormatedWithAdressOIB>
    <izvorni_sadrzaj>
      <item>MODRUŠAN TOURS d.o.o. PULA, OIB 34571321383, Francesca Sponze 11, 52100 Pula</item>
    </izvorni_sadrzaj>
    <derivirana_varijabla naziv="DomainObject.Predmet.ProtuStrankaListFormatedWithAdressOIB_1">
      <item>MODRUŠAN TOURS d.o.o. PULA, OIB 34571321383, Francesca Sponze 11, 52100 Pula</item>
    </derivirana_varijabla>
  </DomainObject.Predmet.ProtuStrankaListFormatedWithAdressOIB>
  <DomainObject.Predmet.ProtuStrankaListNazivFormated>
    <izvorni_sadrzaj>
      <item>MODRUŠAN TOURS d.o.o. PULA</item>
    </izvorni_sadrzaj>
    <derivirana_varijabla naziv="DomainObject.Predmet.ProtuStrankaListNazivFormated_1">
      <item>MODRUŠAN TOURS d.o.o. PULA</item>
    </derivirana_varijabla>
  </DomainObject.Predmet.ProtuStrankaListNazivFormated>
  <DomainObject.Predmet.ProtuStrankaListNazivFormatedOIB>
    <izvorni_sadrzaj>
      <item>MODRUŠAN TOURS d.o.o. PULA, OIB 34571321383</item>
    </izvorni_sadrzaj>
    <derivirana_varijabla naziv="DomainObject.Predmet.ProtuStrankaListNazivFormatedOIB_1">
      <item>MODRUŠAN TOURS d.o.o. PULA, OIB 34571321383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MODRUŠAN TOURS d.o.o. PULA</izvorni_sadrzaj>
    <derivirana_varijabla naziv="DomainObject.Predmet.ProtustrankaIDrugi_1">MODRUŠAN TOURS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MODRUŠAN TOURS d.o.o. PULA, OIB 34571321383, Francesca Sponze 11, 52100 Pula</izvorni_sadrzaj>
    <derivirana_varijabla naziv="DomainObject.Predmet.ProtustrankaIDrugiAdressOIB_1">MODRUŠAN TOURS d.o.o. PULA, OIB 34571321383, Francesca Sponze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MODRUŠAN TOURS d.o.o. PULA</item>
    </izvorni_sadrzaj>
    <derivirana_varijabla naziv="DomainObject.Predmet.SudioniciListNaziv_1">
      <item>FINANCIJSKA AGENCIJA, RC RIJEKA, PODRUŽNICA PULA, PULA</item>
      <item>MODRUŠAN TOURS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MODRUŠAN TOURS d.o.o. PULA, OIB 34571321383, Francesca Sponze 11,52100 Pula</item>
    </izvorni_sadrzaj>
    <derivirana_varijabla naziv="DomainObject.Predmet.SudioniciListAdressOIB_1">
      <item>FINANCIJSKA AGENCIJA, RC RIJEKA, PODRUŽNICA PULA, PULA, OIB 85821130368, Ulica grada Vukovara 70,10000 Zagreb</item>
      <item>MODRUŠAN TOURS d.o.o. PULA, OIB 34571321383, Francesca Sponze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34571321383</item>
    </izvorni_sadrzaj>
    <derivirana_varijabla naziv="DomainObject.Predmet.SudioniciListNazivOIB_1">
      <item>, OIB 85821130368</item>
      <item>, OIB 34571321383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3018</properties:Characters>
  <properties:Lines>79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2016-04-20T09:57:00Z</dcterms:created>
  <dc:creator>Mihaela Kaligari</dc:creator>
  <cp:lastModifiedBy>Sanja Lakošeljac</cp:lastModifiedBy>
  <cp:lastPrinted>2016-04-20T10:31:00Z</cp:lastPrinted>
  <dcterms:modified xmlns:xsi="http://www.w3.org/2001/XMLSchema-instance" xsi:type="dcterms:W3CDTF">2016-04-20T10:32:00Z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