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ba07" w14:paraId="120ba07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C6FDC">
        <w:t>5288/15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C6FDC">
        <w:t>10</w:t>
      </w:r>
      <w:r w:rsidR="00A2679B">
        <w:t>. veljače</w:t>
      </w:r>
      <w:r w:rsidR="0073608C">
        <w:t xml:space="preserve"> 2016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83CA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C6FDC">
        <w:t>OKTEL – OPTIMIZIRANE TELEKOMUNIKACIJE d.o.o. u likvidaciji, Zagreb, Trnjanska 72, (OIB: 02295723850)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C6FDC">
        <w:t>16.886,33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C6FDC">
        <w:t>10</w:t>
      </w:r>
      <w:r w:rsidR="0073608C">
        <w:t xml:space="preserve">. </w:t>
      </w:r>
      <w:r w:rsidR="00A2679B">
        <w:t>veljače</w:t>
      </w:r>
      <w:r w:rsidR="0073608C">
        <w:t xml:space="preserve"> 2016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1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4514A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37127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305F1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20F0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43BD3"/>
    <w:rsid w:val="00657B8E"/>
    <w:rsid w:val="0068565F"/>
    <w:rsid w:val="00696FD8"/>
    <w:rsid w:val="006A2C62"/>
    <w:rsid w:val="006C6FDC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755EC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0613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71884"/>
    <w:rsid w:val="00981CE5"/>
    <w:rsid w:val="00995C77"/>
    <w:rsid w:val="009A1DED"/>
    <w:rsid w:val="009D7A2A"/>
    <w:rsid w:val="009F1299"/>
    <w:rsid w:val="00A16D3F"/>
    <w:rsid w:val="00A2679B"/>
    <w:rsid w:val="00A26B2A"/>
    <w:rsid w:val="00A33AFE"/>
    <w:rsid w:val="00A36C9E"/>
    <w:rsid w:val="00A661D2"/>
    <w:rsid w:val="00A67D7C"/>
    <w:rsid w:val="00A71431"/>
    <w:rsid w:val="00A821AA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73114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07CD0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3CA3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1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1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5288</izvorni_sadrzaj>
    <derivirana_varijabla naziv="DomainObject.Predmet.Broj_1">5288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St-5288/2015</izvorni_sadrzaj>
    <derivirana_varijabla naziv="DomainObject.Predmet.OznakaBroj_1">St-5288/2015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OKTEL - OPTIMIZIRANE TELEKOMUNIKACIJE d.o.o. u likvidaciji</izvorni_sadrzaj>
    <derivirana_varijabla naziv="DomainObject.Predmet.ProtustrankaFormated_1">  OKTEL - OPTIMIZIRANE TELEKOMUNIKACIJE d.o.o. u likvidaciji</derivirana_varijabla>
  </DomainObject.Predmet.ProtustrankaFormated>
  <DomainObject.Predmet.ProtustrankaFormatedOIB>
    <izvorni_sadrzaj>  OKTEL - OPTIMIZIRANE TELEKOMUNIKACIJE d.o.o. u likvidaciji, OIB 02295723850</izvorni_sadrzaj>
    <derivirana_varijabla naziv="DomainObject.Predmet.ProtustrankaFormatedOIB_1">  OKTEL - OPTIMIZIRANE TELEKOMUNIKACIJE d.o.o. u likvidaciji, OIB 02295723850</derivirana_varijabla>
  </DomainObject.Predmet.ProtustrankaFormatedOIB>
  <DomainObject.Predmet.ProtustrankaFormatedWithAdress>
    <izvorni_sadrzaj> OKTEL - OPTIMIZIRANE TELEKOMUNIKACIJE d.o.o. u likvidaciji, Trnjanska 72, 10000 Zagreb</izvorni_sadrzaj>
    <derivirana_varijabla naziv="DomainObject.Predmet.ProtustrankaFormatedWithAdress_1"> OKTEL - OPTIMIZIRANE TELEKOMUNIKACIJE d.o.o. u likvidaciji, Trnjanska 72, 10000 Zagreb</derivirana_varijabla>
  </DomainObject.Predmet.ProtustrankaFormatedWithAdress>
  <DomainObject.Predmet.ProtustrankaFormatedWithAdressOIB>
    <izvorni_sadrzaj> OKTEL - OPTIMIZIRANE TELEKOMUNIKACIJE d.o.o. u likvidaciji, OIB 02295723850, Trnjanska 72, 10000 Zagreb</izvorni_sadrzaj>
    <derivirana_varijabla naziv="DomainObject.Predmet.ProtustrankaFormatedWithAdressOIB_1"> OKTEL - OPTIMIZIRANE TELEKOMUNIKACIJE d.o.o. u likvidaciji, OIB 02295723850, Trnjanska 72, 10000 Zagreb</derivirana_varijabla>
  </DomainObject.Predmet.ProtustrankaFormatedWithAdressOIB>
  <DomainObject.Predmet.ProtustrankaWithAdress>
    <izvorni_sadrzaj>OKTEL - OPTIMIZIRANE TELEKOMUNIKACIJE d.o.o. u likvidaciji Trnjanska 72, 10000 Zagreb</izvorni_sadrzaj>
    <derivirana_varijabla naziv="DomainObject.Predmet.ProtustrankaWithAdress_1">OKTEL - OPTIMIZIRANE TELEKOMUNIKACIJE d.o.o. u likvidaciji Trnjanska 72, 10000 Zagreb</derivirana_varijabla>
  </DomainObject.Predmet.ProtustrankaWithAdress>
  <DomainObject.Predmet.ProtustrankaWithAdressOIB>
    <izvorni_sadrzaj>OKTEL - OPTIMIZIRANE TELEKOMUNIKACIJE d.o.o. u likvidaciji, OIB 02295723850, Trnjanska 72, 10000 Zagreb</izvorni_sadrzaj>
    <derivirana_varijabla naziv="DomainObject.Predmet.ProtustrankaWithAdressOIB_1">OKTEL - OPTIMIZIRANE TELEKOMUNIKACIJE d.o.o. u likvidaciji, OIB 02295723850, Trnjanska 72, 10000 Zagreb</derivirana_varijabla>
  </DomainObject.Predmet.ProtustrankaWithAdressOIB>
  <DomainObject.Predmet.ProtustrankaNazivFormated>
    <izvorni_sadrzaj>OKTEL - OPTIMIZIRANE TELEKOMUNIKACIJE d.o.o. u likvidaciji</izvorni_sadrzaj>
    <derivirana_varijabla naziv="DomainObject.Predmet.ProtustrankaNazivFormated_1">OKTEL - OPTIMIZIRANE TELEKOMUNIKACIJE d.o.o. u likvidaciji</derivirana_varijabla>
  </DomainObject.Predmet.ProtustrankaNazivFormated>
  <DomainObject.Predmet.ProtustrankaNazivFormatedOIB>
    <izvorni_sadrzaj>OKTEL - OPTIMIZIRANE TELEKOMUNIKACIJE d.o.o. u likvidaciji, OIB 02295723850</izvorni_sadrzaj>
    <derivirana_varijabla naziv="DomainObject.Predmet.ProtustrankaNazivFormatedOIB_1">OKTEL - OPTIMIZIRANE TELEKOMUNIKACIJE d.o.o. u likvidaciji, OIB 02295723850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OKTEL - OPTIMIZIRANE TELEKOMUNIKACIJE d.o.o. u likvidaciji</item>
    </izvorni_sadrzaj>
    <derivirana_varijabla naziv="DomainObject.Predmet.ProtuStrankaListFormated_1">
      <item>OKTEL - OPTIMIZIRANE TELEKOMUNIKACIJE d.o.o. u likvidaciji</item>
    </derivirana_varijabla>
  </DomainObject.Predmet.ProtuStrankaListFormated>
  <DomainObject.Predmet.ProtuStrankaListFormatedOIB>
    <izvorni_sadrzaj>
      <item>OKTEL - OPTIMIZIRANE TELEKOMUNIKACIJE d.o.o. u likvidaciji, OIB 02295723850</item>
    </izvorni_sadrzaj>
    <derivirana_varijabla naziv="DomainObject.Predmet.ProtuStrankaListFormatedOIB_1">
      <item>OKTEL - OPTIMIZIRANE TELEKOMUNIKACIJE d.o.o. u likvidaciji, OIB 02295723850</item>
    </derivirana_varijabla>
  </DomainObject.Predmet.ProtuStrankaListFormatedOIB>
  <DomainObject.Predmet.ProtuStrankaListFormatedWithAdress>
    <izvorni_sadrzaj>
      <item>OKTEL - OPTIMIZIRANE TELEKOMUNIKACIJE d.o.o. u likvidaciji, Trnjanska 72, 10000 Zagreb</item>
    </izvorni_sadrzaj>
    <derivirana_varijabla naziv="DomainObject.Predmet.ProtuStrankaListFormatedWithAdress_1">
      <item>OKTEL - OPTIMIZIRANE TELEKOMUNIKACIJE d.o.o. u likvidaciji, Trnjanska 72, 10000 Zagreb</item>
    </derivirana_varijabla>
  </DomainObject.Predmet.ProtuStrankaListFormatedWithAdress>
  <DomainObject.Predmet.ProtuStrankaListFormatedWithAdressOIB>
    <izvorni_sadrzaj>
      <item>OKTEL - OPTIMIZIRANE TELEKOMUNIKACIJE d.o.o. u likvidaciji, OIB 02295723850, Trnjanska 72, 10000 Zagreb</item>
    </izvorni_sadrzaj>
    <derivirana_varijabla naziv="DomainObject.Predmet.ProtuStrankaListFormatedWithAdressOIB_1">
      <item>OKTEL - OPTIMIZIRANE TELEKOMUNIKACIJE d.o.o. u likvidaciji, OIB 02295723850, Trnjanska 72, 10000 Zagreb</item>
    </derivirana_varijabla>
  </DomainObject.Predmet.ProtuStrankaListFormatedWithAdressOIB>
  <DomainObject.Predmet.ProtuStrankaListNazivFormated>
    <izvorni_sadrzaj>
      <item>OKTEL - OPTIMIZIRANE TELEKOMUNIKACIJE d.o.o. u likvidaciji</item>
    </izvorni_sadrzaj>
    <derivirana_varijabla naziv="DomainObject.Predmet.ProtuStrankaListNazivFormated_1">
      <item>OKTEL - OPTIMIZIRANE TELEKOMUNIKACIJE d.o.o. u likvidaciji</item>
    </derivirana_varijabla>
  </DomainObject.Predmet.ProtuStrankaListNazivFormated>
  <DomainObject.Predmet.ProtuStrankaListNazivFormatedOIB>
    <izvorni_sadrzaj>
      <item>OKTEL - OPTIMIZIRANE TELEKOMUNIKACIJE d.o.o. u likvidaciji, OIB 02295723850</item>
    </izvorni_sadrzaj>
    <derivirana_varijabla naziv="DomainObject.Predmet.ProtuStrankaListNazivFormatedOIB_1">
      <item>OKTEL - OPTIMIZIRANE TELEKOMUNIKACIJE d.o.o. u likvidaciji, OIB 02295723850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OKTEL - OPTIMIZIRANE TELEKOMUNIKACIJE d.o.o. u likvidaciji</izvorni_sadrzaj>
    <derivirana_varijabla naziv="DomainObject.Predmet.ProtustrankaIDrugi_1">OKTEL - OPTIMIZIRANE TELEKOMUNIKACIJE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OKTEL - OPTIMIZIRANE TELEKOMUNIKACIJE d.o.o. u likvidaciji, OIB 02295723850, Trnjanska 72, 10000 Zagreb</izvorni_sadrzaj>
    <derivirana_varijabla naziv="DomainObject.Predmet.ProtustrankaIDrugiAdressOIB_1">OKTEL - OPTIMIZIRANE TELEKOMUNIKACIJE d.o.o. u likvidaciji, OIB 02295723850, Trnjanska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OKTEL - OPTIMIZIRANE TELEKOMUNIKACIJE d.o.o. u likvidaciji</item>
      <item>FINA Regionalni centar Zagreb</item>
    </izvorni_sadrzaj>
    <derivirana_varijabla naziv="DomainObject.Predmet.SudioniciListNaziv_1">
      <item>OKTEL - OPTIMIZIRANE TELEKOMUNIKACIJE d.o.o. u likvidaciji</item>
      <item>FINA Regionalni centar Zagreb</item>
    </derivirana_varijabla>
  </DomainObject.Predmet.SudioniciListNaziv>
  <DomainObject.Predmet.SudioniciListAdressOIB>
    <izvorni_sadrzaj>
      <item>OKTEL - OPTIMIZIRANE TELEKOMUNIKACIJE d.o.o. u likvidaciji, OIB 02295723850, Trnjanska 72,10000 Zagreb</item>
      <item>FINA Regionalni centar Zagreb, OIB 85821130368, Trg svibanjskih žrtava 1995. Br. 1,10000 Zagreb</item>
    </izvorni_sadrzaj>
    <derivirana_varijabla naziv="DomainObject.Predmet.SudioniciListAdressOIB_1">
      <item>OKTEL - OPTIMIZIRANE TELEKOMUNIKACIJE d.o.o. u likvidaciji, OIB 02295723850, Trnjanska 72,10000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02295723850</item>
      <item>, OIB 85821130368</item>
    </izvorni_sadrzaj>
    <derivirana_varijabla naziv="DomainObject.Predmet.SudioniciListNazivOIB_1">
      <item>, OIB 02295723850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BD4937-9CAE-4EF0-9588-CC3D6F00EC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1359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2016-02-10T13:20:00Z</dcterms:created>
  <dc:creator>ilukac</dc:creator>
  <cp:lastModifiedBy>Marina Radaković</cp:lastModifiedBy>
  <cp:lastPrinted>2016-02-08T07:11:00Z</cp:lastPrinted>
  <dcterms:modified xmlns:xsi="http://www.w3.org/2001/XMLSchema-instance" xsi:type="dcterms:W3CDTF">2016-02-10T13:22:00Z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