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b67d" w14:paraId="b27b67d" w:rsidRDefault="007F3CF5" w:rsidP="007F3CF5" w:rsidR="007F3CF5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CF5" w:rsidP="007F3CF5" w:rsidR="007F3CF5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7F3CF5" w:rsidP="007F3CF5" w:rsidR="007F3CF5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7F3CF5" w:rsidP="007F3CF5" w:rsidR="007F3CF5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7F3CF5" w:rsidP="007F3CF5" w:rsidR="007F3CF5">
      <w:pPr>
        <w:spacing w:after="0"/>
        <w:rPr>
          <w:rFonts w:eastAsia="Calibri"/>
        </w:rPr>
      </w:pPr>
    </w:p>
    <w:p w:rsidRDefault="007F3CF5" w:rsidP="007F3CF5" w:rsidR="007F3CF5">
      <w:pPr>
        <w:spacing w:after="0"/>
        <w:rPr>
          <w:rFonts w:eastAsia="Times New Roman"/>
          <w:lang w:eastAsia="hr-HR"/>
        </w:rPr>
      </w:pPr>
    </w:p>
    <w:p w:rsidRDefault="007F3CF5" w:rsidP="007F3CF5" w:rsidR="007F3CF5">
      <w:pPr>
        <w:spacing w:after="0"/>
        <w:jc w:val="center"/>
      </w:pPr>
      <w:r>
        <w:t>U  I M E  R E P U B L I K E  H R V A T S K E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jc w:val="center"/>
      </w:pPr>
      <w:r>
        <w:t>R J E Š E NJ E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EURO-METALI d.o.o., Kloštar Podravski, Kralja Tomislava 24, OIB: 24885619353, dana 4. veljače 2016. </w:t>
      </w:r>
    </w:p>
    <w:p w:rsidRDefault="007F3CF5" w:rsidP="007F3CF5" w:rsidR="007F3CF5">
      <w:pPr>
        <w:spacing w:after="0"/>
        <w:jc w:val="both"/>
      </w:pPr>
    </w:p>
    <w:p w:rsidRDefault="007F3CF5" w:rsidP="007F3CF5" w:rsidR="007F3CF5">
      <w:pPr>
        <w:spacing w:after="0"/>
        <w:jc w:val="center"/>
      </w:pPr>
      <w:r>
        <w:t>r i j e š i o  j e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ind w:firstLine="708"/>
        <w:jc w:val="both"/>
      </w:pPr>
      <w:r>
        <w:t>I/ Otvara se stečajni postupak nad stečajnim dužnikom EURO-METALI d.o.o., Kloštar Podravski, Kralja Tomislava 24, OIB: 24885619353, s danom 4. veljače 2016. u 15,00 sati.</w:t>
      </w:r>
    </w:p>
    <w:p w:rsidRDefault="007F3CF5" w:rsidP="007F3CF5" w:rsidR="007F3CF5">
      <w:pPr>
        <w:spacing w:after="0"/>
        <w:jc w:val="both"/>
      </w:pPr>
    </w:p>
    <w:p w:rsidRDefault="007F3CF5" w:rsidP="007F3CF5" w:rsidR="007F3CF5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EURO-METALI d.o.o., Kloštar Podravski, Kralja Tomislava 24, OIB: 24885619353.</w:t>
      </w:r>
    </w:p>
    <w:p w:rsidRDefault="007F3CF5" w:rsidP="007F3CF5" w:rsidR="007F3CF5">
      <w:pPr>
        <w:spacing w:after="0"/>
        <w:jc w:val="both"/>
      </w:pPr>
    </w:p>
    <w:p w:rsidRDefault="007F3CF5" w:rsidP="007F3CF5" w:rsidR="007F3CF5">
      <w:pPr>
        <w:spacing w:after="0"/>
        <w:ind w:firstLine="708"/>
        <w:jc w:val="both"/>
      </w:pPr>
      <w:r>
        <w:t>III/ Za stečajnog upravitelja imenuje se Sven Pirker, Varaždin, Trg kralja Tomislava 2, OIB: 17175634417.</w:t>
      </w:r>
    </w:p>
    <w:p w:rsidRDefault="007F3CF5" w:rsidP="007F3CF5" w:rsidR="007F3CF5">
      <w:pPr>
        <w:spacing w:after="0"/>
        <w:jc w:val="both"/>
        <w:rPr>
          <w:color w:val="FF0000"/>
        </w:rPr>
      </w:pPr>
    </w:p>
    <w:p w:rsidRDefault="007F3CF5" w:rsidP="007F3CF5" w:rsidR="007F3CF5">
      <w:pPr>
        <w:spacing w:after="0"/>
        <w:ind w:firstLine="708"/>
        <w:jc w:val="both"/>
      </w:pPr>
      <w:r>
        <w:t>IV/ Ovo rješenje objavit će se na e-oglasnoj ploči suda.</w:t>
      </w:r>
    </w:p>
    <w:p w:rsidRDefault="007F3CF5" w:rsidP="007F3CF5" w:rsidR="007F3CF5">
      <w:pPr>
        <w:spacing w:after="0"/>
        <w:jc w:val="both"/>
      </w:pPr>
    </w:p>
    <w:p w:rsidRDefault="007F3CF5" w:rsidP="007F3CF5" w:rsidR="007F3CF5">
      <w:pPr>
        <w:spacing w:after="0"/>
        <w:ind w:firstLine="708"/>
        <w:jc w:val="both"/>
      </w:pPr>
      <w:r>
        <w:t>V/ Po pravomoćnosti ovoga rješenja stečajni dužnik EURO-METALI d.o.o., Kloštar Podravski, Kralja Tomislava 24, OIB: 24885619353, biti će brisan iz sudskog registra.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jc w:val="center"/>
      </w:pPr>
      <w:r>
        <w:t>Obrazloženje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jc w:val="both"/>
      </w:pPr>
      <w:r>
        <w:tab/>
        <w:t xml:space="preserve">Predlagatelj je dana 16.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  <w:jc w:val="center"/>
      </w:pPr>
      <w:r>
        <w:t>U Varaždinu, 4. veljače 2016.</w:t>
      </w:r>
    </w:p>
    <w:p w:rsidRDefault="007F3CF5" w:rsidP="007F3CF5" w:rsidR="007F3CF5">
      <w:pPr>
        <w:spacing w:after="0"/>
        <w:jc w:val="center"/>
      </w:pPr>
    </w:p>
    <w:p w:rsidRDefault="007F3CF5" w:rsidP="007F3CF5" w:rsidR="007F3CF5">
      <w:pPr>
        <w:spacing w:after="0"/>
        <w:jc w:val="center"/>
      </w:pPr>
    </w:p>
    <w:p w:rsidRDefault="007F3CF5" w:rsidP="007F3CF5" w:rsidR="007F3CF5">
      <w:pPr>
        <w:spacing w:after="0"/>
        <w:ind w:left="4956"/>
        <w:jc w:val="center"/>
      </w:pPr>
      <w:r>
        <w:t>Sutkinja</w:t>
      </w:r>
    </w:p>
    <w:p w:rsidRDefault="007F3CF5" w:rsidP="007F3CF5" w:rsidR="007F3CF5">
      <w:pPr>
        <w:spacing w:after="0"/>
        <w:ind w:left="4956"/>
        <w:jc w:val="center"/>
      </w:pPr>
    </w:p>
    <w:p w:rsidRDefault="007F3CF5" w:rsidP="007F3CF5" w:rsidR="007F3CF5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7F3CF5" w:rsidP="007F3CF5" w:rsidR="007F3CF5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F3CF5" w:rsidP="007F3CF5" w:rsidR="007F3CF5">
      <w:pPr>
        <w:spacing w:after="0"/>
      </w:pPr>
      <w:r>
        <w:t xml:space="preserve">                                               </w:t>
      </w:r>
    </w:p>
    <w:p w:rsidRDefault="007F3CF5" w:rsidP="007F3CF5" w:rsidR="007F3CF5">
      <w:pPr>
        <w:spacing w:after="0"/>
      </w:pPr>
      <w:r>
        <w:tab/>
        <w:t xml:space="preserve">UPUTA O PRAVNOM LIJEKU: </w:t>
      </w:r>
    </w:p>
    <w:p w:rsidRDefault="007F3CF5" w:rsidP="007F3CF5" w:rsidR="007F3CF5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F3CF5" w:rsidP="007F3CF5" w:rsidR="007F3CF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</w:pPr>
    </w:p>
    <w:p w:rsidRDefault="007F3CF5" w:rsidP="007F3CF5" w:rsidR="007F3CF5">
      <w:pPr>
        <w:spacing w:after="0"/>
      </w:pPr>
      <w:r>
        <w:t>DNA:</w:t>
      </w:r>
    </w:p>
    <w:p w:rsidRDefault="007F3CF5" w:rsidP="007F3CF5" w:rsidR="007F3CF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F3CF5" w:rsidP="007F3CF5" w:rsidR="007F3CF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F3CF5" w:rsidP="007F3CF5" w:rsidR="007F3CF5">
      <w:pPr>
        <w:numPr>
          <w:ilvl w:val="0"/>
          <w:numId w:val="47"/>
        </w:numPr>
        <w:spacing w:after="0"/>
        <w:jc w:val="both"/>
      </w:pPr>
      <w:r>
        <w:t>Dužnik EURO-METALI d.o.o., Kloštar Podravski, Kralja Tomislava 24</w:t>
      </w:r>
    </w:p>
    <w:p w:rsidRDefault="007F3CF5" w:rsidP="007F3CF5" w:rsidR="007F3CF5">
      <w:pPr>
        <w:numPr>
          <w:ilvl w:val="0"/>
          <w:numId w:val="47"/>
        </w:numPr>
        <w:spacing w:after="0"/>
      </w:pPr>
      <w:r>
        <w:t xml:space="preserve">Direktor dužnika Ivica </w:t>
      </w:r>
      <w:proofErr w:type="spellStart"/>
      <w:r>
        <w:t>Bugarinović</w:t>
      </w:r>
      <w:proofErr w:type="spellEnd"/>
      <w:r>
        <w:t>, Kloštar Podravski, Kralja Tomislava 24</w:t>
      </w:r>
    </w:p>
    <w:p w:rsidRDefault="007F3CF5" w:rsidP="007F3CF5" w:rsidR="007F3CF5">
      <w:pPr>
        <w:numPr>
          <w:ilvl w:val="0"/>
          <w:numId w:val="47"/>
        </w:numPr>
        <w:spacing w:after="0"/>
      </w:pPr>
      <w:r>
        <w:t>Sudski registar ovog suda</w:t>
      </w:r>
    </w:p>
    <w:p w:rsidRDefault="007F3CF5" w:rsidP="007F3CF5" w:rsidR="007F3CF5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</w:t>
      </w:r>
    </w:p>
    <w:p w:rsidRDefault="007F3CF5" w:rsidP="007F3CF5" w:rsidR="007F3CF5">
      <w:pPr>
        <w:numPr>
          <w:ilvl w:val="0"/>
          <w:numId w:val="47"/>
        </w:numPr>
        <w:spacing w:after="0"/>
      </w:pPr>
      <w:r>
        <w:t>Stečajni upravitelj Sven Pirker, Varaždin, Trg kralja Tomislava 2</w:t>
      </w:r>
    </w:p>
    <w:p w:rsidRDefault="007F3CF5" w:rsidP="007F3CF5" w:rsidR="007F3CF5">
      <w:pPr>
        <w:numPr>
          <w:ilvl w:val="0"/>
          <w:numId w:val="47"/>
        </w:numPr>
        <w:spacing w:after="0"/>
      </w:pPr>
      <w:r>
        <w:t>E-oglasna ploča suda</w:t>
      </w:r>
    </w:p>
    <w:p w:rsidRDefault="007F3CF5" w:rsidP="007F3CF5" w:rsidR="007F3CF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7F3CF5" w:rsidP="007F3CF5" w:rsidR="007F3CF5"/>
    <w:p w:rsidRDefault="00AE649C" w:rsidP="007F3CF5" w:rsidR="00AE649C" w:rsidRPr="00B76F3C">
      <w:pPr>
        <w:pStyle w:val="Naslov3"/>
        <w:numPr>
          <w:ilvl w:val="0"/>
          <w:numId w:val="0"/>
        </w:numPr>
      </w:pPr>
    </w:p>
    <w:p w:rsidRDefault="007F3C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7F3CF5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CF5" w:rsidP="007F3CF5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St-813/15-5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CF5" w:rsidR="007F3CF5">
    <w:pPr>
      <w:pStyle w:val="Zaglavlje"/>
    </w:pPr>
    <w:r>
      <w:t>Poslovni broj: 2 St-813/15-5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CF5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St-813/2015-5</izvorni_sadrzaj>
    <derivirana_varijabla naziv="DomainObject.Oznaka_1">St-813/2015-5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EURO-METALI reciklaža, trgovina i usluge, d.o.o.</izvorni_sadrzaj>
    <derivirana_varijabla naziv="DomainObject.Predmet.ProtustrankaFormated_1">  EURO-METALI reciklaža, trgovina i usluge, d.o.o.</derivirana_varijabla>
  </DomainObject.Predmet.ProtustrankaFormated>
  <DomainObject.Predmet.ProtustrankaFormatedOIB>
    <izvorni_sadrzaj>  EURO-METALI reciklaža, trgovina i usluge, d.o.o., OIB 24885619353</izvorni_sadrzaj>
    <derivirana_varijabla naziv="DomainObject.Predmet.ProtustrankaFormatedOIB_1">  EURO-METALI reciklaža, trgovina i usluge, d.o.o., OIB 24885619353</derivirana_varijabla>
  </DomainObject.Predmet.ProtustrankaFormatedOIB>
  <DomainObject.Predmet.ProtustrankaFormatedWithAdress>
    <izvorni_sadrzaj> EURO-METALI reciklaža, trgovina i usluge, d.o.o., Kralja Tomislava 24, 48350 Kloštar Podravski</izvorni_sadrzaj>
    <derivirana_varijabla naziv="DomainObject.Predmet.ProtustrankaFormatedWithAdress_1"> EURO-METALI reciklaža, trgovina i usluge, d.o.o., Kralja Tomislava 24, 48350 Kloštar Podravski</derivirana_varijabla>
  </DomainObject.Predmet.ProtustrankaFormatedWithAdress>
  <DomainObject.Predmet.ProtustrankaFormatedWithAdressOIB>
    <izvorni_sadrzaj> EURO-METALI reciklaža, trgovina i usluge, d.o.o., OIB 24885619353, Kralja Tomislava 24, 48350 Kloštar Podravski</izvorni_sadrzaj>
    <derivirana_varijabla naziv="DomainObject.Predmet.ProtustrankaFormatedWithAdressOIB_1"> EURO-METALI reciklaža, trgovina i usluge, d.o.o., OIB 24885619353, Kralja Tomislava 24, 48350 Kloštar Podravski</derivirana_varijabla>
  </DomainObject.Predmet.ProtustrankaFormatedWithAdressOIB>
  <DomainObject.Predmet.ProtustrankaWithAdress>
    <izvorni_sadrzaj>EURO-METALI reciklaža, trgovina i usluge, d.o.o. Kralja Tomislava 24, 48350 Kloštar Podravski</izvorni_sadrzaj>
    <derivirana_varijabla naziv="DomainObject.Predmet.ProtustrankaWithAdress_1">EURO-METALI reciklaža, trgovina i usluge, d.o.o. Kralja Tomislava 24, 48350 Kloštar Podravski</derivirana_varijabla>
  </DomainObject.Predmet.ProtustrankaWithAdress>
  <DomainObject.Predmet.ProtustrankaWithAdressOIB>
    <izvorni_sadrzaj>EURO-METALI reciklaža, trgovina i usluge, d.o.o., OIB 24885619353, Kralja Tomislava 24, 48350 Kloštar Podravski</izvorni_sadrzaj>
    <derivirana_varijabla naziv="DomainObject.Predmet.ProtustrankaWithAdressOIB_1">EURO-METALI reciklaža, trgovina i usluge, d.o.o., OIB 24885619353, Kralja Tomislava 24, 48350 Kloštar Podravski</derivirana_varijabla>
  </DomainObject.Predmet.ProtustrankaWithAdressOIB>
  <DomainObject.Predmet.ProtustrankaNazivFormated>
    <izvorni_sadrzaj>EURO-METALI reciklaža, trgovina i usluge, d.o.o.</izvorni_sadrzaj>
    <derivirana_varijabla naziv="DomainObject.Predmet.ProtustrankaNazivFormated_1">EURO-METALI reciklaža, trgovina i usluge, d.o.o.</derivirana_varijabla>
  </DomainObject.Predmet.ProtustrankaNazivFormated>
  <DomainObject.Predmet.ProtustrankaNazivFormatedOIB>
    <izvorni_sadrzaj>EURO-METALI reciklaža, trgovina i usluge, d.o.o., OIB 24885619353</izvorni_sadrzaj>
    <derivirana_varijabla naziv="DomainObject.Predmet.ProtustrankaNazivFormatedOIB_1">EURO-METALI reciklaža, trgovina i usluge, d.o.o., OIB 24885619353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110398.55</izvorni_sadrzaj>
    <derivirana_varijabla naziv="DomainObject.Predmet.TrenutnaVrijednost_1">110398.55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EURO-METALI reciklaža, trgovina i usluge, d.o.o.</item>
    </izvorni_sadrzaj>
    <derivirana_varijabla naziv="DomainObject.Predmet.ProtuStrankaListFormated_1">
      <item>EURO-METALI reciklaža, trgovina i usluge, d.o.o.</item>
    </derivirana_varijabla>
  </DomainObject.Predmet.ProtuStrankaListFormated>
  <DomainObject.Predmet.ProtuStrankaListFormatedOIB>
    <izvorni_sadrzaj>
      <item>EURO-METALI reciklaža, trgovina i usluge, d.o.o., OIB 24885619353</item>
    </izvorni_sadrzaj>
    <derivirana_varijabla naziv="DomainObject.Predmet.ProtuStrankaListFormatedOIB_1">
      <item>EURO-METALI reciklaža, trgovina i usluge, d.o.o., OIB 24885619353</item>
    </derivirana_varijabla>
  </DomainObject.Predmet.ProtuStrankaListFormatedOIB>
  <DomainObject.Predmet.ProtuStrankaListFormatedWithAdress>
    <izvorni_sadrzaj>
      <item>EURO-METALI reciklaža, trgovina i usluge, d.o.o., Kralja Tomislava 24, 48350 Kloštar Podravski</item>
    </izvorni_sadrzaj>
    <derivirana_varijabla naziv="DomainObject.Predmet.ProtuStrankaListFormatedWithAdress_1">
      <item>EURO-METALI reciklaža, trgovina i usluge, d.o.o., Kralja Tomislava 24, 48350 Kloštar Podravski</item>
    </derivirana_varijabla>
  </DomainObject.Predmet.ProtuStrankaListFormatedWithAdress>
  <DomainObject.Predmet.ProtuStrankaListFormatedWithAdressOIB>
    <izvorni_sadrzaj>
      <item>EURO-METALI reciklaža, trgovina i usluge, d.o.o., OIB 24885619353, Kralja Tomislava 24, 48350 Kloštar Podravski</item>
    </izvorni_sadrzaj>
    <derivirana_varijabla naziv="DomainObject.Predmet.ProtuStrankaListFormatedWithAdressOIB_1">
      <item>EURO-METALI reciklaža, trgovina i usluge, d.o.o., OIB 24885619353, Kralja Tomislava 24, 48350 Kloštar Podravski</item>
    </derivirana_varijabla>
  </DomainObject.Predmet.ProtuStrankaListFormatedWithAdressOIB>
  <DomainObject.Predmet.ProtuStrankaListNazivFormated>
    <izvorni_sadrzaj>
      <item>EURO-METALI reciklaža, trgovina i usluge, d.o.o.</item>
    </izvorni_sadrzaj>
    <derivirana_varijabla naziv="DomainObject.Predmet.ProtuStrankaListNazivFormated_1">
      <item>EURO-METALI reciklaža, trgovina i usluge, d.o.o.</item>
    </derivirana_varijabla>
  </DomainObject.Predmet.ProtuStrankaListNazivFormated>
  <DomainObject.Predmet.ProtuStrankaListNazivFormatedOIB>
    <izvorni_sadrzaj>
      <item>EURO-METALI reciklaža, trgovina i usluge, d.o.o., OIB 24885619353</item>
    </izvorni_sadrzaj>
    <derivirana_varijabla naziv="DomainObject.Predmet.ProtuStrankaListNazivFormatedOIB_1">
      <item>EURO-METALI reciklaža, trgovina i usluge, d.o.o., OIB 24885619353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St-813/2015-5</izvorni_sadrzaj>
    <derivirana_varijabla naziv="DomainObject.PoslovniBrojDokumenta_1">St-813/2015-5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EURO-METALI reciklaža, trgovina i usluge, d.o.o.</izvorni_sadrzaj>
    <derivirana_varijabla naziv="DomainObject.Predmet.ProtustrankaIDrugi_1">EURO-METALI reciklaža, trgovina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EURO-METALI reciklaža, trgovina i usluge, d.o.o., OIB 24885619353, Kralja Tomislava 24, 48350 Kloštar Podravski</izvorni_sadrzaj>
    <derivirana_varijabla naziv="DomainObject.Predmet.ProtustrankaIDrugiAdressOIB_1">EURO-METALI reciklaža, trgovina i usluge, d.o.o., OIB 24885619353, Kralja Tomislava 24,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EURO-METALI reciklaža, trgovina i usluge, d.o.o.</item>
      <item>Sudski registar</item>
      <item>E-oglasna ploča</item>
    </izvorni_sadrzaj>
    <derivirana_varijabla naziv="DomainObject.Predmet.SudioniciListNaziv_1">
      <item>Financijska agencija</item>
      <item>EURO-METALI reciklaža, trgovina i usluge,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EURO-METALI reciklaža, trgovina i usluge, d.o.o., OIB 24885619353, Kralja Tomislava 24,48350 Kloštar Podravski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EURO-METALI reciklaža, trgovina i usluge, d.o.o., OIB 24885619353, Kralja Tomislava 24,48350 Kloštar Podravski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145B7-4428-448E-B006-5C7391605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2905</properties:Characters>
  <properties:Lines>87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2016-02-03T12:54:00Z</cp:lastPrinted>
  <dcterms:modified xmlns:xsi="http://www.w3.org/2001/XMLSchema-instance" xsi:type="dcterms:W3CDTF">2016-02-03T12:54:00Z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