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6a30" w14:paraId="2f96a30" w:rsidRDefault="000B39E9" w:rsidP="00E651A6" w:rsidR="008C7B11">
      <w:pPr>
        <w:jc w:val="right"/>
        <w15:collapsed w:val="false"/>
      </w:pPr>
      <w:bookmarkStart w:name="_GoBack" w:id="0"/>
      <w:bookmarkEnd w:id="0"/>
      <w:r>
        <w:t>13 St-474/16-19</w:t>
      </w:r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8C7B11" w:rsidP="00E651A6" w:rsidR="008C7B11">
      <w:pPr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C7B11" w:rsidP="008C7B11" w:rsidR="008C7B11">
      <w:pPr>
        <w:jc w:val="center"/>
        <w:rPr>
          <w:b/>
          <w:bCs/>
        </w:rPr>
      </w:pPr>
    </w:p>
    <w:p w:rsidRDefault="008C7B11" w:rsidP="008C7B11" w:rsidR="008C7B11">
      <w:pPr>
        <w:jc w:val="center"/>
        <w:rPr>
          <w:b/>
          <w:bCs/>
        </w:rPr>
      </w:pPr>
    </w:p>
    <w:p w:rsidRDefault="000B39E9" w:rsidP="000B39E9" w:rsidR="008C7B11" w:rsidRPr="000B39E9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Osijek zastupano po ŽDO Osijek, za otvaranje  stečajnog postupka nad dužnikom </w:t>
      </w:r>
      <w:r>
        <w:t>KAMEN PROJEKT d.o.o., Starovalpovački put 72, Belišće, MBS: 030096735, OIB: 76356217849</w:t>
      </w:r>
      <w:r w:rsidR="008C7B11">
        <w:t>,</w:t>
      </w:r>
      <w:r w:rsidR="008C7B11">
        <w:rPr>
          <w:bCs/>
        </w:rPr>
        <w:t xml:space="preserve"> dana 20. siječnja 2017. </w:t>
      </w:r>
    </w:p>
    <w:p w:rsidRDefault="008C7B11" w:rsidP="008C7B11" w:rsidR="008C7B11">
      <w:pPr>
        <w:jc w:val="both"/>
      </w:pPr>
    </w:p>
    <w:p w:rsidRDefault="008C7B11" w:rsidP="008C7B11" w:rsidR="008C7B11">
      <w:pPr>
        <w:jc w:val="center"/>
        <w:rPr>
          <w:bCs/>
        </w:rPr>
      </w:pPr>
      <w:r>
        <w:t xml:space="preserve">    r i j e š i o   j e</w:t>
      </w:r>
    </w:p>
    <w:p w:rsidRDefault="00D90419" w:rsidR="00D90419">
      <w:pPr>
        <w:jc w:val="both"/>
      </w:pPr>
    </w:p>
    <w:p w:rsidRDefault="00D90419" w:rsidP="00E651A6" w:rsidR="005F5078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C7B11">
        <w:t xml:space="preserve"> </w:t>
      </w:r>
      <w:r w:rsidR="000B39E9">
        <w:t>KAMEN PROJEKT d.o.o., Starovalpovački put 72, Belišće, MBS: 030096735, OIB: 76356217849</w:t>
      </w:r>
      <w:r w:rsidR="005F5078">
        <w:t>,</w:t>
      </w:r>
      <w:r>
        <w:t xml:space="preserve">  za</w:t>
      </w:r>
      <w:r w:rsidR="008C7B11">
        <w:t xml:space="preserve"> </w:t>
      </w:r>
    </w:p>
    <w:p w:rsidRDefault="005F5078" w:rsidP="00E651A6" w:rsidR="00D90419" w:rsidRPr="00E651A6">
      <w:pPr>
        <w:ind w:left="360"/>
        <w:jc w:val="center"/>
        <w:rPr>
          <w:b/>
          <w:bCs/>
        </w:rPr>
      </w:pPr>
      <w:r>
        <w:rPr>
          <w:b/>
          <w:bCs/>
        </w:rPr>
        <w:t>09. veljaču</w:t>
      </w:r>
      <w:r w:rsidR="00F65328">
        <w:rPr>
          <w:b/>
          <w:bCs/>
        </w:rPr>
        <w:t xml:space="preserve"> 20</w:t>
      </w:r>
      <w:r w:rsidR="008C7B11">
        <w:rPr>
          <w:b/>
          <w:bCs/>
        </w:rPr>
        <w:t>17</w:t>
      </w:r>
      <w:r w:rsidR="00AB533C">
        <w:rPr>
          <w:b/>
          <w:bCs/>
        </w:rPr>
        <w:t>. godine s početkom u 1</w:t>
      </w:r>
      <w:r w:rsidR="000B39E9">
        <w:rPr>
          <w:b/>
          <w:bCs/>
        </w:rPr>
        <w:t>1,00</w:t>
      </w:r>
      <w:r w:rsidR="00D90419">
        <w:rPr>
          <w:b/>
          <w:bCs/>
        </w:rPr>
        <w:t xml:space="preserve"> sati,</w:t>
      </w:r>
    </w:p>
    <w:p w:rsidRDefault="00D90419" w:rsidR="00D90419">
      <w:pPr>
        <w:ind w:firstLine="348" w:left="360"/>
        <w:jc w:val="both"/>
      </w:pPr>
      <w:r>
        <w:t>a održati će se u prostorijama Trgovačkog suda u Osijeku, Zagrebačka 2, soba 22/I.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0B39E9" w:rsidP="000B39E9" w:rsidR="000B39E9">
      <w:pPr>
        <w:pStyle w:val="Odlomakpopisa"/>
        <w:numPr>
          <w:ilvl w:val="1"/>
          <w:numId w:val="2"/>
        </w:numPr>
        <w:jc w:val="both"/>
      </w:pPr>
      <w:r>
        <w:t xml:space="preserve">Predlagatelj- RH MF po ŽDO Osijek  </w:t>
      </w:r>
    </w:p>
    <w:p w:rsidRDefault="000B39E9" w:rsidP="000B39E9" w:rsidR="000B39E9">
      <w:pPr>
        <w:pStyle w:val="Odlomakpopisa"/>
        <w:numPr>
          <w:ilvl w:val="1"/>
          <w:numId w:val="2"/>
        </w:numPr>
        <w:jc w:val="both"/>
      </w:pPr>
      <w:r>
        <w:t>Dužnik KAMEN PROJEKT d.o.o., Starovalpovački put 72, Belišće</w:t>
      </w:r>
    </w:p>
    <w:p w:rsidRDefault="000B39E9" w:rsidP="000B39E9" w:rsidR="000B39E9">
      <w:pPr>
        <w:pStyle w:val="Odlomakpopisa"/>
        <w:numPr>
          <w:ilvl w:val="1"/>
          <w:numId w:val="2"/>
        </w:numPr>
        <w:jc w:val="both"/>
      </w:pPr>
      <w:r>
        <w:t>Zakonski zastupnik dužnika IVAN SOPEK, Belišće, Kralja Tomislava 43</w:t>
      </w:r>
    </w:p>
    <w:p w:rsidRDefault="000B39E9" w:rsidP="000B39E9" w:rsidR="000B39E9">
      <w:pPr>
        <w:pStyle w:val="Odlomakpopisa"/>
        <w:numPr>
          <w:ilvl w:val="1"/>
          <w:numId w:val="2"/>
        </w:numPr>
        <w:jc w:val="both"/>
      </w:pPr>
      <w:r>
        <w:t>Privremeni stečajni upravitelj Željko Ferenčić</w:t>
      </w:r>
    </w:p>
    <w:p w:rsidRDefault="000B39E9" w:rsidP="000B39E9" w:rsidR="000B39E9">
      <w:pPr>
        <w:pStyle w:val="Odlomakpopisa"/>
        <w:numPr>
          <w:ilvl w:val="1"/>
          <w:numId w:val="2"/>
        </w:numPr>
        <w:jc w:val="both"/>
      </w:pPr>
      <w:r>
        <w:t>FINA Osijek</w:t>
      </w:r>
    </w:p>
    <w:p w:rsidRDefault="00AB533C" w:rsidP="000B39E9" w:rsidR="00D90419">
      <w:pPr>
        <w:pStyle w:val="Odlomakpopisa"/>
        <w:numPr>
          <w:ilvl w:val="1"/>
          <w:numId w:val="2"/>
        </w:numPr>
        <w:jc w:val="both"/>
      </w:pPr>
      <w:r>
        <w:t>e-oglasna ploča suda.</w:t>
      </w:r>
    </w:p>
    <w:p w:rsidRDefault="00AB533C" w:rsidP="00AB533C" w:rsidR="00AB533C">
      <w:pPr>
        <w:pStyle w:val="Odlomakpopisa"/>
        <w:ind w:left="1440"/>
        <w:jc w:val="both"/>
      </w:pPr>
    </w:p>
    <w:p w:rsidRDefault="00D90419" w:rsidP="00941A57" w:rsidR="00B46D29">
      <w:pPr>
        <w:jc w:val="center"/>
      </w:pPr>
      <w:r>
        <w:t>U Osijeku</w:t>
      </w:r>
      <w:r w:rsidR="005F5078">
        <w:t xml:space="preserve"> 20. siječanj 2017. </w:t>
      </w:r>
    </w:p>
    <w:p w:rsidRDefault="00015343" w:rsidP="00015343" w:rsidR="00E2472E">
      <w:r>
        <w:t>Zapisničar</w:t>
      </w:r>
    </w:p>
    <w:p w:rsidRDefault="00015343" w:rsidP="00015343" w:rsidR="00015343">
      <w:r>
        <w:t xml:space="preserve">Maja Kocijan 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15343">
        <w:t xml:space="preserve">    </w:t>
      </w:r>
      <w:r w:rsidR="00B35E7C">
        <w:t xml:space="preserve">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R="007E0CCF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A10F1F">
        <w:t>. 2. ZPP-a u vezi s čl. 10</w:t>
      </w:r>
      <w:r>
        <w:t>. SZ-a).</w:t>
      </w:r>
    </w:p>
    <w:p w:rsidRDefault="00F81D78" w:rsidR="00F81D78"/>
    <w:p w:rsidRDefault="00F81D78" w:rsidR="00F81D78">
      <w:r>
        <w:t>DNA:</w:t>
      </w:r>
    </w:p>
    <w:p w:rsidRDefault="00F81D78" w:rsidP="00F81D78" w:rsidR="00F81D78">
      <w:pPr>
        <w:jc w:val="both"/>
      </w:pPr>
      <w:r>
        <w:t xml:space="preserve">1.Predlagatelj- RH MF po ŽDO Osijek  </w:t>
      </w:r>
    </w:p>
    <w:p w:rsidRDefault="00F81D78" w:rsidP="00F81D78" w:rsidR="00F81D78">
      <w:pPr>
        <w:jc w:val="both"/>
      </w:pPr>
      <w:r>
        <w:t>2.Dužnik KAMEN PROJEKT d.o.o., Starovalpovački put 72, Belišće</w:t>
      </w:r>
    </w:p>
    <w:p w:rsidRDefault="00F81D78" w:rsidP="00F81D78" w:rsidR="00F81D78">
      <w:pPr>
        <w:jc w:val="both"/>
      </w:pPr>
      <w:r>
        <w:t>3.Zakonski zastupnik dužnika IVAN SOPEK, Belišće, Kralja Tomislava 43</w:t>
      </w:r>
    </w:p>
    <w:p w:rsidRDefault="00F81D78" w:rsidP="00F81D78" w:rsidR="00F81D78">
      <w:pPr>
        <w:jc w:val="both"/>
      </w:pPr>
      <w:r>
        <w:t>4.Privremeni stečajni upravitelj Željko Ferenčić</w:t>
      </w:r>
    </w:p>
    <w:p w:rsidRDefault="00F81D78" w:rsidP="00F81D78" w:rsidR="00F81D78">
      <w:pPr>
        <w:jc w:val="both"/>
      </w:pPr>
      <w:r>
        <w:t>5.FINA Osijek</w:t>
      </w:r>
    </w:p>
    <w:p w:rsidRDefault="00F81D78" w:rsidP="00F81D78" w:rsidR="00F81D78">
      <w:pPr>
        <w:jc w:val="both"/>
      </w:pPr>
      <w:r>
        <w:t>6.e-oglasna ploča suda</w:t>
      </w:r>
    </w:p>
    <w:p w:rsidRDefault="00F81D78" w:rsidP="00F81D78" w:rsidR="00F81D78">
      <w:pPr>
        <w:jc w:val="both"/>
      </w:pPr>
      <w:r>
        <w:t>7. roč. 9/2</w:t>
      </w:r>
    </w:p>
    <w:p w:rsidRDefault="00D90419" w:rsidP="00F81D78" w:rsidR="00D90419">
      <w:pPr>
        <w:tabs>
          <w:tab w:pos="6240" w:val="left"/>
        </w:tabs>
        <w:jc w:val="both"/>
      </w:pPr>
    </w:p>
    <w:p w:rsidRDefault="00F81D78" w:rsidP="00F81D78" w:rsidR="00F81D78" w:rsidRPr="00B35E7C">
      <w:pPr>
        <w:tabs>
          <w:tab w:pos="6240" w:val="left"/>
        </w:tabs>
        <w:jc w:val="both"/>
      </w:pPr>
    </w:p>
    <w:sectPr w:rsidSect="00BE4BBC" w:rsidR="00F81D78" w:rsidRPr="00B35E7C">
      <w:pgSz w:code="9" w:h="16838" w:w="11906"/>
      <w:pgMar w:gutter="0" w:footer="709" w:header="709" w:left="1418" w:bottom="284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F5C32"/>
    <w:multiLevelType w:val="hybridMultilevel"/>
    <w:tmpl w:val="998AD212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665E57"/>
    <w:multiLevelType w:val="hybridMultilevel"/>
    <w:tmpl w:val="7FE2683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15343"/>
    <w:rsid w:val="00081DAA"/>
    <w:rsid w:val="000B39E9"/>
    <w:rsid w:val="00161BD6"/>
    <w:rsid w:val="00173460"/>
    <w:rsid w:val="00280570"/>
    <w:rsid w:val="00282990"/>
    <w:rsid w:val="002C2295"/>
    <w:rsid w:val="0035717E"/>
    <w:rsid w:val="00397533"/>
    <w:rsid w:val="003B2C17"/>
    <w:rsid w:val="005304A1"/>
    <w:rsid w:val="005C6CA6"/>
    <w:rsid w:val="005F5078"/>
    <w:rsid w:val="006B4552"/>
    <w:rsid w:val="007E0CCF"/>
    <w:rsid w:val="008977ED"/>
    <w:rsid w:val="008C7B11"/>
    <w:rsid w:val="00941A57"/>
    <w:rsid w:val="00A10F1F"/>
    <w:rsid w:val="00A65909"/>
    <w:rsid w:val="00AA7CF5"/>
    <w:rsid w:val="00AB533C"/>
    <w:rsid w:val="00B35E7C"/>
    <w:rsid w:val="00B46D29"/>
    <w:rsid w:val="00B74F73"/>
    <w:rsid w:val="00BB6BE9"/>
    <w:rsid w:val="00BE4BBC"/>
    <w:rsid w:val="00BF2834"/>
    <w:rsid w:val="00C913DE"/>
    <w:rsid w:val="00D57C96"/>
    <w:rsid w:val="00D90419"/>
    <w:rsid w:val="00DF69DE"/>
    <w:rsid w:val="00E2472E"/>
    <w:rsid w:val="00E651A6"/>
    <w:rsid w:val="00F56A84"/>
    <w:rsid w:val="00F65328"/>
    <w:rsid w:val="00F8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53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53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80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67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PROJEKT d.o.o. za građevinarstvo</izvorni_sadrzaj>
    <derivirana_varijabla naziv="DomainObject.Predmet.ProtustrankaFormated_1">  KAMEN PROJEKT d.o.o. za građevinarstvo</derivirana_varijabla>
  </DomainObject.Predmet.ProtustrankaFormated>
  <DomainObject.Predmet.ProtustrankaFormatedOIB>
    <izvorni_sadrzaj>  KAMEN PROJEKT d.o.o. za građevinarstvo, OIB 76356217849</izvorni_sadrzaj>
    <derivirana_varijabla naziv="DomainObject.Predmet.ProtustrankaFormatedOIB_1">  KAMEN PROJEKT d.o.o. za građevinarstvo, OIB 76356217849</derivirana_varijabla>
  </DomainObject.Predmet.ProtustrankaFormatedOIB>
  <DomainObject.Predmet.ProtustrankaFormatedWithAdress>
    <izvorni_sadrzaj> KAMEN PROJEKT d.o.o. za građevinarstvo, Starovalpovački put 72, 31551 Belišće</izvorni_sadrzaj>
    <derivirana_varijabla naziv="DomainObject.Predmet.ProtustrankaFormatedWithAdress_1"> KAMEN PROJEKT d.o.o. za građevinarstvo, Starovalpovački put 72, 31551 Belišće</derivirana_varijabla>
  </DomainObject.Predmet.ProtustrankaFormatedWithAdress>
  <DomainObject.Predmet.ProtustrankaFormatedWithAdressOIB>
    <izvorni_sadrzaj> KAMEN PROJEKT d.o.o. za građevinarstvo, OIB 76356217849, Starovalpovački put 72, 31551 Belišće</izvorni_sadrzaj>
    <derivirana_varijabla naziv="DomainObject.Predmet.ProtustrankaFormatedWithAdressOIB_1"> KAMEN PROJEKT d.o.o. za građevinarstvo, OIB 76356217849, Starovalpovački put 72, 31551 Belišće</derivirana_varijabla>
  </DomainObject.Predmet.ProtustrankaFormatedWithAdressOIB>
  <DomainObject.Predmet.ProtustrankaWithAdress>
    <izvorni_sadrzaj>KAMEN PROJEKT d.o.o. za građevinarstvo Starovalpovački put 72, 31551 Belišće</izvorni_sadrzaj>
    <derivirana_varijabla naziv="DomainObject.Predmet.ProtustrankaWithAdress_1">KAMEN PROJEKT d.o.o. za građevinarstvo Starovalpovački put 72, 31551 Belišće</derivirana_varijabla>
  </DomainObject.Predmet.ProtustrankaWithAdress>
  <DomainObject.Predmet.ProtustrankaWithAdressOIB>
    <izvorni_sadrzaj>KAMEN PROJEKT d.o.o. za građevinarstvo, OIB 76356217849, Starovalpovački put 72, 31551 Belišće</izvorni_sadrzaj>
    <derivirana_varijabla naziv="DomainObject.Predmet.ProtustrankaWithAdressOIB_1">KAMEN PROJEKT d.o.o. za građevinarstvo, OIB 76356217849, Starovalpovački put 72, 31551 Belišće</derivirana_varijabla>
  </DomainObject.Predmet.ProtustrankaWithAdressOIB>
  <DomainObject.Predmet.ProtustrankaNazivFormated>
    <izvorni_sadrzaj>KAMEN PROJEKT d.o.o. za građevinarstvo</izvorni_sadrzaj>
    <derivirana_varijabla naziv="DomainObject.Predmet.ProtustrankaNazivFormated_1">KAMEN PROJEKT d.o.o. za građevinarstvo</derivirana_varijabla>
  </DomainObject.Predmet.ProtustrankaNazivFormated>
  <DomainObject.Predmet.ProtustrankaNazivFormatedOIB>
    <izvorni_sadrzaj>KAMEN PROJEKT d.o.o. za građevinarstvo, OIB 76356217849</izvorni_sadrzaj>
    <derivirana_varijabla naziv="DomainObject.Predmet.ProtustrankaNazivFormatedOIB_1">KAMEN PROJEKT d.o.o. za građevinarstvo, OIB 76356217849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KAMEN PROJEKT d.o.o. za građevinarstvo</item>
    </izvorni_sadrzaj>
    <derivirana_varijabla naziv="DomainObject.Predmet.ProtuStrankaListFormated_1">
      <item>KAMEN PROJEKT d.o.o. za građevinarstvo</item>
    </derivirana_varijabla>
  </DomainObject.Predmet.ProtuStrankaListFormated>
  <DomainObject.Predmet.ProtuStrankaListFormatedOIB>
    <izvorni_sadrzaj>
      <item>KAMEN PROJEKT d.o.o. za građevinarstvo, OIB 76356217849</item>
    </izvorni_sadrzaj>
    <derivirana_varijabla naziv="DomainObject.Predmet.ProtuStrankaListFormatedOIB_1">
      <item>KAMEN PROJEKT d.o.o. za građevinarstvo, OIB 76356217849</item>
    </derivirana_varijabla>
  </DomainObject.Predmet.ProtuStrankaListFormatedOIB>
  <DomainObject.Predmet.ProtuStrankaListFormatedWithAdress>
    <izvorni_sadrzaj>
      <item>KAMEN PROJEKT d.o.o. za građevinarstvo, Starovalpovački put 72, 31551 Belišće</item>
    </izvorni_sadrzaj>
    <derivirana_varijabla naziv="DomainObject.Predmet.ProtuStrankaListFormatedWithAdress_1">
      <item>KAMEN PROJEKT d.o.o. za građevinarstvo, Starovalpovački put 72, 31551 Belišće</item>
    </derivirana_varijabla>
  </DomainObject.Predmet.ProtuStrankaListFormatedWithAdress>
  <DomainObject.Predmet.ProtuStrankaListFormatedWithAdressOIB>
    <izvorni_sadrzaj>
      <item>KAMEN PROJEKT d.o.o. za građevinarstvo, OIB 76356217849, Starovalpovački put 72, 31551 Belišće</item>
    </izvorni_sadrzaj>
    <derivirana_varijabla naziv="DomainObject.Predmet.ProtuStrankaListFormatedWithAdressOIB_1">
      <item>KAMEN PROJEKT d.o.o. za građevinarstvo, OIB 76356217849, Starovalpovački put 72, 31551 Belišće</item>
    </derivirana_varijabla>
  </DomainObject.Predmet.ProtuStrankaListFormatedWithAdressOIB>
  <DomainObject.Predmet.ProtuStrankaListNazivFormated>
    <izvorni_sadrzaj>
      <item>KAMEN PROJEKT d.o.o. za građevinarstvo</item>
    </izvorni_sadrzaj>
    <derivirana_varijabla naziv="DomainObject.Predmet.ProtuStrankaListNazivFormated_1">
      <item>KAMEN PROJEKT d.o.o. za građevinarstvo</item>
    </derivirana_varijabla>
  </DomainObject.Predmet.ProtuStrankaListNazivFormated>
  <DomainObject.Predmet.ProtuStrankaListNazivFormatedOIB>
    <izvorni_sadrzaj>
      <item>KAMEN PROJEKT d.o.o. za građevinarstvo, OIB 76356217849</item>
    </izvorni_sadrzaj>
    <derivirana_varijabla naziv="DomainObject.Predmet.ProtuStrankaListNazivFormatedOIB_1">
      <item>KAMEN PROJEKT d.o.o. za građevinarstvo, OIB 76356217849</item>
    </derivirana_varijabla>
  </DomainObject.Predmet.ProtuStrankaListNazivFormatedOIB>
  <DomainObject.Predmet.OstaliListFormated>
    <izvorni_sadrzaj>
      <item>Ivan Sopek</item>
      <item>ŽDO GUO OSIJEK</item>
      <item>Željko Ferenčić</item>
    </izvorni_sadrzaj>
    <derivirana_varijabla naziv="DomainObject.Predmet.OstaliListFormated_1">
      <item>Ivan Sopek</item>
      <item>ŽDO GUO OSIJEK</item>
      <item>Željko Ferenčić</item>
    </derivirana_varijabla>
  </DomainObject.Predmet.OstaliListFormated>
  <DomainObject.Predmet.OstaliListFormatedOIB>
    <izvorni_sadrzaj>
      <item>Ivan Sopek, OIB 48350838753</item>
      <item>ŽDO GUO OSIJEK</item>
      <item>Željko Ferenčić, OIB 73873182459</item>
    </izvorni_sadrzaj>
    <derivirana_varijabla naziv="DomainObject.Predmet.OstaliListFormatedOIB_1">
      <item>Ivan Sopek, OIB 48350838753</item>
      <item>ŽDO GUO OSIJEK</item>
      <item>Željko Ferenčić, OIB 73873182459</item>
    </derivirana_varijabla>
  </DomainObject.Predmet.OstaliListFormatedOIB>
  <DomainObject.Predmet.OstaliListFormatedWithAdress>
    <izvorni_sadrzaj>
      <item>Ivan Sopek, Kralja Tomislava 43, 31551 Belišće</item>
      <item>ŽDO GUO OSIJEK</item>
      <item>Željko Ferenčić, Velebitska 95, 32000 Vukovar</item>
    </izvorni_sadrzaj>
    <derivirana_varijabla naziv="DomainObject.Predmet.OstaliListFormatedWithAdress_1">
      <item>Ivan Sopek, Kralja Tomislava 43, 31551 Belišće</item>
      <item>ŽDO GUO OSIJEK</item>
      <item>Željko Ferenčić, Velebitska 95, 32000 Vukovar</item>
    </derivirana_varijabla>
  </DomainObject.Predmet.OstaliListFormatedWithAdress>
  <DomainObject.Predmet.OstaliListFormatedWithAdressOIB>
    <izvorni_sadrzaj>
      <item>Ivan Sopek, OIB 48350838753, Kralja Tomislava 43, 31551 Belišće</item>
      <item>ŽDO GUO OSIJEK</item>
      <item>Željko Ferenčić, OIB 73873182459, Velebitska 95, 32000 Vukovar</item>
    </izvorni_sadrzaj>
    <derivirana_varijabla naziv="DomainObject.Predmet.OstaliListFormatedWithAdressOIB_1">
      <item>Ivan Sopek, OIB 48350838753, Kralja Tomislava 43, 31551 Belišće</item>
      <item>ŽDO GUO OSIJEK</item>
      <item>Željko Ferenčić, OIB 73873182459, Velebitska 95, 32000 Vukovar</item>
    </derivirana_varijabla>
  </DomainObject.Predmet.OstaliListFormatedWithAdressOIB>
  <DomainObject.Predmet.OstaliListNazivFormated>
    <izvorni_sadrzaj>
      <item>Ivan Sopek</item>
      <item>ŽDO GUO OSIJEK</item>
      <item>Željko Ferenčić</item>
    </izvorni_sadrzaj>
    <derivirana_varijabla naziv="DomainObject.Predmet.OstaliListNazivFormated_1">
      <item>Ivan Sopek</item>
      <item>ŽDO GUO OSIJEK</item>
      <item>Željko Ferenčić</item>
    </derivirana_varijabla>
  </DomainObject.Predmet.OstaliListNazivFormated>
  <DomainObject.Predmet.OstaliListNazivFormatedOIB>
    <izvorni_sadrzaj>
      <item>Ivan Sopek, OIB 48350838753</item>
      <item>ŽDO GUO OSIJEK</item>
      <item>Željko Ferenčić, OIB 73873182459</item>
    </izvorni_sadrzaj>
    <derivirana_varijabla naziv="DomainObject.Predmet.OstaliListNazivFormatedOIB_1">
      <item>Ivan Sopek, OIB 48350838753</item>
      <item>ŽDO GUO OSIJEK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KAMEN PROJEKT d.o.o. za građevinarstvo</izvorni_sadrzaj>
    <derivirana_varijabla naziv="DomainObject.Predmet.ProtustrankaIDrugi_1">KAMEN PROJEKT d.o.o. za građevinarstvo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KAMEN PROJEKT d.o.o. za građevinarstvo, OIB 76356217849, Starovalpovački put 72, 31551 Belišće</izvorni_sadrzaj>
    <derivirana_varijabla naziv="DomainObject.Predmet.ProtustrankaIDrugiAdressOIB_1">KAMEN PROJEKT d.o.o. za građevinarstvo, OIB 76356217849, Starovalpovački put 72,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 PROJEKT d.o.o. za građevinarstvo</item>
      <item>REPUBLIKA HRVATSKA MINISTARSTVO FINANCIJA</item>
      <item>Ivan Sopek</item>
      <item>ŽDO GUO OSIJEK</item>
      <item>Željko Ferenčić</item>
    </izvorni_sadrzaj>
    <derivirana_varijabla naziv="DomainObject.Predmet.SudioniciListNaziv_1">
      <item>KAMEN PROJEKT d.o.o. za građevinarstvo</item>
      <item>REPUBLIKA HRVATSKA MINISTARSTVO FINANCIJA</item>
      <item>Ivan Sopek</item>
      <item>ŽDO GUO OSIJEK</item>
      <item>Željko Ferenčić</item>
    </derivirana_varijabla>
  </DomainObject.Predmet.SudioniciListNaziv>
  <DomainObject.Predmet.SudioniciListAdressOIB>
    <izvorni_sadrzaj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izvorni_sadrzaj>
    <derivirana_varijabla naziv="DomainObject.Predmet.SudioniciListAdressOIB_1">
      <item>KAMEN PROJEKT d.o.o. za građevinarstvo, OIB 76356217849, Starovalpovački put 72,31551 Belišće</item>
      <item>REPUBLIKA HRVATSKA MINISTARSTVO FINANCIJA, OIB 52634238587</item>
      <item>Ivan Sopek, OIB 48350838753, Kralja Tomislava 43,31551 Belišće</item>
      <item>ŽDO GUO OSIJEK</item>
      <item>Željko Ferenčić, OIB 73873182459,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76356217849</item>
      <item>, OIB 52634238587</item>
      <item>, OIB 48350838753</item>
      <item>, OIB null</item>
      <item>, OIB 73873182459</item>
    </izvorni_sadrzaj>
    <derivirana_varijabla naziv="DomainObject.Predmet.SudioniciListNazivOIB_1">
      <item>, OIB 76356217849</item>
      <item>, OIB 52634238587</item>
      <item>, OIB 48350838753</item>
      <item>, OIB null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1350</properties:Characters>
  <properties:Lines>51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2017-01-20T07:59:00Z</dcterms:created>
  <dc:creator>..</dc:creator>
  <cp:lastModifiedBy>Maja Kocijan</cp:lastModifiedBy>
  <cp:lastPrinted>2017-01-20T08:04:00Z</cp:lastPrinted>
  <dcterms:modified xmlns:xsi="http://www.w3.org/2001/XMLSchema-instance" xsi:type="dcterms:W3CDTF">2017-01-20T08:06:00Z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