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e6a9" w14:paraId="7f4e6a9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A358AE" w:rsidRPr="00A358AE">
        <w:t>7081</w:t>
      </w:r>
      <w:r w:rsidR="00796B9E" w:rsidRPr="00A358AE">
        <w:t>/1</w:t>
      </w:r>
      <w:r w:rsidR="00A358AE" w:rsidRPr="00A358AE">
        <w:t>5-20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F362E5" w:rsidP="00A358AE" w:rsidR="00664F42" w:rsidRPr="00A358AE">
      <w:pPr>
        <w:ind w:firstLine="708"/>
        <w:jc w:val="both"/>
      </w:pPr>
      <w:r w:rsidRPr="00A358AE">
        <w:t xml:space="preserve">Trgovački sud u Zagrebu, po sucu Nikolini Dorić Hadžisejdić, </w:t>
      </w:r>
      <w:r w:rsidRPr="00A358AE">
        <w:rPr>
          <w:lang w:val="pt-BR"/>
        </w:rPr>
        <w:t>u stečajnom predmetu u povodu prijedloga predlagatelja</w:t>
      </w:r>
      <w:r w:rsidRPr="00A358AE">
        <w:t xml:space="preserve"> </w:t>
      </w:r>
      <w:r w:rsidRPr="00A358AE">
        <w:rPr>
          <w:lang w:val="pt-BR"/>
        </w:rPr>
        <w:t xml:space="preserve">FINANCIJSKA AGENCIJA, RC Zagreb, </w:t>
      </w:r>
      <w:r w:rsidRPr="00A358AE">
        <w:t>Podružnica Zagreb, Trg svibanjskih žrtava 1995. 1, OIB: 85821130368,</w:t>
      </w:r>
      <w:r w:rsidRPr="00A358AE">
        <w:rPr>
          <w:lang w:val="pt-BR"/>
        </w:rPr>
        <w:t xml:space="preserve"> za otvaranje stečajnog postupka nad dužnikom </w:t>
      </w:r>
      <w:r w:rsidR="00A358AE" w:rsidRPr="00A358AE">
        <w:rPr>
          <w:lang w:val="pt-BR"/>
        </w:rPr>
        <w:t>PLANINA GRAĐENJE d.o.o., Planina Gornja, Augusta Novosela 7, OIB: 73793161916</w:t>
      </w:r>
      <w:r w:rsidR="009E3981" w:rsidRPr="00A358AE">
        <w:rPr>
          <w:lang w:val="pt-BR"/>
        </w:rPr>
        <w:t xml:space="preserve">, </w:t>
      </w:r>
      <w:r w:rsidR="00A358AE" w:rsidRPr="00A358AE">
        <w:rPr>
          <w:lang w:val="pt-BR"/>
        </w:rPr>
        <w:t>31. siječnja 2017.,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Dužniku </w:t>
      </w:r>
      <w:r w:rsidR="00A358AE" w:rsidRPr="00A358AE">
        <w:rPr>
          <w:rFonts w:hAnsi="Times New Roman" w:ascii="Times New Roman"/>
          <w:szCs w:val="24"/>
          <w:lang w:val="pt-BR"/>
        </w:rPr>
        <w:t>PLANINA GRAĐENJE d.o.o., Planina Gornja, Augusta Novosela 7, OIB: 73793161916</w:t>
      </w:r>
      <w:r w:rsidRPr="00A358AE">
        <w:rPr>
          <w:rFonts w:hAnsi="Times New Roman" w:ascii="Times New Roman"/>
          <w:szCs w:val="24"/>
        </w:rPr>
        <w:t xml:space="preserve">, imenuje se </w:t>
      </w:r>
      <w:r w:rsidR="00A358AE" w:rsidRPr="00A358AE">
        <w:rPr>
          <w:rFonts w:hAnsi="Times New Roman" w:ascii="Times New Roman"/>
          <w:szCs w:val="24"/>
        </w:rPr>
        <w:t>Goran Brozović</w:t>
      </w:r>
      <w:r w:rsidRPr="00A358AE">
        <w:rPr>
          <w:rFonts w:hAnsi="Times New Roman" w:ascii="Times New Roman"/>
          <w:szCs w:val="24"/>
        </w:rPr>
        <w:t xml:space="preserve">, OIB </w:t>
      </w:r>
      <w:r w:rsidR="00A358AE" w:rsidRPr="00A358AE">
        <w:rPr>
          <w:rFonts w:hAnsi="Times New Roman" w:ascii="Times New Roman"/>
          <w:szCs w:val="24"/>
        </w:rPr>
        <w:t>39833571469</w:t>
      </w:r>
      <w:r w:rsidRPr="00A358AE">
        <w:rPr>
          <w:rFonts w:hAnsi="Times New Roman" w:ascii="Times New Roman"/>
          <w:szCs w:val="24"/>
        </w:rPr>
        <w:t xml:space="preserve">, Zagreb, </w:t>
      </w:r>
      <w:r w:rsidR="00A358AE" w:rsidRPr="00A358AE">
        <w:rPr>
          <w:rFonts w:hAnsi="Times New Roman" w:ascii="Times New Roman"/>
          <w:szCs w:val="24"/>
        </w:rPr>
        <w:t>Pavlenski put 5</w:t>
      </w:r>
      <w:r w:rsidRPr="00A358AE">
        <w:rPr>
          <w:rFonts w:hAnsi="Times New Roman" w:ascii="Times New Roman"/>
          <w:szCs w:val="24"/>
        </w:rPr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A358AE" w:rsidRPr="00D25367">
        <w:rPr>
          <w:lang w:val="pt-BR"/>
        </w:rPr>
        <w:t>PLANINA GRAĐENJE d.o.o., Planina Gornja, Augusta Novosela 7, OIB: 73793161916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A358AE">
        <w:t>12. travnja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A358AE">
        <w:t>20. rujna</w:t>
      </w:r>
      <w:r w:rsidR="00EB5A2F" w:rsidRPr="00A358AE">
        <w:t xml:space="preserve"> 2016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31. siječnja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C209D8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C209D8" w:rsidP="002B3342" w:rsidR="00C209D8" w:rsidRPr="00694D64">
      <w:r w:rsidRPr="00694D64">
        <w:t>Za točnost otpravka-ovlašteni službenik:</w:t>
      </w:r>
    </w:p>
    <w:p w:rsidRDefault="00C209D8" w:rsidP="002B3342" w:rsidR="00C209D8" w:rsidRPr="00694D64">
      <w:r w:rsidRPr="00694D64">
        <w:t>Karmela Dolenc</w:t>
      </w:r>
    </w:p>
    <w:p w:rsidRDefault="00C209D8" w:rsidP="002B3342" w:rsidR="00C209D8">
      <w:pPr>
        <w:pStyle w:val="Bezproreda"/>
      </w:pPr>
    </w:p>
    <w:p w:rsidRDefault="00DF250C" w:rsidP="00C209D8" w:rsidR="00DF250C" w:rsidRPr="00A358AE"/>
    <w:p w:rsidRDefault="004E0DB9" w:rsidP="00C209D8" w:rsidR="004E0DB9"/>
    <w:p w:rsidRDefault="00C209D8" w:rsidP="00C209D8" w:rsidR="00C209D8" w:rsidRPr="00A358AE"/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09D8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A358AE">
      <w:t>7081</w:t>
    </w:r>
    <w:r w:rsidR="00474D2A">
      <w:t>/1</w:t>
    </w:r>
    <w:r w:rsidR="00A358AE">
      <w:t>5-20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841A4"/>
    <w:rsid w:val="001A4F9A"/>
    <w:rsid w:val="0023291B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B0EC3"/>
    <w:rsid w:val="00C209D8"/>
    <w:rsid w:val="00C54037"/>
    <w:rsid w:val="00D57D9F"/>
    <w:rsid w:val="00DF250C"/>
    <w:rsid w:val="00E12214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209D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209D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7081</izvorni_sadrzaj>
    <derivirana_varijabla naziv="DomainObject.Predmet.Broj_1">7081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St-7081/2015</izvorni_sadrzaj>
    <derivirana_varijabla naziv="DomainObject.Predmet.OznakaBroj_1">St-7081/2015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PLANINA GRAĐENJE d.o.o. zastupanog po punomoćniku KRISTIJAN NOVOSEL</izvorni_sadrzaj>
    <derivirana_varijabla naziv="DomainObject.Predmet.ProtustrankaFormated_1">  PLANINA GRAĐENJE d.o.o. zastupanog po punomoćniku KRISTIJAN NOVOSEL</derivirana_varijabla>
  </DomainObject.Predmet.ProtustrankaFormated>
  <DomainObject.Predmet.ProtustrankaFormatedOIB>
    <izvorni_sadrzaj>  PLANINA GRAĐENJE d.o.o., OIB 73793161916 zastupanog po punomoćniku KRISTIJAN NOVOSEL</izvorni_sadrzaj>
    <derivirana_varijabla naziv="DomainObject.Predmet.ProtustrankaFormatedOIB_1">  PLANINA GRAĐENJE d.o.o., OIB 73793161916 zastupanog po punomoćniku KRISTIJAN NOVOSEL</derivirana_varijabla>
  </DomainObject.Predmet.ProtustrankaFormatedOIB>
  <DomainObject.Predmet.ProtustrankaFormatedWithAdress>
    <izvorni_sadrzaj> PLANINA GRAĐENJE d.o.o., Novosela Augusta 7, 10362 Planina Gornja zastupanog po punomoćniku KRISTIJAN NOVOSEL</izvorni_sadrzaj>
    <derivirana_varijabla naziv="DomainObject.Predmet.ProtustrankaFormatedWithAdress_1"> PLANINA GRAĐENJE d.o.o., Novosela Augusta 7, 10362 Planina Gornja zastupanog po punomoćniku KRISTIJAN NOVOSEL</derivirana_varijabla>
  </DomainObject.Predmet.ProtustrankaFormatedWithAdress>
  <DomainObject.Predmet.ProtustrankaFormatedWithAdressOIB>
    <izvorni_sadrzaj> PLANINA GRAĐENJE d.o.o., OIB 73793161916, Novosela Augusta 7, 10362 Planina Gornja zastupanog po punomoćniku KRISTIJAN NOVOSEL</izvorni_sadrzaj>
    <derivirana_varijabla naziv="DomainObject.Predmet.ProtustrankaFormatedWithAdressOIB_1"> PLANINA GRAĐENJE d.o.o., OIB 73793161916, Novosela Augusta 7, 10362 Planina Gornja zastupanog po punomoćniku KRISTIJAN NOVOSEL</derivirana_varijabla>
  </DomainObject.Predmet.ProtustrankaFormatedWithAdressOIB>
  <DomainObject.Predmet.ProtustrankaWithAdress>
    <izvorni_sadrzaj>PLANINA GRAĐENJE d.o.o. Novosela Augusta 7, 10362 Planina Gornja</izvorni_sadrzaj>
    <derivirana_varijabla naziv="DomainObject.Predmet.ProtustrankaWithAdress_1">PLANINA GRAĐENJE d.o.o. Novosela Augusta 7, 10362 Planina Gornja</derivirana_varijabla>
  </DomainObject.Predmet.ProtustrankaWithAdress>
  <DomainObject.Predmet.ProtustrankaWithAdressOIB>
    <izvorni_sadrzaj>PLANINA GRAĐENJE d.o.o., OIB 73793161916, Novosela Augusta 7, 10362 Planina Gornja</izvorni_sadrzaj>
    <derivirana_varijabla naziv="DomainObject.Predmet.ProtustrankaWithAdressOIB_1">PLANINA GRAĐENJE d.o.o., OIB 73793161916, Novosela Augusta 7, 10362 Planina Gornja</derivirana_varijabla>
  </DomainObject.Predmet.ProtustrankaWithAdressOIB>
  <DomainObject.Predmet.ProtustrankaNazivFormated>
    <izvorni_sadrzaj>PLANINA GRAĐENJE d.o.o.</izvorni_sadrzaj>
    <derivirana_varijabla naziv="DomainObject.Predmet.ProtustrankaNazivFormated_1">PLANINA GRAĐENJE d.o.o.</derivirana_varijabla>
  </DomainObject.Predmet.ProtustrankaNazivFormated>
  <DomainObject.Predmet.ProtustrankaNazivFormatedOIB>
    <izvorni_sadrzaj>PLANINA GRAĐENJE d.o.o., OIB 73793161916</izvorni_sadrzaj>
    <derivirana_varijabla naziv="DomainObject.Predmet.ProtustrankaNazivFormatedOIB_1">PLANINA GRAĐENJE d.o.o., OIB 73793161916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PLANINA GRAĐENJE d.o.o. zastupanog po punomoćniku KRISTIJAN NOVOSEL</item>
    </izvorni_sadrzaj>
    <derivirana_varijabla naziv="DomainObject.Predmet.ProtuStrankaListFormated_1">
      <item>PLANINA GRAĐENJE d.o.o. zastupanog po punomoćniku KRISTIJAN NOVOSEL</item>
    </derivirana_varijabla>
  </DomainObject.Predmet.ProtuStrankaListFormated>
  <DomainObject.Predmet.ProtuStrankaListFormatedOIB>
    <izvorni_sadrzaj>
      <item>PLANINA GRAĐENJE d.o.o., OIB 73793161916 zastupanog po punomoćniku KRISTIJAN NOVOSEL</item>
    </izvorni_sadrzaj>
    <derivirana_varijabla naziv="DomainObject.Predmet.ProtuStrankaListFormatedOIB_1">
      <item>PLANINA GRAĐENJE d.o.o., OIB 73793161916 zastupanog po punomoćniku KRISTIJAN NOVOSEL</item>
    </derivirana_varijabla>
  </DomainObject.Predmet.ProtuStrankaListFormatedOIB>
  <DomainObject.Predmet.ProtuStrankaListFormatedWithAdress>
    <izvorni_sadrzaj>
      <item>PLANINA GRAĐENJE d.o.o., Novosela Augusta 7, 10362 Planina Gornja zastupanog po punomoćniku KRISTIJAN NOVOSEL</item>
    </izvorni_sadrzaj>
    <derivirana_varijabla naziv="DomainObject.Predmet.ProtuStrankaListFormatedWithAdress_1">
      <item>PLANINA GRAĐENJE d.o.o., Novosela Augusta 7, 10362 Planina Gornja zastupanog po punomoćniku KRISTIJAN NOVOSEL</item>
    </derivirana_varijabla>
  </DomainObject.Predmet.ProtuStrankaListFormatedWithAdress>
  <DomainObject.Predmet.ProtuStrankaListFormatedWithAdressOIB>
    <izvorni_sadrzaj>
      <item>PLANINA GRAĐENJE d.o.o., OIB 73793161916, Novosela Augusta 7, 10362 Planina Gornja zastupanog po punomoćniku KRISTIJAN NOVOSEL</item>
    </izvorni_sadrzaj>
    <derivirana_varijabla naziv="DomainObject.Predmet.ProtuStrankaListFormatedWithAdressOIB_1">
      <item>PLANINA GRAĐENJE d.o.o., OIB 73793161916, Novosela Augusta 7, 10362 Planina Gornja zastupanog po punomoćniku KRISTIJAN NOVOSEL</item>
    </derivirana_varijabla>
  </DomainObject.Predmet.ProtuStrankaListFormatedWithAdressOIB>
  <DomainObject.Predmet.ProtuStrankaListNazivFormated>
    <izvorni_sadrzaj>
      <item>PLANINA GRAĐENJE d.o.o.</item>
    </izvorni_sadrzaj>
    <derivirana_varijabla naziv="DomainObject.Predmet.ProtuStrankaListNazivFormated_1">
      <item>PLANINA GRAĐENJE d.o.o.</item>
    </derivirana_varijabla>
  </DomainObject.Predmet.ProtuStrankaListNazivFormated>
  <DomainObject.Predmet.ProtuStrankaListNazivFormatedOIB>
    <izvorni_sadrzaj>
      <item>PLANINA GRAĐENJE d.o.o., OIB 73793161916</item>
    </izvorni_sadrzaj>
    <derivirana_varijabla naziv="DomainObject.Predmet.ProtuStrankaListNazivFormatedOIB_1">
      <item>PLANINA GRAĐENJE d.o.o., OIB 73793161916</item>
    </derivirana_varijabla>
  </DomainObject.Predmet.ProtuStrankaListNazivFormatedOIB>
  <DomainObject.Predmet.OstaliListFormated>
    <izvorni_sadrzaj>
      <item>KRISTIJAN NOVOSEL punomoćnik sudionika u postupku PLANINA GRAĐENJE d.o.o.</item>
      <item>ZAGREBAČKA BANKA d.d.</item>
      <item>PRIVREDNA BANKA d.d.</item>
      <item>HYPO ALPE-ADRIA-BANK d.d.</item>
    </izvorni_sadrzaj>
    <derivirana_varijabla naziv="DomainObject.Predmet.OstaliListFormated_1">
      <item>KRISTIJAN NOVOSEL punomoćnik sudionika u postupku PLANINA GRAĐENJE d.o.o.</item>
      <item>ZAGREBAČKA BANKA d.d.</item>
      <item>PRIVREDNA BANKA d.d.</item>
      <item>HYPO ALPE-ADRIA-BANK d.d.</item>
    </derivirana_varijabla>
  </DomainObject.Predmet.OstaliListFormated>
  <DomainObject.Predmet.OstaliListFormatedOIB>
    <izvorni_sadrzaj>
      <item>KRISTIJAN NOVOSEL, OIB 28592748163 punomoćnik sudionika u postupku PLANINA GRAĐENJE d.o.o.</item>
      <item>ZAGREBAČKA BANKA d.d.</item>
      <item>PRIVREDNA BANKA d.d.</item>
      <item>HYPO ALPE-ADRIA-BANK d.d.</item>
    </izvorni_sadrzaj>
    <derivirana_varijabla naziv="DomainObject.Predmet.OstaliListFormatedOIB_1">
      <item>KRISTIJAN NOVOSEL, OIB 28592748163 punomoćnik sudionika u postupku PLANINA GRAĐENJE d.o.o.</item>
      <item>ZAGREBAČKA BANKA d.d.</item>
      <item>PRIVREDNA BANKA d.d.</item>
      <item>HYPO ALPE-ADRIA-BANK d.d.</item>
    </derivirana_varijabla>
  </DomainObject.Predmet.OstaliListFormatedOIB>
  <DomainObject.Predmet.OstaliListFormatedWithAdress>
    <izvorni_sadrzaj>
      <item>KRISTIJAN NOVOSEL,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izvorni_sadrzaj>
    <derivirana_varijabla naziv="DomainObject.Predmet.OstaliListFormatedWithAdress_1">
      <item>KRISTIJAN NOVOSEL,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derivirana_varijabla>
  </DomainObject.Predmet.OstaliListFormatedWithAdress>
  <DomainObject.Predmet.OstaliListFormatedWithAdressOIB>
    <izvorni_sadrzaj>
      <item>KRISTIJAN NOVOSEL, OIB 28592748163,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izvorni_sadrzaj>
    <derivirana_varijabla naziv="DomainObject.Predmet.OstaliListFormatedWithAdressOIB_1">
      <item>KRISTIJAN NOVOSEL, OIB 28592748163,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derivirana_varijabla>
  </DomainObject.Predmet.OstaliListFormatedWithAdressOIB>
  <DomainObject.Predmet.OstaliListNazivFormated>
    <izvorni_sadrzaj>
      <item>KRISTIJAN NOVOSEL</item>
      <item>ZAGREBAČKA BANKA d.d.</item>
      <item>PRIVREDNA BANKA d.d.</item>
      <item>HYPO ALPE-ADRIA-BANK d.d.</item>
    </izvorni_sadrzaj>
    <derivirana_varijabla naziv="DomainObject.Predmet.OstaliListNazivFormated_1">
      <item>KRISTIJAN NOVOSEL</item>
      <item>ZAGREBAČKA BANKA d.d.</item>
      <item>PRIVREDNA BANKA d.d.</item>
      <item>HYPO ALPE-ADRIA-BANK d.d.</item>
    </derivirana_varijabla>
  </DomainObject.Predmet.OstaliListNazivFormated>
  <DomainObject.Predmet.OstaliListNazivFormatedOIB>
    <izvorni_sadrzaj>
      <item>KRISTIJAN NOVOSEL, OIB 28592748163</item>
      <item>ZAGREBAČKA BANKA d.d.</item>
      <item>PRIVREDNA BANKA d.d.</item>
      <item>HYPO ALPE-ADRIA-BANK d.d.</item>
    </izvorni_sadrzaj>
    <derivirana_varijabla naziv="DomainObject.Predmet.OstaliListNazivFormatedOIB_1">
      <item>KRISTIJAN NOVOSEL, OIB 28592748163</item>
      <item>ZAGREBAČKA BANKA d.d.</item>
      <item>PRIVREDNA BANKA d.d.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PLANINA GRAĐENJE d.o.o.</izvorni_sadrzaj>
    <derivirana_varijabla naziv="DomainObject.Predmet.ProtustrankaIDrugi_1">PLANINA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PLANINA GRAĐENJE d.o.o., OIB 73793161916, Novosela Augusta 7, 10362 Planina Gornja</izvorni_sadrzaj>
    <derivirana_varijabla naziv="DomainObject.Predmet.ProtustrankaIDrugiAdressOIB_1">PLANINA GRAĐENJE d.o.o., OIB 73793161916, Novosela Augusta 7,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GRAĐENJE d.o.o.</item>
      <item>KRISTIJAN NOVOSEL</item>
      <item>ZAGREBAČKA BANKA d.d.</item>
      <item>PRIVREDNA BANKA d.d.</item>
      <item>HYPO ALPE-ADRIA-BANK d.d.</item>
    </izvorni_sadrzaj>
    <derivirana_varijabla naziv="DomainObject.Predmet.SudioniciListNaziv_1">
      <item>FINA Regionalni centar Zagreb</item>
      <item>PLANINA GRAĐENJE d.o.o.</item>
      <item>KRISTIJAN NOVOSEL</item>
      <item>ZAGREBAČKA BANKA d.d.</item>
      <item>PRIVREDNA BANKA d.d.</item>
      <item>HYPO ALPE-ADRIA-BANK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</izvorni_sadrzaj>
    <derivirana_varijabla naziv="DomainObject.Predmet.SudioniciListAdressOIB_1"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73793161916</item>
      <item>, OIB 28592748163</item>
      <item>, OIB null</item>
      <item>, OIB null</item>
      <item>, OIB null</item>
    </izvorni_sadrzaj>
    <derivirana_varijabla naziv="DomainObject.Predmet.SudioniciListNazivOIB_1">
      <item>, OIB 85821130368</item>
      <item>, OIB 73793161916</item>
      <item>, OIB 28592748163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2697</properties:Characters>
  <properties:Lines>73</properties:Lines>
  <properties:Paragraphs>23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2017-02-01T11:03:00Z</cp:lastPrinted>
  <dcterms:modified xmlns:xsi="http://www.w3.org/2001/XMLSchema-instance" xsi:type="dcterms:W3CDTF">2017-02-01T11:03:00Z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