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e2812" w14:paraId="e7e2812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35311C" w:rsidP="00325398" w:rsidR="00ED6AA8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</w:t>
      </w:r>
      <w:r w:rsidR="00E60F1D">
        <w:t>St</w:t>
      </w:r>
      <w:r w:rsidR="00624E37">
        <w:t>-1704</w:t>
      </w:r>
      <w:r w:rsidR="006C761C">
        <w:t>/2015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>
      <w:pPr>
        <w:jc w:val="both"/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Pr="009C5689">
        <w:t xml:space="preserve">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AE7565">
        <w:t>20</w:t>
      </w:r>
      <w:r w:rsidR="005B3778">
        <w:t xml:space="preserve">. siječnja 2016.g. </w:t>
      </w:r>
      <w:r w:rsidRPr="009C5689">
        <w:t>objavljuje</w:t>
      </w:r>
      <w:r w:rsidR="008155EE" w:rsidRPr="009C5689">
        <w:t>:</w:t>
      </w:r>
    </w:p>
    <w:p w:rsidRDefault="0035311C" w:rsidP="009C6F6E" w:rsidR="0035311C" w:rsidRPr="009C5689">
      <w:pPr>
        <w:jc w:val="both"/>
        <w:rPr>
          <w:sz w:val="40"/>
          <w:szCs w:val="40"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9441F9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597F83">
        <w:t xml:space="preserve"> </w:t>
      </w:r>
      <w:r w:rsidR="009441F9">
        <w:t xml:space="preserve"> </w:t>
      </w:r>
      <w:r w:rsidR="00624E37" w:rsidRPr="00624E37">
        <w:t>TIM ELEK</w:t>
      </w:r>
      <w:r w:rsidR="00624E37">
        <w:t xml:space="preserve">TRO d.o.o. za usluge i trgovinu, </w:t>
      </w:r>
      <w:r w:rsidR="00624E37" w:rsidRPr="00624E37">
        <w:t xml:space="preserve">Zagreb, </w:t>
      </w:r>
      <w:proofErr w:type="spellStart"/>
      <w:r w:rsidR="00624E37" w:rsidRPr="00624E37">
        <w:t>Miroševečka</w:t>
      </w:r>
      <w:proofErr w:type="spellEnd"/>
      <w:r w:rsidR="00624E37" w:rsidRPr="00624E37">
        <w:t xml:space="preserve"> cesta 92</w:t>
      </w:r>
      <w:r w:rsidR="00624E37">
        <w:t>,</w:t>
      </w:r>
      <w:r w:rsidR="00624E37" w:rsidRPr="00624E37">
        <w:t xml:space="preserve"> </w:t>
      </w:r>
      <w:r w:rsidR="00624E37">
        <w:t xml:space="preserve">OIB: </w:t>
      </w:r>
      <w:r w:rsidR="00624E37" w:rsidRPr="00624E37">
        <w:t>80861996357</w:t>
      </w:r>
      <w:r w:rsidR="00624E37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624E37">
        <w:t>695.996,28</w:t>
      </w:r>
      <w:r w:rsidR="00DE459F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E7565">
        <w:t>20</w:t>
      </w:r>
      <w:r w:rsidR="005B3778">
        <w:t>. siječnja 2016</w:t>
      </w:r>
      <w:r w:rsidR="00590AEF" w:rsidRPr="009C5689">
        <w:t>.</w:t>
      </w:r>
      <w:r w:rsidR="006C761C">
        <w:t>g.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</w:t>
      </w:r>
      <w:r w:rsidR="0035311C">
        <w:t>Sandra Rotar Vogrin</w:t>
      </w:r>
      <w:r w:rsidRPr="009C5689">
        <w:t xml:space="preserve"> </w:t>
      </w:r>
    </w:p>
    <w:p w:rsidRDefault="00F8310C" w:rsidP="00572798" w:rsidR="00F8310C" w:rsidRPr="009C5689">
      <w:pPr>
        <w:jc w:val="right"/>
      </w:pPr>
    </w:p>
    <w:p w:rsidRDefault="00BD5043" w:rsidP="00F8310C" w:rsidR="00BD5043" w:rsidRPr="009C5689"/>
    <w:sectPr w:rsidSect="00ED6AA8" w:rsidR="00BD504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41F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71429"/>
    <w:rsid w:val="00185571"/>
    <w:rsid w:val="001E50FB"/>
    <w:rsid w:val="001F6933"/>
    <w:rsid w:val="00230A63"/>
    <w:rsid w:val="00260B97"/>
    <w:rsid w:val="00262CA3"/>
    <w:rsid w:val="00263D6D"/>
    <w:rsid w:val="00264D19"/>
    <w:rsid w:val="00297E94"/>
    <w:rsid w:val="002B758E"/>
    <w:rsid w:val="00325398"/>
    <w:rsid w:val="00351E16"/>
    <w:rsid w:val="0035311C"/>
    <w:rsid w:val="0038246E"/>
    <w:rsid w:val="00393C47"/>
    <w:rsid w:val="003D35F9"/>
    <w:rsid w:val="003E3A15"/>
    <w:rsid w:val="003F61C1"/>
    <w:rsid w:val="00413F4C"/>
    <w:rsid w:val="00431149"/>
    <w:rsid w:val="004B337A"/>
    <w:rsid w:val="004D5867"/>
    <w:rsid w:val="004F3962"/>
    <w:rsid w:val="0053446F"/>
    <w:rsid w:val="00567BFD"/>
    <w:rsid w:val="00572798"/>
    <w:rsid w:val="00590AEF"/>
    <w:rsid w:val="00591994"/>
    <w:rsid w:val="00597F83"/>
    <w:rsid w:val="005A0039"/>
    <w:rsid w:val="005B3778"/>
    <w:rsid w:val="005D476D"/>
    <w:rsid w:val="005E4AB8"/>
    <w:rsid w:val="005F0073"/>
    <w:rsid w:val="005F4627"/>
    <w:rsid w:val="00624E37"/>
    <w:rsid w:val="00627F6A"/>
    <w:rsid w:val="00657B8E"/>
    <w:rsid w:val="006626DA"/>
    <w:rsid w:val="006C761C"/>
    <w:rsid w:val="006F2523"/>
    <w:rsid w:val="00723EEF"/>
    <w:rsid w:val="007715C3"/>
    <w:rsid w:val="007B5AFD"/>
    <w:rsid w:val="007D5A5D"/>
    <w:rsid w:val="008155EE"/>
    <w:rsid w:val="00822950"/>
    <w:rsid w:val="008613BD"/>
    <w:rsid w:val="00863025"/>
    <w:rsid w:val="00871F01"/>
    <w:rsid w:val="008B6F53"/>
    <w:rsid w:val="008D134A"/>
    <w:rsid w:val="00920CA0"/>
    <w:rsid w:val="009419D8"/>
    <w:rsid w:val="009441F9"/>
    <w:rsid w:val="009C5689"/>
    <w:rsid w:val="009C6F6E"/>
    <w:rsid w:val="009E7553"/>
    <w:rsid w:val="009F6B83"/>
    <w:rsid w:val="00A32C9C"/>
    <w:rsid w:val="00A71431"/>
    <w:rsid w:val="00A72573"/>
    <w:rsid w:val="00AC2E3E"/>
    <w:rsid w:val="00AC4528"/>
    <w:rsid w:val="00AD027A"/>
    <w:rsid w:val="00AE7565"/>
    <w:rsid w:val="00B058E4"/>
    <w:rsid w:val="00B82F18"/>
    <w:rsid w:val="00BD5043"/>
    <w:rsid w:val="00C14D9E"/>
    <w:rsid w:val="00C214D5"/>
    <w:rsid w:val="00C37FE1"/>
    <w:rsid w:val="00C836B9"/>
    <w:rsid w:val="00C958E9"/>
    <w:rsid w:val="00CE7362"/>
    <w:rsid w:val="00D01B78"/>
    <w:rsid w:val="00D556DD"/>
    <w:rsid w:val="00D66226"/>
    <w:rsid w:val="00D72F7F"/>
    <w:rsid w:val="00D87149"/>
    <w:rsid w:val="00DD7FED"/>
    <w:rsid w:val="00DE3027"/>
    <w:rsid w:val="00DE459F"/>
    <w:rsid w:val="00DF5A08"/>
    <w:rsid w:val="00E03C2D"/>
    <w:rsid w:val="00E60F1D"/>
    <w:rsid w:val="00EC3302"/>
    <w:rsid w:val="00ED6AA8"/>
    <w:rsid w:val="00EE59F9"/>
    <w:rsid w:val="00F034D3"/>
    <w:rsid w:val="00F511DD"/>
    <w:rsid w:val="00F8310C"/>
    <w:rsid w:val="00FA4ED2"/>
    <w:rsid w:val="00FC1C0D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58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58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58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58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58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58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58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58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58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58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1704</izvorni_sadrzaj>
    <derivirana_varijabla naziv="DomainObject.Predmet.Broj_1">1704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St-1704/2015</izvorni_sadrzaj>
    <derivirana_varijabla naziv="DomainObject.Predmet.OznakaBroj_1">St-1704/2015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 ELEKTRO d.o.o.</izvorni_sadrzaj>
    <derivirana_varijabla naziv="DomainObject.Predmet.ProtustrankaFormated_1">  TIM ELEKTRO d.o.o.</derivirana_varijabla>
  </DomainObject.Predmet.ProtustrankaFormated>
  <DomainObject.Predmet.ProtustrankaFormatedOIB>
    <izvorni_sadrzaj>  TIM ELEKTRO d.o.o., OIB 80861996357</izvorni_sadrzaj>
    <derivirana_varijabla naziv="DomainObject.Predmet.ProtustrankaFormatedOIB_1">  TIM ELEKTRO d.o.o., OIB 80861996357</derivirana_varijabla>
  </DomainObject.Predmet.ProtustrankaFormatedOIB>
  <DomainObject.Predmet.ProtustrankaFormatedWithAdress>
    <izvorni_sadrzaj> TIM ELEKTRO d.o.o., Miroševečka cesta 92, 10000 Zagreb</izvorni_sadrzaj>
    <derivirana_varijabla naziv="DomainObject.Predmet.ProtustrankaFormatedWithAdress_1"> TIM ELEKTRO d.o.o., Miroševečka cesta 92, 10000 Zagreb</derivirana_varijabla>
  </DomainObject.Predmet.ProtustrankaFormatedWithAdress>
  <DomainObject.Predmet.ProtustrankaFormatedWithAdressOIB>
    <izvorni_sadrzaj> TIM ELEKTRO d.o.o., OIB 80861996357, Miroševečka cesta 92, 10000 Zagreb</izvorni_sadrzaj>
    <derivirana_varijabla naziv="DomainObject.Predmet.ProtustrankaFormatedWithAdressOIB_1"> TIM ELEKTRO d.o.o., OIB 80861996357, Miroševečka cesta 92, 10000 Zagreb</derivirana_varijabla>
  </DomainObject.Predmet.ProtustrankaFormatedWithAdressOIB>
  <DomainObject.Predmet.ProtustrankaWithAdress>
    <izvorni_sadrzaj>TIM ELEKTRO d.o.o. Miroševečka cesta 92, 10000 Zagreb</izvorni_sadrzaj>
    <derivirana_varijabla naziv="DomainObject.Predmet.ProtustrankaWithAdress_1">TIM ELEKTRO d.o.o. Miroševečka cesta 92, 10000 Zagreb</derivirana_varijabla>
  </DomainObject.Predmet.ProtustrankaWithAdress>
  <DomainObject.Predmet.ProtustrankaWithAdressOIB>
    <izvorni_sadrzaj>TIM ELEKTRO d.o.o., OIB 80861996357, Miroševečka cesta 92, 10000 Zagreb</izvorni_sadrzaj>
    <derivirana_varijabla naziv="DomainObject.Predmet.ProtustrankaWithAdressOIB_1">TIM ELEKTRO d.o.o., OIB 80861996357, Miroševečka cesta 92, 10000 Zagreb</derivirana_varijabla>
  </DomainObject.Predmet.ProtustrankaWithAdressOIB>
  <DomainObject.Predmet.ProtustrankaNazivFormated>
    <izvorni_sadrzaj>TIM ELEKTRO d.o.o.</izvorni_sadrzaj>
    <derivirana_varijabla naziv="DomainObject.Predmet.ProtustrankaNazivFormated_1">TIM ELEKTRO d.o.o.</derivirana_varijabla>
  </DomainObject.Predmet.ProtustrankaNazivFormated>
  <DomainObject.Predmet.ProtustrankaNazivFormatedOIB>
    <izvorni_sadrzaj>TIM ELEKTRO d.o.o., OIB 80861996357</izvorni_sadrzaj>
    <derivirana_varijabla naziv="DomainObject.Predmet.ProtustrankaNazivFormatedOIB_1">TIM ELEKTRO d.o.o., OIB 80861996357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 ELEKTRO d.o.o.</item>
    </izvorni_sadrzaj>
    <derivirana_varijabla naziv="DomainObject.Predmet.ProtuStrankaListFormated_1">
      <item>TIM ELEKTRO d.o.o.</item>
    </derivirana_varijabla>
  </DomainObject.Predmet.ProtuStrankaListFormated>
  <DomainObject.Predmet.ProtuStrankaListFormatedOIB>
    <izvorni_sadrzaj>
      <item>TIM ELEKTRO d.o.o., OIB 80861996357</item>
    </izvorni_sadrzaj>
    <derivirana_varijabla naziv="DomainObject.Predmet.ProtuStrankaListFormatedOIB_1">
      <item>TIM ELEKTRO d.o.o., OIB 80861996357</item>
    </derivirana_varijabla>
  </DomainObject.Predmet.ProtuStrankaListFormatedOIB>
  <DomainObject.Predmet.ProtuStrankaListFormatedWithAdress>
    <izvorni_sadrzaj>
      <item>TIM ELEKTRO d.o.o., Miroševečka cesta 92, 10000 Zagreb</item>
    </izvorni_sadrzaj>
    <derivirana_varijabla naziv="DomainObject.Predmet.ProtuStrankaListFormatedWithAdress_1">
      <item>TIM ELEKTRO d.o.o., Miroševečka cesta 92, 10000 Zagreb</item>
    </derivirana_varijabla>
  </DomainObject.Predmet.ProtuStrankaListFormatedWithAdress>
  <DomainObject.Predmet.ProtuStrankaListFormatedWithAdressOIB>
    <izvorni_sadrzaj>
      <item>TIM ELEKTRO d.o.o., OIB 80861996357, Miroševečka cesta 92, 10000 Zagreb</item>
    </izvorni_sadrzaj>
    <derivirana_varijabla naziv="DomainObject.Predmet.ProtuStrankaListFormatedWithAdressOIB_1">
      <item>TIM ELEKTRO d.o.o., OIB 80861996357, Miroševečka cesta 92, 10000 Zagreb</item>
    </derivirana_varijabla>
  </DomainObject.Predmet.ProtuStrankaListFormatedWithAdressOIB>
  <DomainObject.Predmet.ProtuStrankaListNazivFormated>
    <izvorni_sadrzaj>
      <item>TIM ELEKTRO d.o.o.</item>
    </izvorni_sadrzaj>
    <derivirana_varijabla naziv="DomainObject.Predmet.ProtuStrankaListNazivFormated_1">
      <item>TIM ELEKTRO d.o.o.</item>
    </derivirana_varijabla>
  </DomainObject.Predmet.ProtuStrankaListNazivFormated>
  <DomainObject.Predmet.ProtuStrankaListNazivFormatedOIB>
    <izvorni_sadrzaj>
      <item>TIM ELEKTRO d.o.o., OIB 80861996357</item>
    </izvorni_sadrzaj>
    <derivirana_varijabla naziv="DomainObject.Predmet.ProtuStrankaListNazivFormatedOIB_1">
      <item>TIM ELEKTRO d.o.o., OIB 80861996357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 ELEKTRO d.o.o.</izvorni_sadrzaj>
    <derivirana_varijabla naziv="DomainObject.Predmet.ProtustrankaIDrugi_1">TIM ELEKTRO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TIM ELEKTRO d.o.o., OIB 80861996357, Miroševečka cesta 92, 10000 Zagreb</izvorni_sadrzaj>
    <derivirana_varijabla naziv="DomainObject.Predmet.ProtustrankaIDrugiAdressOIB_1">TIM ELEKTRO d.o.o., OIB 80861996357, Miroševečka cesta 92,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TIM ELEKTRO d.o.o.</item>
    </izvorni_sadrzaj>
    <derivirana_varijabla naziv="DomainObject.Predmet.SudioniciListNaziv_1">
      <item>FINA Regionalni centar Zagreb</item>
      <item>TIM ELEKTRO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TIM ELEKTRO d.o.o., OIB 80861996357, Miroševečka cesta 92,10000 Zagreb</item>
    </izvorni_sadrzaj>
    <derivirana_varijabla naziv="DomainObject.Predmet.SudioniciListAdressOIB_1">
      <item>FINA Regionalni centar Zagreb, OIB 85821130368, Trg svibanjskih žrtava 1995. 1,10000 Zagreb</item>
      <item>TIM ELEKTRO d.o.o., OIB 80861996357, Miroševečka cesta 92,10000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80861996357</item>
    </izvorni_sadrzaj>
    <derivirana_varijabla naziv="DomainObject.Predmet.SudioniciListNazivOIB_1">
      <item>, OIB 85821130368</item>
      <item>, OIB 80861996357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A6C721-6246-4597-A16F-3A7C487F75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1299</properties:Characters>
  <properties:Lines>42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2016-01-22T13:43:00Z</dcterms:created>
  <dc:creator>ilukac</dc:creator>
  <cp:lastModifiedBy>Višnja Jurlina</cp:lastModifiedBy>
  <cp:lastPrinted>2016-01-27T14:49:00Z</cp:lastPrinted>
  <dcterms:modified xmlns:xsi="http://www.w3.org/2001/XMLSchema-instance" xsi:type="dcterms:W3CDTF">2016-01-27T14:49:00Z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