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d907" w14:paraId="88ad907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2E34BB">
        <w:rPr>
          <w:color w:themeColor="text1" w:val="000000"/>
        </w:rPr>
        <w:t>UDRUGA UZGAJIVAČA I LJUBITELJA BIKOVA KORIDA-DICMO, OIB: 70819174419, Sičane, Dicmo 0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2E34BB">
        <w:rPr>
          <w:color w:themeColor="text1" w:val="000000"/>
        </w:rPr>
        <w:t>UDRUGA UZGAJIVAČA I LJUBITELJA BIKOVA KORIDA-DICMO, OIB: 70819174419, Sičane, Dicmo 0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750794">
        <w:rPr>
          <w:color w:themeColor="text1" w:val="000000"/>
        </w:rPr>
        <w:t>0</w:t>
      </w:r>
      <w:r w:rsidR="002E34BB">
        <w:rPr>
          <w:color w:themeColor="text1" w:val="000000"/>
        </w:rPr>
        <w:t>1</w:t>
      </w:r>
      <w:r w:rsidR="006B7110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rujna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2E34BB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</w:t>
      </w:r>
      <w:r w:rsidR="00AB7ABC">
        <w:rPr>
          <w:color w:themeColor="text1" w:val="000000"/>
        </w:rPr>
        <w:t>605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E54DB">
        <w:rPr>
          <w:color w:themeColor="text1" w:val="000000"/>
        </w:rPr>
        <w:t>1.311.188,33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50794">
      <w:rPr>
        <w:color w:themeColor="text1" w:val="000000"/>
      </w:rPr>
      <w:t>1</w:t>
    </w:r>
    <w:r w:rsidR="002E34BB">
      <w:rPr>
        <w:color w:themeColor="text1" w:val="000000"/>
      </w:rPr>
      <w:t>031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A51EFC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76C50"/>
    <w:rsid w:val="005B66F2"/>
    <w:rsid w:val="005C4FA6"/>
    <w:rsid w:val="005D620B"/>
    <w:rsid w:val="005F0E13"/>
    <w:rsid w:val="005F6612"/>
    <w:rsid w:val="00602A20"/>
    <w:rsid w:val="00670B86"/>
    <w:rsid w:val="006B4B96"/>
    <w:rsid w:val="006B7110"/>
    <w:rsid w:val="006F021C"/>
    <w:rsid w:val="006F2571"/>
    <w:rsid w:val="007078B4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B7ABC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St-1031/2015</izvorni_sadrzaj>
    <derivirana_varijabla naziv="DomainObject.Predmet.OznakaBroj_1">St-1031/2015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UZGAJIVAČA I LJUBITELJA BIKOVA KORIDA-DICMO</izvorni_sadrzaj>
    <derivirana_varijabla naziv="DomainObject.Predmet.ProtustrankaFormated_1">  UDRUGA UZGAJIVAČA I LJUBITELJA BIKOVA KORIDA-DICMO</derivirana_varijabla>
  </DomainObject.Predmet.ProtustrankaFormated>
  <DomainObject.Predmet.ProtustrankaFormatedOIB>
    <izvorni_sadrzaj>  UDRUGA UZGAJIVAČA I LJUBITELJA BIKOVA KORIDA-DICMO, OIB 70819174419</izvorni_sadrzaj>
    <derivirana_varijabla naziv="DomainObject.Predmet.ProtustrankaFormatedOIB_1">  UDRUGA UZGAJIVAČA I LJUBITELJA BIKOVA KORIDA-DICMO, OIB 70819174419</derivirana_varijabla>
  </DomainObject.Predmet.ProtustrankaFormatedOIB>
  <DomainObject.Predmet.ProtustrankaFormatedWithAdress>
    <izvorni_sadrzaj> UDRUGA UZGAJIVAČA I LJUBITELJA BIKOVA KORIDA-DICMO, Dicmo 0, 21232 Sičane</izvorni_sadrzaj>
    <derivirana_varijabla naziv="DomainObject.Predmet.ProtustrankaFormatedWithAdress_1"> UDRUGA UZGAJIVAČA I LJUBITELJA BIKOVA KORIDA-DICMO, Dicmo 0, 21232 Sičane</derivirana_varijabla>
  </DomainObject.Predmet.ProtustrankaFormatedWithAdress>
  <DomainObject.Predmet.ProtustrankaFormatedWithAdressOIB>
    <izvorni_sadrzaj> UDRUGA UZGAJIVAČA I LJUBITELJA BIKOVA KORIDA-DICMO, OIB 70819174419, Dicmo 0, 21232 Sičane</izvorni_sadrzaj>
    <derivirana_varijabla naziv="DomainObject.Predmet.ProtustrankaFormatedWithAdressOIB_1"> UDRUGA UZGAJIVAČA I LJUBITELJA BIKOVA KORIDA-DICMO, OIB 70819174419, Dicmo 0, 21232 Sičane</derivirana_varijabla>
  </DomainObject.Predmet.ProtustrankaFormatedWithAdressOIB>
  <DomainObject.Predmet.ProtustrankaWithAdress>
    <izvorni_sadrzaj>UDRUGA UZGAJIVAČA I LJUBITELJA BIKOVA KORIDA-DICMO Dicmo 0, 21232 Sičane</izvorni_sadrzaj>
    <derivirana_varijabla naziv="DomainObject.Predmet.ProtustrankaWithAdress_1">UDRUGA UZGAJIVAČA I LJUBITELJA BIKOVA KORIDA-DICMO Dicmo 0, 21232 Sičane</derivirana_varijabla>
  </DomainObject.Predmet.ProtustrankaWithAdress>
  <DomainObject.Predmet.ProtustrankaWithAdressOIB>
    <izvorni_sadrzaj>UDRUGA UZGAJIVAČA I LJUBITELJA BIKOVA KORIDA-DICMO, OIB 70819174419, Dicmo 0, 21232 Sičane</izvorni_sadrzaj>
    <derivirana_varijabla naziv="DomainObject.Predmet.ProtustrankaWithAdressOIB_1">UDRUGA UZGAJIVAČA I LJUBITELJA BIKOVA KORIDA-DICMO, OIB 70819174419, Dicmo 0, 21232 Sičane</derivirana_varijabla>
  </DomainObject.Predmet.ProtustrankaWithAdressOIB>
  <DomainObject.Predmet.ProtustrankaNazivFormated>
    <izvorni_sadrzaj>UDRUGA UZGAJIVAČA I LJUBITELJA BIKOVA KORIDA-DICMO</izvorni_sadrzaj>
    <derivirana_varijabla naziv="DomainObject.Predmet.ProtustrankaNazivFormated_1">UDRUGA UZGAJIVAČA I LJUBITELJA BIKOVA KORIDA-DICMO</derivirana_varijabla>
  </DomainObject.Predmet.ProtustrankaNazivFormated>
  <DomainObject.Predmet.ProtustrankaNazivFormatedOIB>
    <izvorni_sadrzaj>UDRUGA UZGAJIVAČA I LJUBITELJA BIKOVA KORIDA-DICMO, OIB 70819174419</izvorni_sadrzaj>
    <derivirana_varijabla naziv="DomainObject.Predmet.ProtustrankaNazivFormatedOIB_1">UDRUGA UZGAJIVAČA I LJUBITELJA BIKOVA KORIDA-DICMO, OIB 70819174419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1311188.33</izvorni_sadrzaj>
    <derivirana_varijabla naziv="DomainObject.Predmet.TrenutnaVrijednost_1">1311188.33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UZGAJIVAČA I LJUBITELJA BIKOVA KORIDA-DICMO</item>
    </izvorni_sadrzaj>
    <derivirana_varijabla naziv="DomainObject.Predmet.ProtuStrankaListFormated_1">
      <item>UDRUGA UZGAJIVAČA I LJUBITELJA BIKOVA KORIDA-DICMO</item>
    </derivirana_varijabla>
  </DomainObject.Predmet.ProtuStrankaListFormated>
  <DomainObject.Predmet.ProtuStrankaListFormatedOIB>
    <izvorni_sadrzaj>
      <item>UDRUGA UZGAJIVAČA I LJUBITELJA BIKOVA KORIDA-DICMO, OIB 70819174419</item>
    </izvorni_sadrzaj>
    <derivirana_varijabla naziv="DomainObject.Predmet.ProtuStrankaListFormatedOIB_1">
      <item>UDRUGA UZGAJIVAČA I LJUBITELJA BIKOVA KORIDA-DICMO, OIB 70819174419</item>
    </derivirana_varijabla>
  </DomainObject.Predmet.ProtuStrankaListFormatedOIB>
  <DomainObject.Predmet.ProtuStrankaListFormatedWithAdress>
    <izvorni_sadrzaj>
      <item>UDRUGA UZGAJIVAČA I LJUBITELJA BIKOVA KORIDA-DICMO, Dicmo 0, 21232 Sičane</item>
    </izvorni_sadrzaj>
    <derivirana_varijabla naziv="DomainObject.Predmet.ProtuStrankaListFormatedWithAdress_1">
      <item>UDRUGA UZGAJIVAČA I LJUBITELJA BIKOVA KORIDA-DICMO, Dicmo 0, 21232 Sičane</item>
    </derivirana_varijabla>
  </DomainObject.Predmet.ProtuStrankaListFormatedWithAdress>
  <DomainObject.Predmet.ProtuStrankaListFormatedWithAdressOIB>
    <izvorni_sadrzaj>
      <item>UDRUGA UZGAJIVAČA I LJUBITELJA BIKOVA KORIDA-DICMO, OIB 70819174419, Dicmo 0, 21232 Sičane</item>
    </izvorni_sadrzaj>
    <derivirana_varijabla naziv="DomainObject.Predmet.ProtuStrankaListFormatedWithAdressOIB_1">
      <item>UDRUGA UZGAJIVAČA I LJUBITELJA BIKOVA KORIDA-DICMO, OIB 70819174419, Dicmo 0, 21232 Sičane</item>
    </derivirana_varijabla>
  </DomainObject.Predmet.ProtuStrankaListFormatedWithAdressOIB>
  <DomainObject.Predmet.ProtuStrankaListNazivFormated>
    <izvorni_sadrzaj>
      <item>UDRUGA UZGAJIVAČA I LJUBITELJA BIKOVA KORIDA-DICMO</item>
    </izvorni_sadrzaj>
    <derivirana_varijabla naziv="DomainObject.Predmet.ProtuStrankaListNazivFormated_1">
      <item>UDRUGA UZGAJIVAČA I LJUBITELJA BIKOVA KORIDA-DICMO</item>
    </derivirana_varijabla>
  </DomainObject.Predmet.ProtuStrankaListNazivFormated>
  <DomainObject.Predmet.ProtuStrankaListNazivFormatedOIB>
    <izvorni_sadrzaj>
      <item>UDRUGA UZGAJIVAČA I LJUBITELJA BIKOVA KORIDA-DICMO, OIB 70819174419</item>
    </izvorni_sadrzaj>
    <derivirana_varijabla naziv="DomainObject.Predmet.ProtuStrankaListNazivFormatedOIB_1">
      <item>UDRUGA UZGAJIVAČA I LJUBITELJA BIKOVA KORIDA-DICMO, OIB 70819174419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UZGAJIVAČA I LJUBITELJA BIKOVA KORIDA-DICMO</izvorni_sadrzaj>
    <derivirana_varijabla naziv="DomainObject.Predmet.ProtustrankaIDrugi_1">UDRUGA UZGAJIVAČA I LJUBITELJA BIKOVA KORIDA-DICMO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UDRUGA UZGAJIVAČA I LJUBITELJA BIKOVA KORIDA-DICMO, OIB 70819174419, Dicmo 0, 21232 Sičane</izvorni_sadrzaj>
    <derivirana_varijabla naziv="DomainObject.Predmet.ProtustrankaIDrugiAdressOIB_1">UDRUGA UZGAJIVAČA I LJUBITELJA BIKOVA KORIDA-DICMO, OIB 70819174419, Dicmo 0, 21232 Sičane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UZGAJIVAČA I LJUBITELJA BIKOVA KORIDA-DICMO</item>
      <item>FINANCIJSKA AGENCIJA, RC SPLIT</item>
    </izvorni_sadrzaj>
    <derivirana_varijabla naziv="DomainObject.Predmet.SudioniciListNaziv_1">
      <item>UDRUGA UZGAJIVAČA I LJUBITELJA BIKOVA KORIDA-DICMO</item>
      <item>FINANCIJSKA AGENCIJA, RC SPLIT</item>
    </derivirana_varijabla>
  </DomainObject.Predmet.SudioniciListNaziv>
  <DomainObject.Predmet.SudioniciListAdressOIB>
    <izvorni_sadrzaj>
      <item>UDRUGA UZGAJIVAČA I LJUBITELJA BIKOVA KORIDA-DICMO, OIB 70819174419, Dicmo 0,21232 Sičane</item>
      <item>FINANCIJSKA AGENCIJA, RC SPLIT, OIB 85821130368, Mažuranićevo šet. 24 b,21000 Split</item>
    </izvorni_sadrzaj>
    <derivirana_varijabla naziv="DomainObject.Predmet.SudioniciListAdressOIB_1">
      <item>UDRUGA UZGAJIVAČA I LJUBITELJA BIKOVA KORIDA-DICMO, OIB 70819174419, Dicmo 0,21232 Sičane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70819174419</item>
      <item>, OIB 85821130368</item>
    </izvorni_sadrzaj>
    <derivirana_varijabla naziv="DomainObject.Predmet.SudioniciListNazivOIB_1">
      <item>, OIB 70819174419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1800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2017-10-12T10:47:00Z</cp:lastPrinted>
  <dcterms:modified xmlns:xsi="http://www.w3.org/2001/XMLSchema-instance" xsi:type="dcterms:W3CDTF">2017-10-12T11:26:00Z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