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8bcf" w14:paraId="ae18bcf" w:rsidRDefault="00541CDA" w:rsidP="008B7CED" w:rsidR="00930C53" w:rsidRPr="00AF4B39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F4B3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AF4B3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AF4B3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AF4B3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AF4B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A005F5">
        <w:rPr>
          <w:rFonts w:hAnsi="Times New Roman" w:ascii="Times New Roman"/>
          <w:color w:val="auto"/>
          <w:sz w:val="24"/>
          <w:szCs w:val="24"/>
          <w:lang w:val="pl-PL"/>
        </w:rPr>
        <w:t>339/15</w:t>
      </w:r>
    </w:p>
    <w:p w:rsidRDefault="008B7CED" w:rsidP="008B7CED" w:rsidR="008B7CED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A005F5" w:rsidR="00A005F5" w:rsidRPr="00C95E7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B39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AF4B39" w:rsidRPr="00AF4B39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stečajnom postupku nad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</w:rPr>
        <w:t>dužnikom</w:t>
      </w:r>
      <w:proofErr w:type="spellEnd"/>
      <w:r w:rsidR="00A005F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VITA </w:t>
      </w:r>
      <w:proofErr w:type="spellStart"/>
      <w:r w:rsidR="00A005F5" w:rsidRPr="00C95E7E">
        <w:rPr>
          <w:rFonts w:hAnsi="Times New Roman" w:ascii="Times New Roman"/>
          <w:color w:val="auto"/>
          <w:sz w:val="24"/>
          <w:szCs w:val="24"/>
        </w:rPr>
        <w:t>RAZMINIRANJE</w:t>
      </w:r>
      <w:proofErr w:type="spellEnd"/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 d. </w:t>
      </w:r>
      <w:proofErr w:type="gramStart"/>
      <w:r w:rsidR="00A005F5" w:rsidRPr="00C95E7E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A005F5" w:rsidRPr="00C95E7E">
        <w:rPr>
          <w:rFonts w:hAnsi="Times New Roman" w:ascii="Times New Roman"/>
          <w:color w:val="auto"/>
          <w:sz w:val="24"/>
          <w:szCs w:val="24"/>
        </w:rPr>
        <w:t>. o.</w:t>
      </w:r>
      <w:r w:rsidR="00A005F5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A005F5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A005F5" w:rsidRPr="00C95E7E">
        <w:rPr>
          <w:rFonts w:hAnsi="Times New Roman" w:ascii="Times New Roman"/>
          <w:color w:val="auto"/>
          <w:sz w:val="24"/>
          <w:szCs w:val="24"/>
        </w:rPr>
        <w:t>Karlovac</w:t>
      </w:r>
      <w:proofErr w:type="spellEnd"/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A005F5" w:rsidRPr="00C95E7E">
        <w:rPr>
          <w:rFonts w:hAnsi="Times New Roman" w:ascii="Times New Roman"/>
          <w:color w:val="auto"/>
          <w:sz w:val="24"/>
          <w:szCs w:val="24"/>
        </w:rPr>
        <w:t>Jamadolska</w:t>
      </w:r>
      <w:proofErr w:type="spellEnd"/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 34, </w:t>
      </w:r>
      <w:proofErr w:type="spellStart"/>
      <w:r w:rsidR="00A005F5" w:rsidRPr="00C95E7E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 04366131243, </w:t>
      </w:r>
      <w:r w:rsidR="00A005F5">
        <w:rPr>
          <w:rFonts w:hAnsi="Times New Roman" w:ascii="Times New Roman"/>
          <w:color w:val="auto"/>
          <w:sz w:val="24"/>
          <w:szCs w:val="24"/>
        </w:rPr>
        <w:t xml:space="preserve">2. </w:t>
      </w:r>
      <w:proofErr w:type="spellStart"/>
      <w:proofErr w:type="gramStart"/>
      <w:r w:rsidR="00A005F5">
        <w:rPr>
          <w:rFonts w:hAnsi="Times New Roman" w:ascii="Times New Roman"/>
          <w:color w:val="auto"/>
          <w:sz w:val="24"/>
          <w:szCs w:val="24"/>
        </w:rPr>
        <w:t>veljače</w:t>
      </w:r>
      <w:proofErr w:type="spellEnd"/>
      <w:proofErr w:type="gramEnd"/>
      <w:r w:rsidR="00A005F5" w:rsidRPr="00C95E7E">
        <w:rPr>
          <w:rFonts w:hAnsi="Times New Roman" w:ascii="Times New Roman"/>
          <w:color w:val="auto"/>
          <w:sz w:val="24"/>
          <w:szCs w:val="24"/>
        </w:rPr>
        <w:t xml:space="preserve"> 2016.</w:t>
      </w:r>
    </w:p>
    <w:p w:rsidRDefault="00AF4B39" w:rsidP="008B7CED" w:rsidR="00AF4B39" w:rsidRPr="00A005F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A005F5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8F0266" w:rsidP="00356EFE" w:rsidR="00356EFE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AF4B3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190138" w:rsidR="00C81384" w:rsidRPr="00AF4B39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D35537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</w:rPr>
        <w:t>Milanu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</w:rPr>
        <w:t>Kanjer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, Zagreb, 2.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</w:rPr>
        <w:t>Praćanska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</w:rPr>
        <w:t>6b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</w:rPr>
        <w:t xml:space="preserve"> 19841318135</w:t>
      </w:r>
      <w:r w:rsidR="006815B2" w:rsidRPr="00AF4B39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AF4B39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</w:t>
      </w:r>
      <w:proofErr w:type="gramStart"/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>od</w:t>
      </w:r>
      <w:proofErr w:type="gramEnd"/>
      <w:r w:rsidR="008B7CED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E1E53">
        <w:rPr>
          <w:rFonts w:hAnsi="Times New Roman" w:ascii="Times New Roman"/>
          <w:color w:val="auto"/>
          <w:sz w:val="24"/>
          <w:szCs w:val="24"/>
          <w:lang w:val="hr-HR"/>
        </w:rPr>
        <w:t>…………..</w:t>
      </w:r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AF4B39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AF4B39">
        <w:rPr>
          <w:rFonts w:hAnsi="Times New Roman" w:ascii="Times New Roman"/>
          <w:color w:val="auto"/>
          <w:sz w:val="24"/>
          <w:szCs w:val="24"/>
        </w:rPr>
        <w:t>Nala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F4B39">
        <w:rPr>
          <w:rFonts w:hAnsi="Times New Roman" w:ascii="Times New Roman"/>
          <w:color w:val="auto"/>
          <w:sz w:val="24"/>
          <w:szCs w:val="24"/>
        </w:rPr>
        <w:t>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se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da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D35537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35537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spellStart"/>
      <w:proofErr w:type="gramStart"/>
      <w:r w:rsidR="00D40A76" w:rsidRPr="00AF4B39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D40A76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6815B2" w:rsidRPr="00AF4B39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4923860023100014240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, otvoren kod Podravske banke d. d</w:t>
      </w:r>
      <w:r w:rsidR="000419A1"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AF4B39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AF4B39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AF4B3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AF4B3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Temeljem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odredbe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AF4B39">
        <w:rPr>
          <w:rFonts w:hAnsi="Times New Roman" w:ascii="Times New Roman"/>
          <w:color w:val="auto"/>
          <w:sz w:val="24"/>
          <w:szCs w:val="24"/>
        </w:rPr>
        <w:t>l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odre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ena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nagrada</w:t>
      </w:r>
      <w:proofErr w:type="spellEnd"/>
      <w:r w:rsidR="00D35537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35537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obavljanje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35537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upravitelja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 xml:space="preserve">u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C5C2F" w:rsidP="00EC5C2F" w:rsidR="00EC5C2F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Visinu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nagrade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odredio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obzirom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slo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enosti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koli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inu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je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35537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obavio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u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EC5C2F" w:rsidR="0001306B" w:rsidRPr="00AF4B3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005F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AF4B39" w:rsidRPr="00AF4B3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AF4B3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AF4B3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Vesna</w:t>
      </w:r>
      <w:r w:rsidRPr="00AF4B3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F4B39">
        <w:rPr>
          <w:rFonts w:hAnsi="Times New Roman" w:ascii="Times New Roman"/>
          <w:color w:val="auto"/>
          <w:sz w:val="24"/>
          <w:szCs w:val="24"/>
        </w:rPr>
        <w:t>Malenica</w:t>
      </w:r>
      <w:r w:rsidR="00BE1E53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BE1E53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AF4B39">
      <w:pPr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POUKA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O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PRAVNOM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LIJEKU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>:</w:t>
      </w:r>
    </w:p>
    <w:p w:rsidRDefault="0067630E" w:rsidR="0067630E" w:rsidRPr="00AF4B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B39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pravo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AF4B39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žalbu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ima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dužnik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pojedinac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svaki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AF4B39">
        <w:rPr>
          <w:rFonts w:hAnsi="Times New Roman" w:ascii="Times New Roman"/>
          <w:color w:val="auto"/>
          <w:sz w:val="24"/>
          <w:szCs w:val="24"/>
        </w:rPr>
        <w:t>vjerovnik</w:t>
      </w:r>
      <w:proofErr w:type="spellEnd"/>
      <w:r w:rsidRPr="00AF4B39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AF4B39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E1E53" w:rsidP="00AB7A2F" w:rsidR="00BE1E53" w:rsidRPr="00BE1E5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E1E53" w:rsidP="00995CE9" w:rsidR="00BE1E53" w:rsidRPr="00BE1E5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E5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AF4B3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AF4B3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AF4B3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DB4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5F5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E53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B7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DB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DB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DB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DB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B7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D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DB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D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D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"St-339/2015-29".</izvorni_sadrzaj>
    <derivirana_varijabla naziv="DomainObject.Primjedba_1">Nastalo zbog anonimizacija odluke/dopisa "St-339/2015-29".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RAZMINIRANJE d.o.o. za proizvodnju i usluge zastupanog po punomoćniku Davor Stipetić</izvorni_sadrzaj>
    <derivirana_varijabla naziv="DomainObject.Predmet.ProtustrankaFormated_1">  VITA RAZMINIRANJE d.o.o. za proizvodnju i usluge zastupanog po punomoćniku Davor Stipetić</derivirana_varijabla>
  </DomainObject.Predmet.ProtustrankaFormated>
  <DomainObject.Predmet.ProtustrankaFormatedOIB>
    <izvorni_sadrzaj>  VITA RAZMINIRANJE d.o.o. za proizvodnju i usluge, OIB 04366131243 zastupanog po punomoćniku Davor Stipetić</izvorni_sadrzaj>
    <derivirana_varijabla naziv="DomainObject.Predmet.ProtustrankaFormatedOIB_1">  VITA RAZMINIRANJE d.o.o. za proizvodnju i usluge, OIB 04366131243 zastupanog po punomoćniku Davor Stipetić</derivirana_varijabla>
  </DomainObject.Predmet.ProtustrankaFormatedOIB>
  <DomainObject.Predmet.ProtustrankaFormatedWithAdress>
    <izvorni_sadrzaj> VITA RAZMINIRANJE d.o.o. za proizvodnju i usluge, Jamadolska 34, 47000 Karlovac zastupanog po punomoćniku Davor Stipetić</izvorni_sadrzaj>
    <derivirana_varijabla naziv="DomainObject.Predmet.ProtustrankaFormatedWithAdress_1"> VITA RAZMINIRANJE d.o.o. za proizvodnju i usluge, Jamadolska 34, 47000 Karlovac zastupanog po punomoćniku Davor Stipetić</derivirana_varijabla>
  </DomainObject.Predmet.ProtustrankaFormatedWithAdress>
  <DomainObject.Predmet.ProtustrankaFormatedWithAdressOIB>
    <izvorni_sadrzaj> VITA RAZMINIRANJE d.o.o. za proizvodnju i usluge, OIB 04366131243, Jamadolska 34, 47000 Karlovac zastupanog po punomoćniku Davor Stipetić</izvorni_sadrzaj>
    <derivirana_varijabla naziv="DomainObject.Predmet.ProtustrankaFormatedWithAdressOIB_1"> VITA RAZMINIRANJE d.o.o. za proizvodnju i usluge, OIB 04366131243, Jamadolska 34, 47000 Karlovac zastupanog po punomoćniku Davor Stipetić</derivirana_varijabla>
  </DomainObject.Predmet.ProtustrankaFormatedWithAdressOIB>
  <DomainObject.Predmet.ProtustrankaWithAdress>
    <izvorni_sadrzaj>VITA RAZMINIRANJE d.o.o. za proizvodnju i usluge Jamadolska 34, 47000 Karlovac</izvorni_sadrzaj>
    <derivirana_varijabla naziv="DomainObject.Predmet.ProtustrankaWithAdress_1">VITA RAZMINIRANJE d.o.o. za proizvodnju i usluge Jamadolska 34, 47000 Karlovac</derivirana_varijabla>
  </DomainObject.Predmet.ProtustrankaWithAdress>
  <DomainObject.Predmet.ProtustrankaWithAdressOIB>
    <izvorni_sadrzaj>VITA RAZMINIRANJE d.o.o. za proizvodnju i usluge, OIB 04366131243, Jamadolska 34, 47000 Karlovac</izvorni_sadrzaj>
    <derivirana_varijabla naziv="DomainObject.Predmet.ProtustrankaWithAdressOIB_1">VITA RAZMINIRANJE d.o.o. za proizvodnju i usluge, OIB 04366131243, Jamadolska 34, 47000 Karlovac</derivirana_varijabla>
  </DomainObject.Predmet.ProtustrankaWithAdressOIB>
  <DomainObject.Predmet.ProtustrankaNazivFormated>
    <izvorni_sadrzaj>VITA RAZMINIRANJE d.o.o. za proizvodnju i usluge</izvorni_sadrzaj>
    <derivirana_varijabla naziv="DomainObject.Predmet.ProtustrankaNazivFormated_1">VITA RAZMINIRANJE d.o.o. za proizvodnju i usluge</derivirana_varijabla>
  </DomainObject.Predmet.ProtustrankaNazivFormated>
  <DomainObject.Predmet.ProtustrankaNazivFormatedOIB>
    <izvorni_sadrzaj>VITA RAZMINIRANJE d.o.o. za proizvodnju i usluge, OIB 04366131243</izvorni_sadrzaj>
    <derivirana_varijabla naziv="DomainObject.Predmet.ProtustrankaNazivFormatedOIB_1">VITA RAZMINIRANJE d.o.o. za proizvodnju i usluge, OIB 04366131243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Mamić zastupanog po punomoćniku Zoran Vukelić; vjerovnici</izvorni_sadrzaj>
    <derivirana_varijabla naziv="DomainObject.Predmet.StrankaFormated_1">  Andreja Mamić zastupanog po punomoćniku Zoran Vukelić; vjerovnici</derivirana_varijabla>
  </DomainObject.Predmet.StrankaFormated>
  <DomainObject.Predmet.StrankaFormatedOIB>
    <izvorni_sadrzaj>  Andreja Mamić, OIB 48906705857 zastupanog po punomoćniku Zoran Vukelić; vjerovnici</izvorni_sadrzaj>
    <derivirana_varijabla naziv="DomainObject.Predmet.StrankaFormatedOIB_1">  Andreja Mamić, OIB 48906705857 zastupanog po punomoćniku Zoran Vukelić; vjerovnici</derivirana_varijabla>
  </DomainObject.Predmet.StrankaFormatedOIB>
  <DomainObject.Predmet.StrankaFormatedWithAdress>
    <izvorni_sadrzaj> Andreja Mamić, Zagrad 39a, 47000 Karlovac zastupanog po punomoćniku Zoran Vukelić; vjerovnici</izvorni_sadrzaj>
    <derivirana_varijabla naziv="DomainObject.Predmet.StrankaFormatedWithAdress_1"> Andreja Mamić, Zagrad 39a, 47000 Karlovac zastupanog po punomoćniku Zoran Vukelić; vjerovnici</derivirana_varijabla>
  </DomainObject.Predmet.StrankaFormatedWithAdress>
  <DomainObject.Predmet.StrankaFormatedWithAdressOIB>
    <izvorni_sadrzaj> Andreja Mamić, OIB 48906705857, Zagrad 39a, 47000 Karlovac zastupanog po punomoćniku Zoran Vukelić; vjerovnici</izvorni_sadrzaj>
    <derivirana_varijabla naziv="DomainObject.Predmet.StrankaFormatedWithAdressOIB_1"> Andreja Mamić, OIB 48906705857, Zagrad 39a, 47000 Karlovac zastupanog po punomoćniku Zoran Vukelić; vjerovnici</derivirana_varijabla>
  </DomainObject.Predmet.StrankaFormatedWithAdressOIB>
  <DomainObject.Predmet.StrankaWithAdress>
    <izvorni_sadrzaj>Andreja Mamić Zagrad 39a,47000 Karlovac,vjerovnici </izvorni_sadrzaj>
    <derivirana_varijabla naziv="DomainObject.Predmet.StrankaWithAdress_1">Andreja Mamić Zagrad 39a,47000 Karlovac,vjerovnici </derivirana_varijabla>
  </DomainObject.Predmet.StrankaWithAdress>
  <DomainObject.Predmet.StrankaWithAdressOIB>
    <izvorni_sadrzaj>Andreja Mamić, OIB 48906705857, Zagrad 39a,47000 Karlovac,vjerovnici</izvorni_sadrzaj>
    <derivirana_varijabla naziv="DomainObject.Predmet.StrankaWithAdressOIB_1">Andreja Mamić, OIB 48906705857, Zagrad 39a,47000 Karlovac,vjerovnici</derivirana_varijabla>
  </DomainObject.Predmet.StrankaWithAdressOIB>
  <DomainObject.Predmet.StrankaNazivFormated>
    <izvorni_sadrzaj>Andreja Mamić,vjerovnici</izvorni_sadrzaj>
    <derivirana_varijabla naziv="DomainObject.Predmet.StrankaNazivFormated_1">Andreja Mamić,vjerovnici</derivirana_varijabla>
  </DomainObject.Predmet.StrankaNazivFormated>
  <DomainObject.Predmet.StrankaNazivFormatedOIB>
    <izvorni_sadrzaj>Andreja Mamić, OIB 48906705857,vjerovnici</izvorni_sadrzaj>
    <derivirana_varijabla naziv="DomainObject.Predmet.StrankaNazivFormatedOIB_1">Andreja Mamić, OIB 48906705857,vjerovnici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Andreja Mamić zastupanog po punomoćniku Zoran Vukelić</item>
      <item>vjerovnici</item>
    </izvorni_sadrzaj>
    <derivirana_varijabla naziv="DomainObject.Predmet.StrankaListFormated_1">
      <item>Andreja Mamić zastupanog po punomoćniku Zoran Vukelić</item>
      <item>vjerovnici</item>
    </derivirana_varijabla>
  </DomainObject.Predmet.StrankaListFormated>
  <DomainObject.Predmet.StrankaListFormatedOIB>
    <izvorni_sadrzaj>
      <item>Andreja Mamić, OIB 48906705857 zastupanog po punomoćniku Zoran Vukelić</item>
      <item>vjerovnici</item>
    </izvorni_sadrzaj>
    <derivirana_varijabla naziv="DomainObject.Predmet.StrankaListFormatedOIB_1">
      <item>Andreja Mamić, OIB 48906705857 zastupanog po punomoćniku Zoran Vukelić</item>
      <item>vjerovnici</item>
    </derivirana_varijabla>
  </DomainObject.Predmet.StrankaListFormatedOIB>
  <DomainObject.Predmet.StrankaListFormatedWithAdress>
    <izvorni_sadrzaj>
      <item>Andreja Mamić, Zagrad 39a, 47000 Karlovac zastupanog po punomoćniku Zoran Vukelić</item>
      <item>vjerovnici</item>
    </izvorni_sadrzaj>
    <derivirana_varijabla naziv="DomainObject.Predmet.StrankaListFormatedWithAdress_1">
      <item>Andreja Mamić, Zagrad 39a, 47000 Karlovac zastupanog po punomoćniku Zoran Vukelić</item>
      <item>vjerovnici</item>
    </derivirana_varijabla>
  </DomainObject.Predmet.StrankaListFormatedWithAdress>
  <DomainObject.Predmet.StrankaListFormatedWithAdressOIB>
    <izvorni_sadrzaj>
      <item>Andreja Mamić, OIB 48906705857, Zagrad 39a, 47000 Karlovac zastupanog po punomoćniku Zoran Vukelić</item>
      <item>vjerovnici</item>
    </izvorni_sadrzaj>
    <derivirana_varijabla naziv="DomainObject.Predmet.StrankaListFormatedWithAdressOIB_1">
      <item>Andreja Mamić, OIB 48906705857, Zagrad 39a, 47000 Karlovac zastupanog po punomoćniku Zoran Vukelić</item>
      <item>vjerovnici</item>
    </derivirana_varijabla>
  </DomainObject.Predmet.StrankaListFormatedWithAdressOIB>
  <DomainObject.Predmet.StrankaListNazivFormated>
    <izvorni_sadrzaj>
      <item>Andreja Mamić</item>
      <item>vjerovnici</item>
    </izvorni_sadrzaj>
    <derivirana_varijabla naziv="DomainObject.Predmet.StrankaListNazivFormated_1">
      <item>Andreja Mamić</item>
      <item>vjerovnici</item>
    </derivirana_varijabla>
  </DomainObject.Predmet.StrankaListNazivFormated>
  <DomainObject.Predmet.StrankaListNazivFormatedOIB>
    <izvorni_sadrzaj>
      <item>Andreja Mamić, OIB 48906705857</item>
      <item>vjerovnici</item>
    </izvorni_sadrzaj>
    <derivirana_varijabla naziv="DomainObject.Predmet.StrankaListNazivFormatedOIB_1">
      <item>Andreja Mamić, OIB 48906705857</item>
      <item>vjerovnici</item>
    </derivirana_varijabla>
  </DomainObject.Predmet.StrankaListNazivFormatedOIB>
  <DomainObject.Predmet.ProtuStrankaListFormated>
    <izvorni_sadrzaj>
      <item>VITA RAZMINIRANJE d.o.o. za proizvodnju i usluge zastupanog po punomoćniku Davor Stipetić</item>
    </izvorni_sadrzaj>
    <derivirana_varijabla naziv="DomainObject.Predmet.ProtuStrankaListFormated_1">
      <item>VITA RAZMINIRANJE d.o.o. za proizvodnju i usluge zastupanog po punomoćniku Davor Stipetić</item>
    </derivirana_varijabla>
  </DomainObject.Predmet.ProtuStrankaListFormated>
  <DomainObject.Predmet.ProtuStrankaListFormatedOIB>
    <izvorni_sadrzaj>
      <item>VITA RAZMINIRANJE d.o.o. za proizvodnju i usluge, OIB 04366131243 zastupanog po punomoćniku Davor Stipetić</item>
    </izvorni_sadrzaj>
    <derivirana_varijabla naziv="DomainObject.Predmet.ProtuStrankaListFormatedOIB_1">
      <item>VITA RAZMINIRANJE d.o.o. za proizvodnju i usluge, OIB 04366131243 zastupanog po punomoćniku Davor Stipetić</item>
    </derivirana_varijabla>
  </DomainObject.Predmet.ProtuStrankaListFormatedOIB>
  <DomainObject.Predmet.ProtuStrankaListFormatedWithAdress>
    <izvorni_sadrzaj>
      <item>VITA RAZMINIRANJE d.o.o. za proizvodnju i usluge, Jamadolska 34, 47000 Karlovac zastupanog po punomoćniku Davor Stipetić</item>
    </izvorni_sadrzaj>
    <derivirana_varijabla naziv="DomainObject.Predmet.ProtuStrankaListFormatedWithAdress_1">
      <item>VITA RAZMINIRANJE d.o.o. za proizvodnju i usluge, Jamadolska 34, 47000 Karlovac zastupanog po punomoćniku Davor Stipetić</item>
    </derivirana_varijabla>
  </DomainObject.Predmet.ProtuStrankaListFormatedWithAdress>
  <DomainObject.Predmet.ProtuStrankaListFormatedWithAdressOIB>
    <izvorni_sadrzaj>
      <item>VITA RAZMINIRANJE d.o.o. za proizvodnju i usluge, OIB 04366131243, Jamadolska 34, 47000 Karlovac zastupanog po punomoćniku Davor Stipetić</item>
    </izvorni_sadrzaj>
    <derivirana_varijabla naziv="DomainObject.Predmet.ProtuStrankaListFormatedWithAdressOIB_1">
      <item>VITA RAZMINIRANJE d.o.o. za proizvodnju i usluge, OIB 04366131243, Jamadolska 34, 47000 Karlovac zastupanog po punomoćniku Davor Stipetić</item>
    </derivirana_varijabla>
  </DomainObject.Predmet.ProtuStrankaListFormatedWithAdressOIB>
  <DomainObject.Predmet.ProtuStrankaListNazivFormated>
    <izvorni_sadrzaj>
      <item>VITA RAZMINIRANJE d.o.o. za proizvodnju i usluge</item>
    </izvorni_sadrzaj>
    <derivirana_varijabla naziv="DomainObject.Predmet.ProtuStrankaListNazivFormated_1">
      <item>VITA RAZMINIRANJE d.o.o. za proizvodnju i usluge</item>
    </derivirana_varijabla>
  </DomainObject.Predmet.ProtuStrankaListNazivFormated>
  <DomainObject.Predmet.ProtuStrankaListNazivFormatedOIB>
    <izvorni_sadrzaj>
      <item>VITA RAZMINIRANJE d.o.o. za proizvodnju i usluge, OIB 04366131243</item>
    </izvorni_sadrzaj>
    <derivirana_varijabla naziv="DomainObject.Predmet.ProtuStrankaListNazivFormatedOIB_1">
      <item>VITA RAZMINIRANJE d.o.o. za proizvodnju i usluge, OIB 04366131243</item>
    </derivirana_varijabla>
  </DomainObject.Predmet.ProtuStrankaListNazivFormatedOIB>
  <DomainObject.Predmet.OstaliListFormated>
    <izvorni_sadrzaj>
      <item>Zoran Vukelić punomoćnik sudionika u postupku Andreja Mamić</item>
      <item>Davor Stipetić punomoćnik sudionika u postupku VITA RAZMINIRANJE d.o.o. za proizvodnju i usluge</item>
      <item>Milan Kanjer</item>
    </izvorni_sadrzaj>
    <derivirana_varijabla naziv="DomainObject.Predmet.OstaliListFormated_1">
      <item>Zoran Vukelić punomoćnik sudionika u postupku Andreja Mamić</item>
      <item>Davor Stipetić punomoćnik sudionika u postupku VITA RAZMINIRANJE d.o.o. za proizvodnju i usluge</item>
      <item>Milan Kanjer</item>
    </derivirana_varijabla>
  </DomainObject.Predmet.OstaliListFormated>
  <DomainObject.Predmet.OstaliListFormatedOIB>
    <izvorni_sadrzaj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izvorni_sadrzaj>
    <derivirana_varijabla naziv="DomainObject.Predmet.OstaliListFormatedOIB_1"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derivirana_varijabla>
  </DomainObject.Predmet.OstaliListFormatedOIB>
  <DomainObject.Predmet.OstaliListFormatedWithAdress>
    <izvorni_sadrzaj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 6a, 10000 Zagreb</item>
    </izvorni_sadrzaj>
    <derivirana_varijabla naziv="DomainObject.Predmet.OstaliListFormatedWithAdress_1"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 6a, 10000 Zagreb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 6a, 10000 Zagreb</item>
    </izvorni_sadrzaj>
    <derivirana_varijabla naziv="DomainObject.Predmet.OstaliListFormatedWithAdressOIB_1"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 6a, 10000 Zagreb</item>
    </derivirana_varijabla>
  </DomainObject.Predmet.OstaliListFormatedWithAdressOIB>
  <DomainObject.Predmet.OstaliListNazivFormated>
    <izvorni_sadrzaj>
      <item>Zoran Vukelić</item>
      <item>Davor Stipetić</item>
      <item>Milan Kanjer</item>
    </izvorni_sadrzaj>
    <derivirana_varijabla naziv="DomainObject.Predmet.OstaliListNazivFormated_1">
      <item>Zoran Vukelić</item>
      <item>Davor Stipetić</item>
      <item>Milan Kanjer</item>
    </derivirana_varijabla>
  </DomainObject.Predmet.OstaliListNazivFormated>
  <DomainObject.Predmet.OstaliListNazivFormatedOIB>
    <izvorni_sadrzaj>
      <item>Zoran Vukelić, OIB 13377919062</item>
      <item>Davor Stipetić, OIB 65538072851</item>
      <item>Milan Kanjer, OIB 19841318135</item>
    </izvorni_sadrzaj>
    <derivirana_varijabla naziv="DomainObject.Predmet.OstaliListNazivFormatedOIB_1">
      <item>Zoran Vukelić, OIB 13377919062</item>
      <item>Davor Stipetić, OIB 65538072851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Mamić i dr.</izvorni_sadrzaj>
    <derivirana_varijabla naziv="DomainObject.Predmet.StrankaIDrugi_1">Andreja Mamić i dr.</derivirana_varijabla>
  </DomainObject.Predmet.StrankaIDrugi>
  <DomainObject.Predmet.ProtustrankaIDrugi>
    <izvorni_sadrzaj>VITA RAZMINIRANJE d.o.o. za proizvodnju i usluge</izvorni_sadrzaj>
    <derivirana_varijabla naziv="DomainObject.Predmet.ProtustrankaIDrugi_1">VITA RAZMINIRANJE d.o.o. za proizvodnju i usluge</derivirana_varijabla>
  </DomainObject.Predmet.ProtustrankaIDrugi>
  <DomainObject.Predmet.StrankaIDrugiAdressOIB>
    <izvorni_sadrzaj>Andreja Mamić, OIB 48906705857, Zagrad 39a, 47000 Karlovac i dr.</izvorni_sadrzaj>
    <derivirana_varijabla naziv="DomainObject.Predmet.StrankaIDrugiAdressOIB_1">Andreja Mamić, OIB 48906705857, Zagrad 39a, 47000 Karlovac i dr.</derivirana_varijabla>
  </DomainObject.Predmet.StrankaIDrugiAdressOIB>
  <DomainObject.Predmet.ProtustrankaIDrugiAdressOIB>
    <izvorni_sadrzaj>VITA RAZMINIRANJE d.o.o. za proizvodnju i usluge, OIB 04366131243, Jamadolska 34, 47000 Karlovac</izvorni_sadrzaj>
    <derivirana_varijabla naziv="DomainObject.Predmet.ProtustrankaIDrugiAdressOIB_1">VITA RAZMINIRANJE d.o.o. za proizvodnju i usluge, OIB 04366131243, Jamadolska 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Mamić</item>
      <item>VITA RAZMINIRANJE d.o.o. za proizvodnju i usluge</item>
      <item>Zoran Vukelić</item>
      <item>Davor Stipetić</item>
      <item>vjerovnici</item>
      <item>Milan Kanjer</item>
    </izvorni_sadrzaj>
    <derivirana_varijabla naziv="DomainObject.Predmet.SudioniciListNaziv_1">
      <item>Andreja Mamić</item>
      <item>VITA RAZMINIRANJE d.o.o. za proizvodnju i usluge</item>
      <item>Zoran Vukelić</item>
      <item>Davor Stipetić</item>
      <item>vjerovnici</item>
      <item>Milan Kanjer</item>
    </derivirana_varijabla>
  </DomainObject.Predmet.SudioniciListNaziv>
  <DomainObject.Predmet.SudioniciListAdressOIB>
    <izvorni_sadrzaj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vjerovnici</item>
      <item>Milan Kanjer, OIB 19841318135, II. Praćanska  6a,10000 Zagreb</item>
    </izvorni_sadrzaj>
    <derivirana_varijabla naziv="DomainObject.Predmet.SudioniciListAdressOIB_1"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vjerovnici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48906705857</item>
      <item>, OIB 04366131243</item>
      <item>, OIB 13377919062</item>
      <item>, OIB 65538072851</item>
      <item>, OIB null</item>
      <item>, OIB 19841318135</item>
    </izvorni_sadrzaj>
    <derivirana_varijabla naziv="DomainObject.Predmet.SudioniciListNazivOIB_1">
      <item>, OIB 48906705857</item>
      <item>, OIB 04366131243</item>
      <item>, OIB 13377919062</item>
      <item>, OIB 65538072851</item>
      <item>, OIB null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1347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2016-02-02T14:32:00Z</dcterms:created>
  <dc:creator>malenicav</dc:creator>
  <cp:lastModifiedBy>Kristina Švajger</cp:lastModifiedBy>
  <cp:lastPrinted>2016-02-02T14:33:00Z</cp:lastPrinted>
  <dcterms:modified xmlns:xsi="http://www.w3.org/2001/XMLSchema-instance" xsi:type="dcterms:W3CDTF">2016-02-02T14:33:00Z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