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5d643" w14:paraId="ca5d643" w:rsidRDefault="00AE649C" w:rsidP="00FA5B5E" w:rsidR="00AE649C" w:rsidRPr="00B76F3C">
      <w:pPr>
        <w:pStyle w:val="Naslov3"/>
        <w15:collapsed w:val="false"/>
      </w:pPr>
    </w:p>
    <w:p w:rsidRDefault="00EC070E" w:rsidP="00EC070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EC070E" w:rsidP="00EC070E" w:rsidR="00EC070E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EC070E" w:rsidP="00EC070E" w:rsidR="00EC070E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EC070E" w:rsidP="00EC070E" w:rsidR="00EC070E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EC070E" w:rsidP="00EC070E" w:rsidR="00EC070E">
      <w:pPr>
        <w:spacing w:after="0"/>
        <w:rPr>
          <w:rFonts w:cs="Times New Roman" w:eastAsia="Times New Roman"/>
          <w:lang w:eastAsia="hr-HR"/>
        </w:rPr>
      </w:pPr>
    </w:p>
    <w:p w:rsidRDefault="00EC070E" w:rsidP="00EC070E" w:rsidR="00EC070E">
      <w:pPr>
        <w:spacing w:after="0"/>
        <w:rPr>
          <w:rFonts w:cs="Times New Roman" w:eastAsia="Times New Roman"/>
          <w:lang w:eastAsia="hr-HR"/>
        </w:rPr>
      </w:pPr>
    </w:p>
    <w:p w:rsidRDefault="00EC070E" w:rsidP="00EC070E" w:rsidR="00EC070E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EC070E" w:rsidP="00EC070E" w:rsidR="00EC07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070E" w:rsidP="00EC070E" w:rsidR="00EC070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EC070E" w:rsidP="00EC070E" w:rsidR="00EC07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C070E" w:rsidP="00EC070E" w:rsidR="00EC070E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odlučujući o zahtjevu Financijske agencije, Regionalnog centra Split, Podružnice Zadar za provedbu skraćenoga stečajnog postupka nad dužnikom PROFICIO j.d.o.o., Islam Latinski-dio </w:t>
      </w:r>
      <w:proofErr w:type="spellStart"/>
      <w:r>
        <w:t>Rupalj</w:t>
      </w:r>
      <w:proofErr w:type="spellEnd"/>
      <w:r>
        <w:t xml:space="preserve"> (Općina </w:t>
      </w:r>
      <w:proofErr w:type="spellStart"/>
      <w:r>
        <w:t>Poličnik</w:t>
      </w:r>
      <w:proofErr w:type="spellEnd"/>
      <w:r>
        <w:t>), Franje Tuđmana 29, OIB: 76763099012, 22. rujna 2016.</w:t>
      </w:r>
    </w:p>
    <w:p w:rsidRDefault="00EC070E" w:rsidP="00EC070E" w:rsidR="00EC07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70E" w:rsidP="00EC070E" w:rsidR="00EC070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EC070E" w:rsidP="00EC070E" w:rsidR="00EC07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70E" w:rsidP="00EC070E" w:rsidR="00EC07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EC070E" w:rsidP="00EC070E" w:rsidR="00EC07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070E" w:rsidP="00EC070E" w:rsidR="00EC07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C070E" w:rsidP="00EC070E" w:rsidR="00EC070E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22. rujna 2016.</w:t>
      </w:r>
    </w:p>
    <w:p w:rsidRDefault="00EC070E" w:rsidP="00EC070E" w:rsidR="00EC070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EC070E" w:rsidP="00EC070E" w:rsidR="00EC070E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EC070E" w:rsidP="00EC070E" w:rsidR="00EC070E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EC070E" w:rsidP="00EC070E" w:rsidR="00EC070E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EC070E" w:rsidP="00EC070E" w:rsidR="00EC070E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C070E" w:rsidP="00EC070E" w:rsidR="00EC070E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EC070E" w:rsidP="00EC070E" w:rsidR="00EC07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70E" w:rsidP="00EC070E" w:rsidR="00EC07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EC070E" w:rsidP="00EC070E" w:rsidR="00EC070E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EC070E" w:rsidP="00EC070E" w:rsidR="00EC07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70E" w:rsidP="00EC070E" w:rsidR="00EC07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C070E" w:rsidP="00EC070E" w:rsidR="00EC07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EC070E" w:rsidP="00EC070E" w:rsidR="00EC070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EC070E" w:rsidP="00EC070E" w:rsidR="00EC070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EC070E" w:rsidP="00EC070E" w:rsidR="00EC070E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EC070E" w:rsidP="00EC070E" w:rsidR="00EC070E">
      <w:pPr>
        <w:rPr>
          <w:rFonts w:hAnsiTheme="minorHAnsi" w:asciiTheme="minorHAnsi"/>
          <w:sz w:val="22"/>
          <w:szCs w:val="22"/>
        </w:rPr>
      </w:pPr>
    </w:p>
    <w:p w:rsidRDefault="00A21F0D" w:rsidP="00EC070E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70E" w:rsidP="00EC070E" w:rsidR="00EC070E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St-873-2016-8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070E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042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431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St-873/2016-5</izvorni_sadrzaj>
    <derivirana_varijabla naziv="DomainObject.Oznaka_1">St-873/2016-5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St-873/2016</izvorni_sadrzaj>
    <derivirana_varijabla naziv="DomainObject.Predmet.OznakaBroj_1">St-873/2016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PROFICIO j.d.o.o. za trgovinu i usluge</izvorni_sadrzaj>
    <derivirana_varijabla naziv="DomainObject.Predmet.ProtustrankaFormated_1">  PROFICIO j.d.o.o. za trgovinu i usluge</derivirana_varijabla>
  </DomainObject.Predmet.ProtustrankaFormated>
  <DomainObject.Predmet.ProtustrankaFormatedOIB>
    <izvorni_sadrzaj>  PROFICIO j.d.o.o. za trgovinu i usluge, OIB 76763099012</izvorni_sadrzaj>
    <derivirana_varijabla naziv="DomainObject.Predmet.ProtustrankaFormatedOIB_1">  PROFICIO j.d.o.o. za trgovinu i usluge, OIB 76763099012</derivirana_varijabla>
  </DomainObject.Predmet.ProtustrankaFormatedOIB>
  <DomainObject.Predmet.ProtustrankaFormatedWithAdress>
    <izvorni_sadrzaj> PROFICIO j.d.o.o. za trgovinu i usluge, Franje Tuđmana 29, 23242 Islam Latinski</izvorni_sadrzaj>
    <derivirana_varijabla naziv="DomainObject.Predmet.ProtustrankaFormatedWithAdress_1"> PROFICIO j.d.o.o. za trgovinu i usluge, Franje Tuđmana 29, 23242 Islam Latinski</derivirana_varijabla>
  </DomainObject.Predmet.ProtustrankaFormatedWithAdress>
  <DomainObject.Predmet.ProtustrankaFormatedWithAdressOIB>
    <izvorni_sadrzaj> PROFICIO j.d.o.o. za trgovinu i usluge, OIB 76763099012, Franje Tuđmana 29, 23242 Islam Latinski</izvorni_sadrzaj>
    <derivirana_varijabla naziv="DomainObject.Predmet.ProtustrankaFormatedWithAdressOIB_1"> PROFICIO j.d.o.o. za trgovinu i usluge, OIB 76763099012, Franje Tuđmana 29, 23242 Islam Latinski</derivirana_varijabla>
  </DomainObject.Predmet.ProtustrankaFormatedWithAdressOIB>
  <DomainObject.Predmet.ProtustrankaWithAdress>
    <izvorni_sadrzaj>PROFICIO j.d.o.o. za trgovinu i usluge Franje Tuđmana 29, 23242 Islam Latinski</izvorni_sadrzaj>
    <derivirana_varijabla naziv="DomainObject.Predmet.ProtustrankaWithAdress_1">PROFICIO j.d.o.o. za trgovinu i usluge Franje Tuđmana 29, 23242 Islam Latinski</derivirana_varijabla>
  </DomainObject.Predmet.ProtustrankaWithAdress>
  <DomainObject.Predmet.ProtustrankaWithAdressOIB>
    <izvorni_sadrzaj>PROFICIO j.d.o.o. za trgovinu i usluge, OIB 76763099012, Franje Tuđmana 29, 23242 Islam Latinski</izvorni_sadrzaj>
    <derivirana_varijabla naziv="DomainObject.Predmet.ProtustrankaWithAdressOIB_1">PROFICIO j.d.o.o. za trgovinu i usluge, OIB 76763099012, Franje Tuđmana 29, 23242 Islam Latinski</derivirana_varijabla>
  </DomainObject.Predmet.ProtustrankaWithAdressOIB>
  <DomainObject.Predmet.ProtustrankaNazivFormated>
    <izvorni_sadrzaj>PROFICIO j.d.o.o. za trgovinu i usluge</izvorni_sadrzaj>
    <derivirana_varijabla naziv="DomainObject.Predmet.ProtustrankaNazivFormated_1">PROFICIO j.d.o.o. za trgovinu i usluge</derivirana_varijabla>
  </DomainObject.Predmet.ProtustrankaNazivFormated>
  <DomainObject.Predmet.ProtustrankaNazivFormatedOIB>
    <izvorni_sadrzaj>PROFICIO j.d.o.o. za trgovinu i usluge, OIB 76763099012</izvorni_sadrzaj>
    <derivirana_varijabla naziv="DomainObject.Predmet.ProtustrankaNazivFormatedOIB_1">PROFICIO j.d.o.o. za trgovinu i usluge, OIB 76763099012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PROFICIO j.d.o.o. za trgovinu i usluge</item>
    </izvorni_sadrzaj>
    <derivirana_varijabla naziv="DomainObject.Predmet.ProtuStrankaListFormated_1">
      <item>PROFICIO j.d.o.o. za trgovinu i usluge</item>
    </derivirana_varijabla>
  </DomainObject.Predmet.ProtuStrankaListFormated>
  <DomainObject.Predmet.ProtuStrankaListFormatedOIB>
    <izvorni_sadrzaj>
      <item>PROFICIO j.d.o.o. za trgovinu i usluge, OIB 76763099012</item>
    </izvorni_sadrzaj>
    <derivirana_varijabla naziv="DomainObject.Predmet.ProtuStrankaListFormatedOIB_1">
      <item>PROFICIO j.d.o.o. za trgovinu i usluge, OIB 76763099012</item>
    </derivirana_varijabla>
  </DomainObject.Predmet.ProtuStrankaListFormatedOIB>
  <DomainObject.Predmet.ProtuStrankaListFormatedWithAdress>
    <izvorni_sadrzaj>
      <item>PROFICIO j.d.o.o. za trgovinu i usluge, Franje Tuđmana 29, 23242 Islam Latinski</item>
    </izvorni_sadrzaj>
    <derivirana_varijabla naziv="DomainObject.Predmet.ProtuStrankaListFormatedWithAdress_1">
      <item>PROFICIO j.d.o.o. za trgovinu i usluge, Franje Tuđmana 29, 23242 Islam Latinski</item>
    </derivirana_varijabla>
  </DomainObject.Predmet.ProtuStrankaListFormatedWithAdress>
  <DomainObject.Predmet.ProtuStrankaListFormatedWithAdressOIB>
    <izvorni_sadrzaj>
      <item>PROFICIO j.d.o.o. za trgovinu i usluge, OIB 76763099012, Franje Tuđmana 29, 23242 Islam Latinski</item>
    </izvorni_sadrzaj>
    <derivirana_varijabla naziv="DomainObject.Predmet.ProtuStrankaListFormatedWithAdressOIB_1">
      <item>PROFICIO j.d.o.o. za trgovinu i usluge, OIB 76763099012, Franje Tuđmana 29, 23242 Islam Latinski</item>
    </derivirana_varijabla>
  </DomainObject.Predmet.ProtuStrankaListFormatedWithAdressOIB>
  <DomainObject.Predmet.ProtuStrankaListNazivFormated>
    <izvorni_sadrzaj>
      <item>PROFICIO j.d.o.o. za trgovinu i usluge</item>
    </izvorni_sadrzaj>
    <derivirana_varijabla naziv="DomainObject.Predmet.ProtuStrankaListNazivFormated_1">
      <item>PROFICIO j.d.o.o. za trgovinu i usluge</item>
    </derivirana_varijabla>
  </DomainObject.Predmet.ProtuStrankaListNazivFormated>
  <DomainObject.Predmet.ProtuStrankaListNazivFormatedOIB>
    <izvorni_sadrzaj>
      <item>PROFICIO j.d.o.o. za trgovinu i usluge, OIB 76763099012</item>
    </izvorni_sadrzaj>
    <derivirana_varijabla naziv="DomainObject.Predmet.ProtuStrankaListNazivFormatedOIB_1">
      <item>PROFICIO j.d.o.o. za trgovinu i usluge, OIB 76763099012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St-873/2016-5</izvorni_sadrzaj>
    <derivirana_varijabla naziv="DomainObject.PoslovniBrojDokumenta_1">St-873/2016-5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PROFICIO j.d.o.o. za trgovinu i usluge</izvorni_sadrzaj>
    <derivirana_varijabla naziv="DomainObject.Predmet.ProtustrankaIDrugi_1">PROFICIO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PROFICIO j.d.o.o. za trgovinu i usluge, OIB 76763099012, Franje Tuđmana 29, 23242 Islam Latinski</izvorni_sadrzaj>
    <derivirana_varijabla naziv="DomainObject.Predmet.ProtustrankaIDrugiAdressOIB_1">PROFICIO j.d.o.o. za trgovinu i usluge, OIB 76763099012, Franje Tuđmana 29, 23242 Islam Latinski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PROFICIO j.d.o.o. za trgovinu i usluge</item>
    </izvorni_sadrzaj>
    <derivirana_varijabla naziv="DomainObject.Predmet.SudioniciListNaziv_1">
      <item>FINA</item>
      <item>PROFICIO j.d.o.o. za trgovinu i usluge</item>
    </derivirana_varijabla>
  </DomainObject.Predmet.SudioniciListNaziv>
  <DomainObject.Predmet.SudioniciListAdressOIB>
    <izvorni_sadrzaj>
      <item>FINA, OIB 85821130368</item>
      <item>PROFICIO j.d.o.o. za trgovinu i usluge, OIB 76763099012, Franje Tuđmana 29,23242 Islam Latinski</item>
    </izvorni_sadrzaj>
    <derivirana_varijabla naziv="DomainObject.Predmet.SudioniciListAdressOIB_1">
      <item>FINA, OIB 85821130368</item>
      <item>PROFICIO j.d.o.o. za trgovinu i usluge, OIB 76763099012, Franje Tuđmana 29,23242 Islam Latinski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64EC13-8779-4078-8538-43CFE2324B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160</properties:Words>
  <properties:Characters>805</properties:Characters>
  <properties:Lines>43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2016-09-22T11:23:00Z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St-873/2016-5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