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d9119" w14:paraId="25d9119" w:rsidRDefault="00F3504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1914525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35045" w:rsidP="00F35045" w:rsidR="00AE649C">
      <w:pPr>
        <w:pStyle w:val="NormaleSPIS"/>
        <w:spacing w:after="0"/>
      </w:pPr>
      <w:r>
        <w:t xml:space="preserve">          Republika Hrvatska</w:t>
      </w:r>
    </w:p>
    <w:p w:rsidRDefault="00F35045" w:rsidP="00F35045" w:rsidR="00F35045">
      <w:pPr>
        <w:pStyle w:val="NormaleSPIS"/>
        <w:spacing w:after="0"/>
      </w:pPr>
      <w:r>
        <w:t xml:space="preserve">      Trgovački sud u Bjelovaru</w:t>
      </w:r>
    </w:p>
    <w:p w:rsidRDefault="00F35045" w:rsidP="004F27AE" w:rsidR="00F35045" w:rsidRPr="00B76F3C">
      <w:pPr>
        <w:pStyle w:val="NormaleSPIS"/>
      </w:pPr>
      <w:r>
        <w:t>Bjelovar,Šetalište dr.I.Lebovića 42.</w:t>
      </w:r>
    </w:p>
    <w:p w:rsidRDefault="00F35045" w:rsidP="00F35045" w:rsidR="00F35045">
      <w:pPr>
        <w:jc w:val="right"/>
      </w:pPr>
      <w:r>
        <w:t>Poslovni broj:7 St-238/2017-9</w:t>
      </w:r>
    </w:p>
    <w:p w:rsidRDefault="00F35045" w:rsidP="00F35045" w:rsidR="00F35045">
      <w:pPr>
        <w:jc w:val="right"/>
        <w:rPr>
          <w:b/>
        </w:rPr>
      </w:pPr>
    </w:p>
    <w:p w:rsidRDefault="00F35045" w:rsidP="00F35045" w:rsidR="00F35045">
      <w:pPr>
        <w:jc w:val="center"/>
      </w:pPr>
      <w:r>
        <w:t>U   I M E  R E P U B L I K E   H R V A T S K E</w:t>
      </w:r>
    </w:p>
    <w:p w:rsidRDefault="00F35045" w:rsidP="00F35045" w:rsidR="00F35045">
      <w:pPr>
        <w:jc w:val="center"/>
      </w:pPr>
      <w:r>
        <w:t>R J E Š E N J E</w:t>
      </w:r>
    </w:p>
    <w:p w:rsidRDefault="00F35045" w:rsidP="00F35045" w:rsidR="00F35045">
      <w:pPr>
        <w:jc w:val="center"/>
      </w:pPr>
    </w:p>
    <w:p w:rsidRDefault="00F35045" w:rsidP="00F35045" w:rsidR="00F35045">
      <w:pPr>
        <w:jc w:val="both"/>
      </w:pPr>
      <w:r>
        <w:t xml:space="preserve">Trgovački sud u Bjelovaru,  po sucu Tomislavu </w:t>
      </w:r>
      <w:proofErr w:type="spellStart"/>
      <w:r>
        <w:t>Mrazoviću</w:t>
      </w:r>
      <w:proofErr w:type="spellEnd"/>
      <w:r>
        <w:t xml:space="preserve">, povodom prijedloga predlagatelja FINA, Regionalni centar Zagreb, Podružnica Bjelovar, </w:t>
      </w:r>
      <w:proofErr w:type="spellStart"/>
      <w:r>
        <w:t>F.Supila</w:t>
      </w:r>
      <w:proofErr w:type="spellEnd"/>
      <w:r>
        <w:t xml:space="preserve"> 4, OIB 85821130368, za otvaranje stečajnog postupka nad dužnikom ČIPČIĆ j.d.o.o. za proizvodnju, trgovinu i usluge iz Bjelovara, Križevačka cesta 3B, OIB 95788434498, kojeg zastupaju punomoćnici, odvjetnici u ZOU Zlatko Gregurić, Tatjana </w:t>
      </w:r>
      <w:proofErr w:type="spellStart"/>
      <w:r>
        <w:t>Figač</w:t>
      </w:r>
      <w:proofErr w:type="spellEnd"/>
      <w:r>
        <w:t xml:space="preserve">-Gregurić i Hrvoje </w:t>
      </w:r>
      <w:proofErr w:type="spellStart"/>
      <w:r>
        <w:t>Mladinić</w:t>
      </w:r>
      <w:proofErr w:type="spellEnd"/>
      <w:r>
        <w:t xml:space="preserve"> u Bjelovaru, Mihanovićeva 15b, 13</w:t>
      </w:r>
      <w:r>
        <w:rPr>
          <w:noProof/>
        </w:rPr>
        <w:t xml:space="preserve">. prosinca 2017. </w:t>
      </w:r>
    </w:p>
    <w:p w:rsidRDefault="00F35045" w:rsidP="00F35045" w:rsidR="00F35045">
      <w:pPr>
        <w:jc w:val="center"/>
        <w:rPr>
          <w:b/>
        </w:rPr>
      </w:pPr>
      <w:r>
        <w:t>r i j e š i o   j e</w:t>
      </w:r>
    </w:p>
    <w:p w:rsidRDefault="00F35045" w:rsidP="00F35045" w:rsidR="00F35045">
      <w:pPr>
        <w:jc w:val="both"/>
      </w:pPr>
      <w:r>
        <w:rPr>
          <w:b/>
        </w:rPr>
        <w:tab/>
      </w:r>
      <w:proofErr w:type="spellStart"/>
      <w:r>
        <w:t>I.Obustavlja</w:t>
      </w:r>
      <w:proofErr w:type="spellEnd"/>
      <w:r>
        <w:t xml:space="preserve"> se postupak radi utvrđivanja uvjeta za otvaranje stečajnog postupka nad dužnikom ČIPČIĆ j.d.o.o. za proizvodnju, trgovinu i usluge iz Bjelovara, Križevačka cesta 3B, OIB 95788434498.</w:t>
      </w:r>
    </w:p>
    <w:p w:rsidRDefault="00F35045" w:rsidP="00F35045" w:rsidR="00F35045" w:rsidRPr="00F35045">
      <w:pPr>
        <w:jc w:val="center"/>
      </w:pPr>
      <w:r w:rsidRPr="00F35045">
        <w:t>Obrazloženje</w:t>
      </w:r>
    </w:p>
    <w:p w:rsidRDefault="00F35045" w:rsidP="00F35045" w:rsidR="00F35045">
      <w:pPr>
        <w:ind w:firstLine="720"/>
        <w:jc w:val="both"/>
      </w:pPr>
      <w:r>
        <w:t>FINA, Regionalni centar Zagreb, Podružnica Bjelovar, podnijela je ovom sudu  temeljem čl.110.Stečajnog zakona, prijedlog za otvaranje stečaja nad dužnikom ČIPČIĆ j.d.o.o. iz Bjelovara, te u prijedlogu ističe da dužnik u Očevidniku redoslijeda osnova za plaćanje ima evidentirane neizvršene osnove za plaćanje u neprekinutom razdoblju od 120 dana u ukupnom iznosu od 20.677,36 kuna. Kako je time ispunjen razlog za otvaranje stečaja, to se predlaže otvaranje stečaja nad istom tvrtkom.</w:t>
      </w:r>
    </w:p>
    <w:p w:rsidRDefault="00F35045" w:rsidP="00F35045" w:rsidR="00F35045">
      <w:pPr>
        <w:ind w:firstLine="720"/>
        <w:jc w:val="both"/>
        <w:rPr>
          <w:noProof/>
        </w:rPr>
      </w:pPr>
      <w:r>
        <w:rPr>
          <w:noProof/>
        </w:rPr>
        <w:t xml:space="preserve">Nakon što je sud pokrenuo postupak radi utvrđivanja uvjeta za otvaranje stečajnog postupka nad navedenim dužnikom ČIPČIĆ j.d.o.o. iz Bjelovara, isti je naveo da više ne postoje uvjeti za pokretanje stečajnog postupka, jer je stečajni razlog na kojeg se poziva predlagatelj prestao postojati obzirom da račun dužnika više nije u blokadi, a što je predlagatelj FINA potvrdio svojim dopisom od 27.09.2017. godine u kojem ističe da dužnik nema nepodmirenih obveza na njegovim računima i novčanim sredstvima, te da je na taj dan evidentirano 0 dana neprekidne blokade računa i novčanih sredstava dužnika. </w:t>
      </w:r>
    </w:p>
    <w:p w:rsidRDefault="00F35045" w:rsidP="00F35045" w:rsidR="00F35045">
      <w:pPr>
        <w:ind w:firstLine="720"/>
        <w:jc w:val="both"/>
        <w:rPr>
          <w:noProof/>
        </w:rPr>
      </w:pPr>
      <w:r>
        <w:rPr>
          <w:noProof/>
        </w:rPr>
        <w:t xml:space="preserve">Sud je u tijeku postupka radi utvrđivanja uvjeta za otvaranje stečajnog postupka izvršio uvid u sadržaj dopisa FINE, Sektor Poslovne mreže RC Zagreb, Podružnica Bjelovar, Ur.broj:08-2301-17-16476 od 27.09.2017. godine, te utvrdio iz sadržaja navedenog dopisa da na dan 27.09.2017. godine na računima i novčanim sredstvima dužnika više nema neprekidne </w:t>
      </w:r>
    </w:p>
    <w:p w:rsidRDefault="00F35045" w:rsidP="00F35045" w:rsidR="00F35045">
      <w:pPr>
        <w:ind w:firstLine="720"/>
        <w:jc w:val="center"/>
        <w:rPr>
          <w:noProof/>
        </w:rPr>
      </w:pPr>
      <w:r>
        <w:rPr>
          <w:noProof/>
        </w:rPr>
        <w:lastRenderedPageBreak/>
        <w:t>2</w:t>
      </w:r>
    </w:p>
    <w:p w:rsidRDefault="00F35045" w:rsidP="00F35045" w:rsidR="00F35045">
      <w:pPr>
        <w:ind w:firstLine="720"/>
        <w:jc w:val="right"/>
        <w:rPr>
          <w:noProof/>
        </w:rPr>
      </w:pPr>
      <w:r>
        <w:rPr>
          <w:noProof/>
        </w:rPr>
        <w:t>Poslovni broj:7 St-238/2017-9</w:t>
      </w:r>
    </w:p>
    <w:p w:rsidRDefault="00F35045" w:rsidP="00F35045" w:rsidR="00F35045">
      <w:pPr>
        <w:jc w:val="both"/>
      </w:pPr>
      <w:r>
        <w:rPr>
          <w:noProof/>
        </w:rPr>
        <w:t>blokade računa dužnika,</w:t>
      </w:r>
      <w:r>
        <w:t xml:space="preserve"> već da nepodmirene obveze iznose 0,00 kuna, pa je obustavio ovaj postupak temeljem čl.128.st.9.SZ-a u svezi čl.6.st.3. i 2.SZ-a i riješio kao u izreci ovog rješenja. </w:t>
      </w:r>
      <w:r>
        <w:tab/>
      </w:r>
    </w:p>
    <w:p w:rsidRDefault="00F35045" w:rsidP="00F35045" w:rsidR="00F35045">
      <w:pPr>
        <w:ind w:firstLine="720"/>
        <w:jc w:val="both"/>
      </w:pPr>
      <w:r>
        <w:t xml:space="preserve">U Bjelovaru 13. prosinca 2017. </w:t>
      </w:r>
      <w:bookmarkStart w:name="_GoBack" w:id="0"/>
      <w:bookmarkEnd w:id="0"/>
    </w:p>
    <w:p w:rsidRDefault="00F35045" w:rsidP="00F35045" w:rsidR="00F35045">
      <w:pPr>
        <w:spacing w:after="0"/>
        <w:ind w:firstLine="720"/>
        <w:jc w:val="both"/>
      </w:pPr>
      <w:r>
        <w:tab/>
      </w:r>
      <w:r>
        <w:tab/>
      </w:r>
      <w:r>
        <w:tab/>
      </w:r>
      <w:r>
        <w:tab/>
      </w:r>
      <w:r>
        <w:tab/>
      </w:r>
      <w:r>
        <w:tab/>
      </w:r>
      <w:r>
        <w:tab/>
        <w:t xml:space="preserve">               SUDAC</w:t>
      </w:r>
    </w:p>
    <w:p w:rsidRDefault="00F35045" w:rsidP="00F35045" w:rsidR="00F35045">
      <w:pPr>
        <w:ind w:firstLine="720"/>
        <w:jc w:val="both"/>
      </w:pPr>
      <w:r>
        <w:tab/>
      </w:r>
      <w:r>
        <w:tab/>
      </w:r>
      <w:r>
        <w:tab/>
      </w:r>
      <w:r>
        <w:tab/>
      </w:r>
      <w:r>
        <w:tab/>
      </w:r>
      <w:r>
        <w:tab/>
      </w:r>
      <w:r>
        <w:tab/>
        <w:t xml:space="preserve">   TOMISLAV MRAZOVIĆ,v.r.</w:t>
      </w:r>
    </w:p>
    <w:p w:rsidRDefault="00F35045" w:rsidP="00F35045" w:rsidR="00F35045">
      <w:pPr>
        <w:spacing w:after="0"/>
        <w:ind w:firstLine="720"/>
        <w:jc w:val="both"/>
      </w:pPr>
      <w:r>
        <w:t xml:space="preserve">                                                                          Za točnost </w:t>
      </w:r>
      <w:proofErr w:type="spellStart"/>
      <w:r>
        <w:t>otpravka</w:t>
      </w:r>
      <w:proofErr w:type="spellEnd"/>
      <w:r>
        <w:t>-ovlašteni službenik</w:t>
      </w:r>
    </w:p>
    <w:p w:rsidRDefault="00F35045" w:rsidP="00F35045" w:rsidR="00F35045">
      <w:pPr>
        <w:ind w:firstLine="720"/>
        <w:jc w:val="both"/>
        <w:rPr>
          <w:szCs w:val="20"/>
        </w:rPr>
      </w:pPr>
      <w:r>
        <w:t xml:space="preserve">                                                                                          Jasmina </w:t>
      </w:r>
      <w:proofErr w:type="spellStart"/>
      <w:r>
        <w:t>Tubić</w:t>
      </w:r>
      <w:proofErr w:type="spellEnd"/>
    </w:p>
    <w:p w:rsidRDefault="00F35045" w:rsidP="00F35045" w:rsidR="00F35045">
      <w:pPr>
        <w:jc w:val="both"/>
      </w:pPr>
      <w:r>
        <w:t xml:space="preserve">PRAVNA POUKA: Protiv ovog rješenja dopuštena je žalba u roku od 8 dana od dostave tog rješenja. Dostava se smatra obavljenom istekom 8 dana od dana objave ovog rješenja na e-oglasnoj ploči Trgovačkog suda u Bjelovaru. Žalba se podnosi putem ovog suda Visokom trgovačkom sudu RH u Zagrebu u 3 primjerka. </w:t>
      </w:r>
    </w:p>
    <w:p w:rsidRDefault="00F35045" w:rsidP="00F35045" w:rsidR="00F35045">
      <w:pPr>
        <w:jc w:val="both"/>
      </w:pPr>
    </w:p>
    <w:p w:rsidRDefault="00F35045" w:rsidP="00F35045" w:rsidR="00F35045">
      <w:pPr>
        <w:jc w:val="both"/>
      </w:pPr>
    </w:p>
    <w:p w:rsidRDefault="00F35045" w:rsidP="00F35045" w:rsidR="00F35045">
      <w:pPr>
        <w:jc w:val="both"/>
      </w:pPr>
    </w:p>
    <w:p w:rsidRDefault="00F35045" w:rsidP="00F35045" w:rsidR="00F35045">
      <w:pPr>
        <w:jc w:val="both"/>
      </w:pPr>
    </w:p>
    <w:p w:rsidRDefault="00F35045" w:rsidP="00F35045" w:rsidR="00F35045">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045"/>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112885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2017.</izvorni_sadrzaj>
    <derivirana_varijabla naziv="DomainObject.DatumDonosenjaOdluke_1">13.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St-238/2017-9</izvorni_sadrzaj>
    <derivirana_varijabla naziv="DomainObject.Oznaka_1">St-238/2017-9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izvorni_sadrzaj>
    <derivirana_varijabla naziv="DomainObject.Predmet.Broj_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2017.</izvorni_sadrzaj>
    <derivirana_varijabla naziv="DomainObject.Predmet.DatumOsnivanja_1">28.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St-238/2017</izvorni_sadrzaj>
    <derivirana_varijabla naziv="DomainObject.Predmet.OznakaBroj_1">St-238/2017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ČIPČIĆ jednostavno društvo s ograničenom odgovornošću za proizvodnju, trgovinu i usluge zastupanog po punomoćniku Goran Čipčić; ZOU Zlatko Gregurić, Tatjana Figač-Gregurić, Hrvoje Mladinić</izvorni_sadrzaj>
    <derivirana_varijabla naziv="DomainObject.Predmet.ProtustrankaFormated_1">  ČIPČIĆ jednostavno društvo s ograničenom odgovornošću za proizvodnju, trgovinu i usluge zastupanog po punomoćniku Goran Čipčić; ZOU Zlatko Gregurić, Tatjana Figač-Gregurić, Hrvoje Mladinić</derivirana_varijabla>
  </DomainObject.Predmet.ProtustrankaFormated>
  <DomainObject.Predmet.ProtustrankaFormatedOIB>
    <izvorni_sadrzaj>  ČIPČIĆ jednostavno društvo s ograničenom odgovornošću za proizvodnju, trgovinu i usluge, OIB 95788434498 zastupanog po punomoćniku Goran Čipčić; ZOU Zlatko Gregurić, Tatjana Figač-Gregurić, Hrvoje Mladinić</izvorni_sadrzaj>
    <derivirana_varijabla naziv="DomainObject.Predmet.ProtustrankaFormatedOIB_1">  ČIPČIĆ jednostavno društvo s ograničenom odgovornošću za proizvodnju, trgovinu i usluge, OIB 95788434498 zastupanog po punomoćniku Goran Čipčić; ZOU Zlatko Gregurić, Tatjana Figač-Gregurić, Hrvoje Mladinić</derivirana_varijabla>
  </DomainObject.Predmet.ProtustrankaFormatedOIB>
  <DomainObject.Predmet.ProtustrankaFormatedWithAdress>
    <izvorni_sadrzaj> ČIPČIĆ jednostavno društvo s ograničenom odgovornošću za proizvodnju, trgovinu i usluge, Križevačka cesta 3/B, 43000 Bjelovar zastupanog po punomoćniku Goran Čipčić; ZOU Zlatko Gregurić, Tatjana Figač-Gregurić, Hrvoje Mladinić</izvorni_sadrzaj>
    <derivirana_varijabla naziv="DomainObject.Predmet.ProtustrankaFormatedWithAdress_1"> ČIPČIĆ jednostavno društvo s ograničenom odgovornošću za proizvodnju, trgovinu i usluge, Križevačka cesta 3/B, 43000 Bjelovar zastupanog po punomoćniku Goran Čipčić; ZOU Zlatko Gregurić, Tatjana Figač-Gregurić, Hrvoje Mladinić</derivirana_varijabla>
  </DomainObject.Predmet.ProtustrankaFormatedWithAdress>
  <DomainObject.Predmet.ProtustrankaFormatedWithAdressOIB>
    <izvorni_sadrzaj> ČIPČIĆ jednostavno društvo s ograničenom odgovornošću za proizvodnju, trgovinu i usluge, OIB 95788434498, Križevačka cesta 3/B, 43000 Bjelovar zastupanog po punomoćniku Goran Čipčić; ZOU Zlatko Gregurić, Tatjana Figač-Gregurić, Hrvoje Mladinić</izvorni_sadrzaj>
    <derivirana_varijabla naziv="DomainObject.Predmet.ProtustrankaFormatedWithAdressOIB_1"> ČIPČIĆ jednostavno društvo s ograničenom odgovornošću za proizvodnju, trgovinu i usluge, OIB 95788434498, Križevačka cesta 3/B, 43000 Bjelovar zastupanog po punomoćniku Goran Čipčić; ZOU Zlatko Gregurić, Tatjana Figač-Gregurić, Hrvoje Mladinić</derivirana_varijabla>
  </DomainObject.Predmet.ProtustrankaFormatedWithAdressOIB>
  <DomainObject.Predmet.ProtustrankaWithAdress>
    <izvorni_sadrzaj>ČIPČIĆ jednostavno društvo s ograničenom odgovornošću za proizvodnju, trgovinu i usluge Križevačka cesta 3/B, 43000 Bjelovar</izvorni_sadrzaj>
    <derivirana_varijabla naziv="DomainObject.Predmet.ProtustrankaWithAdress_1">ČIPČIĆ jednostavno društvo s ograničenom odgovornošću za proizvodnju, trgovinu i usluge Križevačka cesta 3/B, 43000 Bjelovar</derivirana_varijabla>
  </DomainObject.Predmet.ProtustrankaWithAdress>
  <DomainObject.Predmet.ProtustrankaWithAdressOIB>
    <izvorni_sadrzaj>ČIPČIĆ jednostavno društvo s ograničenom odgovornošću za proizvodnju, trgovinu i usluge, OIB 95788434498, Križevačka cesta 3/B, 43000 Bjelovar</izvorni_sadrzaj>
    <derivirana_varijabla naziv="DomainObject.Predmet.ProtustrankaWithAdressOIB_1">ČIPČIĆ jednostavno društvo s ograničenom odgovornošću za proizvodnju, trgovinu i usluge, OIB 95788434498, Križevačka cesta 3/B, 43000 Bjelovar</derivirana_varijabla>
  </DomainObject.Predmet.ProtustrankaWithAdressOIB>
  <DomainObject.Predmet.ProtustrankaNazivFormated>
    <izvorni_sadrzaj>ČIPČIĆ jednostavno društvo s ograničenom odgovornošću za proizvodnju, trgovinu i usluge</izvorni_sadrzaj>
    <derivirana_varijabla naziv="DomainObject.Predmet.ProtustrankaNazivFormated_1">ČIPČIĆ jednostavno društvo s ograničenom odgovornošću za proizvodnju, trgovinu i usluge</derivirana_varijabla>
  </DomainObject.Predmet.ProtustrankaNazivFormated>
  <DomainObject.Predmet.ProtustrankaNazivFormatedOIB>
    <izvorni_sadrzaj>ČIPČIĆ jednostavno društvo s ograničenom odgovornošću za proizvodnju, trgovinu i usluge, OIB 95788434498</izvorni_sadrzaj>
    <derivirana_varijabla naziv="DomainObject.Predmet.ProtustrankaNazivFormatedOIB_1">ČIPČIĆ jednostavno društvo s ograničenom odgovornošću za proizvodnju, trgovinu i usluge, OIB 95788434498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ČIPČIĆ jednostavno društvo s ograničenom odgovornošću za proizvodnju, trgovinu i usluge zastupanog po punomoćniku Goran Čipčić; ZOU Zlatko Gregurić, Tatjana Figač-Gregurić, Hrvoje Mladinić</item>
    </izvorni_sadrzaj>
    <derivirana_varijabla naziv="DomainObject.Predmet.ProtuStrankaListFormated_1">
      <item>ČIPČIĆ jednostavno društvo s ograničenom odgovornošću za proizvodnju, trgovinu i usluge zastupanog po punomoćniku Goran Čipčić; ZOU Zlatko Gregurić, Tatjana Figač-Gregurić, Hrvoje Mladinić</item>
    </derivirana_varijabla>
  </DomainObject.Predmet.ProtuStrankaListFormated>
  <DomainObject.Predmet.ProtuStrankaListFormatedOIB>
    <izvorni_sadrzaj>
      <item>ČIPČIĆ jednostavno društvo s ograničenom odgovornošću za proizvodnju, trgovinu i usluge, OIB 95788434498 zastupanog po punomoćniku Goran Čipčić; ZOU Zlatko Gregurić, Tatjana Figač-Gregurić, Hrvoje Mladinić</item>
    </izvorni_sadrzaj>
    <derivirana_varijabla naziv="DomainObject.Predmet.ProtuStrankaListFormatedOIB_1">
      <item>ČIPČIĆ jednostavno društvo s ograničenom odgovornošću za proizvodnju, trgovinu i usluge, OIB 95788434498 zastupanog po punomoćniku Goran Čipčić; ZOU Zlatko Gregurić, Tatjana Figač-Gregurić, Hrvoje Mladinić</item>
    </derivirana_varijabla>
  </DomainObject.Predmet.ProtuStrankaListFormatedOIB>
  <DomainObject.Predmet.ProtuStrankaListFormatedWithAdress>
    <izvorni_sadrzaj>
      <item>ČIPČIĆ jednostavno društvo s ograničenom odgovornošću za proizvodnju, trgovinu i usluge, Križevačka cesta 3/B, 43000 Bjelovar zastupanog po punomoćniku Goran Čipčić; ZOU Zlatko Gregurić, Tatjana Figač-Gregurić, Hrvoje Mladinić</item>
    </izvorni_sadrzaj>
    <derivirana_varijabla naziv="DomainObject.Predmet.ProtuStrankaListFormatedWithAdress_1">
      <item>ČIPČIĆ jednostavno društvo s ograničenom odgovornošću za proizvodnju, trgovinu i usluge, Križevačka cesta 3/B, 43000 Bjelovar zastupanog po punomoćniku Goran Čipčić; ZOU Zlatko Gregurić, Tatjana Figač-Gregurić, Hrvoje Mladinić</item>
    </derivirana_varijabla>
  </DomainObject.Predmet.ProtuStrankaListFormatedWithAdress>
  <DomainObject.Predmet.ProtuStrankaListFormatedWithAdressOIB>
    <izvorni_sadrzaj>
      <item>ČIPČIĆ jednostavno društvo s ograničenom odgovornošću za proizvodnju, trgovinu i usluge, OIB 95788434498, Križevačka cesta 3/B, 43000 Bjelovar zastupanog po punomoćniku Goran Čipčić; ZOU Zlatko Gregurić, Tatjana Figač-Gregurić, Hrvoje Mladinić</item>
    </izvorni_sadrzaj>
    <derivirana_varijabla naziv="DomainObject.Predmet.ProtuStrankaListFormatedWithAdressOIB_1">
      <item>ČIPČIĆ jednostavno društvo s ograničenom odgovornošću za proizvodnju, trgovinu i usluge, OIB 95788434498, Križevačka cesta 3/B, 43000 Bjelovar zastupanog po punomoćniku Goran Čipčić; ZOU Zlatko Gregurić, Tatjana Figač-Gregurić, Hrvoje Mladinić</item>
    </derivirana_varijabla>
  </DomainObject.Predmet.ProtuStrankaListFormatedWithAdressOIB>
  <DomainObject.Predmet.ProtuStrankaListNazivFormated>
    <izvorni_sadrzaj>
      <item>ČIPČIĆ jednostavno društvo s ograničenom odgovornošću za proizvodnju, trgovinu i usluge</item>
    </izvorni_sadrzaj>
    <derivirana_varijabla naziv="DomainObject.Predmet.ProtuStrankaListNazivFormated_1">
      <item>ČIPČIĆ jednostavno društvo s ograničenom odgovornošću za proizvodnju, trgovinu i usluge</item>
    </derivirana_varijabla>
  </DomainObject.Predmet.ProtuStrankaListNazivFormated>
  <DomainObject.Predmet.ProtuStrankaListNazivFormatedOIB>
    <izvorni_sadrzaj>
      <item>ČIPČIĆ jednostavno društvo s ograničenom odgovornošću za proizvodnju, trgovinu i usluge, OIB 95788434498</item>
    </izvorni_sadrzaj>
    <derivirana_varijabla naziv="DomainObject.Predmet.ProtuStrankaListNazivFormatedOIB_1">
      <item>ČIPČIĆ jednostavno društvo s ograničenom odgovornošću za proizvodnju, trgovinu i usluge, OIB 95788434498</item>
    </derivirana_varijabla>
  </DomainObject.Predmet.ProtuStrankaListNazivFormatedOIB>
  <DomainObject.Predmet.OstaliListFormated>
    <izvorni_sadrzaj>
      <item>Goran Čipčić punomoćnik sudionika u postupku ČIPČIĆ jednostavno društvo s ograničenom odgovornošću za proizvodnju, trgovinu i usluge</item>
      <item>ZOU Zlatko Gregurić, Tatjana Figač-Gregurić, Hrvoje Mladinić punomoćnik sudionika u postupku ČIPČIĆ jednostavno društvo s ograničenom odgovornošću za proizvodnju, trgovinu i usluge</item>
    </izvorni_sadrzaj>
    <derivirana_varijabla naziv="DomainObject.Predmet.OstaliListFormated_1">
      <item>Goran Čipčić punomoćnik sudionika u postupku ČIPČIĆ jednostavno društvo s ograničenom odgovornošću za proizvodnju, trgovinu i usluge</item>
      <item>ZOU Zlatko Gregurić, Tatjana Figač-Gregurić, Hrvoje Mladinić punomoćnik sudionika u postupku ČIPČIĆ jednostavno društvo s ograničenom odgovornošću za proizvodnju, trgovinu i usluge</item>
    </derivirana_varijabla>
  </DomainObject.Predmet.OstaliListFormated>
  <DomainObject.Predmet.OstaliListFormatedOIB>
    <izvorni_sadrzaj>
      <item>Goran Čipčić, OIB 13663860242 punomoćnik sudionika u postupku ČIPČIĆ jednostavno društvo s ograničenom odgovornošću za proizvodnju, trgovinu i usluge</item>
      <item>ZOU Zlatko Gregurić, Tatjana Figač-Gregurić, Hrvoje Mladinić, OIB 70851049834 punomoćnik sudionika u postupku ČIPČIĆ jednostavno društvo s ograničenom odgovornošću za proizvodnju, trgovinu i usluge</item>
    </izvorni_sadrzaj>
    <derivirana_varijabla naziv="DomainObject.Predmet.OstaliListFormatedOIB_1">
      <item>Goran Čipčić, OIB 13663860242 punomoćnik sudionika u postupku ČIPČIĆ jednostavno društvo s ograničenom odgovornošću za proizvodnju, trgovinu i usluge</item>
      <item>ZOU Zlatko Gregurić, Tatjana Figač-Gregurić, Hrvoje Mladinić, OIB 70851049834 punomoćnik sudionika u postupku ČIPČIĆ jednostavno društvo s ograničenom odgovornošću za proizvodnju, trgovinu i usluge</item>
    </derivirana_varijabla>
  </DomainObject.Predmet.OstaliListFormatedOIB>
  <DomainObject.Predmet.OstaliListFormatedWithAdress>
    <izvorni_sadrzaj>
      <item>Goran Čipčić, Križevačka cesta 3/B, 43000 Bjelovar punomoćnik sudionika u postupku ČIPČIĆ jednostavno društvo s ograničenom odgovornošću za proizvodnju, trgovinu i usluge</item>
      <item>ZOU Zlatko Gregurić, Tatjana Figač-Gregurić, Hrvoje Mladinić, Mihanovićeva 15b, 43000 Bjelovar punomoćnik sudionika u postupku ČIPČIĆ jednostavno društvo s ograničenom odgovornošću za proizvodnju, trgovinu i usluge</item>
    </izvorni_sadrzaj>
    <derivirana_varijabla naziv="DomainObject.Predmet.OstaliListFormatedWithAdress_1">
      <item>Goran Čipčić, Križevačka cesta 3/B, 43000 Bjelovar punomoćnik sudionika u postupku ČIPČIĆ jednostavno društvo s ograničenom odgovornošću za proizvodnju, trgovinu i usluge</item>
      <item>ZOU Zlatko Gregurić, Tatjana Figač-Gregurić, Hrvoje Mladinić, Mihanovićeva 15b, 43000 Bjelovar punomoćnik sudionika u postupku ČIPČIĆ jednostavno društvo s ograničenom odgovornošću za proizvodnju, trgovinu i usluge</item>
    </derivirana_varijabla>
  </DomainObject.Predmet.OstaliListFormatedWithAdress>
  <DomainObject.Predmet.OstaliListFormatedWithAdressOIB>
    <izvorni_sadrzaj>
      <item>Goran Čipčić, OIB 13663860242, Križevačka cesta 3/B, 43000 Bjelovar punomoćnik sudionika u postupku ČIPČIĆ jednostavno društvo s ograničenom odgovornošću za proizvodnju, trgovinu i usluge</item>
      <item>ZOU Zlatko Gregurić, Tatjana Figač-Gregurić, Hrvoje Mladinić, OIB 70851049834, Mihanovićeva 15b, 43000 Bjelovar punomoćnik sudionika u postupku ČIPČIĆ jednostavno društvo s ograničenom odgovornošću za proizvodnju, trgovinu i usluge</item>
    </izvorni_sadrzaj>
    <derivirana_varijabla naziv="DomainObject.Predmet.OstaliListFormatedWithAdressOIB_1">
      <item>Goran Čipčić, OIB 13663860242, Križevačka cesta 3/B, 43000 Bjelovar punomoćnik sudionika u postupku ČIPČIĆ jednostavno društvo s ograničenom odgovornošću za proizvodnju, trgovinu i usluge</item>
      <item>ZOU Zlatko Gregurić, Tatjana Figač-Gregurić, Hrvoje Mladinić, OIB 70851049834, Mihanovićeva 15b, 43000 Bjelovar punomoćnik sudionika u postupku ČIPČIĆ jednostavno društvo s ograničenom odgovornošću za proizvodnju, trgovinu i usluge</item>
    </derivirana_varijabla>
  </DomainObject.Predmet.OstaliListFormatedWithAdressOIB>
  <DomainObject.Predmet.OstaliListNazivFormated>
    <izvorni_sadrzaj>
      <item>Goran Čipčić</item>
      <item>ZOU Zlatko Gregurić, Tatjana Figač-Gregurić, Hrvoje Mladinić</item>
    </izvorni_sadrzaj>
    <derivirana_varijabla naziv="DomainObject.Predmet.OstaliListNazivFormated_1">
      <item>Goran Čipčić</item>
      <item>ZOU Zlatko Gregurić, Tatjana Figač-Gregurić, Hrvoje Mladinić</item>
    </derivirana_varijabla>
  </DomainObject.Predmet.OstaliListNazivFormated>
  <DomainObject.Predmet.OstaliListNazivFormatedOIB>
    <izvorni_sadrzaj>
      <item>Goran Čipčić, OIB 13663860242</item>
      <item>ZOU Zlatko Gregurić, Tatjana Figač-Gregurić, Hrvoje Mladinić, OIB 70851049834</item>
    </izvorni_sadrzaj>
    <derivirana_varijabla naziv="DomainObject.Predmet.OstaliListNazivFormatedOIB_1">
      <item>Goran Čipčić, OIB 13663860242</item>
      <item>ZOU Zlatko Gregurić, Tatjana Figač-Gregurić,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St-238/2017-9</izvorni_sadrzaj>
    <derivirana_varijabla naziv="DomainObject.PoslovniBrojDokumenta_1">St-238/2017-9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ČIPČIĆ jednostavno društvo s ograničenom odgovornošću za proizvodnju, trgovinu i usluge</izvorni_sadrzaj>
    <derivirana_varijabla naziv="DomainObject.Predmet.ProtustrankaIDrugi_1">ČIPČIĆ jednostavno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ČIPČIĆ jednostavno društvo s ograničenom odgovornošću za proizvodnju, trgovinu i usluge, OIB 95788434498, Križevačka cesta 3/B, 43000 Bjelovar</izvorni_sadrzaj>
    <derivirana_varijabla naziv="DomainObject.Predmet.ProtustrankaIDrugiAdressOIB_1">ČIPČIĆ jednostavno društvo s ograničenom odgovornošću za proizvodnju, trgovinu i usluge, OIB 95788434498, Križevačka cesta 3/B,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ČIPČIĆ jednostavno društvo s ograničenom odgovornošću za proizvodnju, trgovinu i usluge</item>
      <item>Goran Čipčić</item>
      <item>ZOU Zlatko Gregurić, Tatjana Figač-Gregurić, Hrvoje Mladinić</item>
    </izvorni_sadrzaj>
    <derivirana_varijabla naziv="DomainObject.Predmet.SudioniciListNaziv_1">
      <item>FINA, RC ZAGREB, Podružnica BJELOVAR</item>
      <item>ČIPČIĆ jednostavno društvo s ograničenom odgovornošću za proizvodnju, trgovinu i usluge</item>
      <item>Goran Čipčić</item>
      <item>ZOU Zlatko Gregurić, Tatjana Figač-Gregurić, Hrvoje Mladinić</item>
    </derivirana_varijabla>
  </DomainObject.Predmet.SudioniciListNaziv>
  <DomainObject.Predmet.SudioniciListAdressOIB>
    <izvorni_sadrzaj>
      <item>FINA, RC ZAGREB, Podružnica BJELOVAR, OIB 85821130368, F. Supila 4,43000 Bjelovar</item>
      <item>ČIPČIĆ jednostavno društvo s ograničenom odgovornošću za proizvodnju, trgovinu i usluge, OIB 95788434498, Križevačka cesta 3/B,43000 Bjelovar</item>
      <item>Goran Čipčić, OIB 13663860242, Križevačka cesta 3/B,43000 Bjelovar</item>
      <item>ZOU Zlatko Gregurić, Tatjana Figač-Gregurić, Hrvoje Mladinić, OIB 70851049834, Mihanovićeva 15b,43000 Bjelovar</item>
    </izvorni_sadrzaj>
    <derivirana_varijabla naziv="DomainObject.Predmet.SudioniciListAdressOIB_1">
      <item>FINA, RC ZAGREB, Podružnica BJELOVAR, OIB 85821130368, F. Supila 4,43000 Bjelovar</item>
      <item>ČIPČIĆ jednostavno društvo s ograničenom odgovornošću za proizvodnju, trgovinu i usluge, OIB 95788434498, Križevačka cesta 3/B,43000 Bjelovar</item>
      <item>Goran Čipčić, OIB 13663860242, Križevačka cesta 3/B,43000 Bjelovar</item>
      <item>ZOU Zlatko Gregurić, Tatjana Figač-Gregurić,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AE75B0-8647-4BCC-B442-34078E6D6A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446</properties:Words>
  <properties:Characters>2497</properties:Characters>
  <properties:Lines>56</properties:Lines>
  <properties:Paragraphs>22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2017-12-13T11:37:00Z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St-238/2017-9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