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38d5" w14:paraId="4f438d5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St-567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DALMATINSKA UVALA d.o.o. iz Šibenika, Prilaz tvornici 21, MBS:060256056, OIB:07958055615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D7438A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DALMATINSKA UVALA d.o.o. iz Šibenika, Prilaz tvornici 21, MBS:060256056, OIB:07958055615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D7438A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F82B93">
        <w:rPr>
          <w:rFonts w:cs="Times New Roman" w:eastAsia="Times New Roman" w:hAnsi="Times New Roman" w:ascii="Times New Roman"/>
          <w:sz w:val="24"/>
          <w:szCs w:val="24"/>
          <w:lang w:eastAsia="hr-HR"/>
        </w:rPr>
        <w:t>13,30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F82B93">
        <w:rPr>
          <w:rFonts w:cs="Times New Roman" w:eastAsia="Times New Roman" w:hAnsi="Times New Roman" w:ascii="Times New Roman"/>
          <w:sz w:val="24"/>
          <w:szCs w:val="24"/>
          <w:lang w:eastAsia="hr-HR"/>
        </w:rPr>
        <w:t>Ante Gabelica iz Splita, Ruđera Boškovića 7/125, OIB:68765596631.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DALMATINSKA UVALA d.o.o. iz Šibenika, Prilaz tvornici 21, MBS:060256056, OIB:07958055615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D7438A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DALMATINSKA UVALA d.o.o. iz Šibenika, Prilaz tvornici 21, MBS:060256056, OIB:07958055615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567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D7438A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75FA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D2A" w:rsidP="00345FCD" w:rsidR="00BB4D2A">
      <w:pPr>
        <w:spacing w:lineRule="auto" w:line="240" w:after="0"/>
      </w:pPr>
      <w:r>
        <w:separator/>
      </w:r>
    </w:p>
  </w:endnote>
  <w:endnote w:id="0" w:type="continuationSeparator">
    <w:p w:rsidRDefault="00BB4D2A" w:rsidP="00345FCD" w:rsidR="00BB4D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D2A" w:rsidP="00345FCD" w:rsidR="00BB4D2A">
      <w:pPr>
        <w:spacing w:lineRule="auto" w:line="240" w:after="0"/>
      </w:pPr>
      <w:r>
        <w:separator/>
      </w:r>
    </w:p>
  </w:footnote>
  <w:footnote w:id="0" w:type="continuationSeparator">
    <w:p w:rsidRDefault="00BB4D2A" w:rsidP="00345FCD" w:rsidR="00BB4D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975FA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8F2B91">
      <w:t>567</w:t>
    </w:r>
    <w:r>
      <w:t>/15</w:t>
    </w:r>
  </w:p>
  <w:p w:rsidRDefault="006975FA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1602C"/>
    <w:rsid w:val="00345FCD"/>
    <w:rsid w:val="003C59EA"/>
    <w:rsid w:val="0042569D"/>
    <w:rsid w:val="004E21AA"/>
    <w:rsid w:val="00643F68"/>
    <w:rsid w:val="006975FA"/>
    <w:rsid w:val="007F555B"/>
    <w:rsid w:val="008433F1"/>
    <w:rsid w:val="008B261B"/>
    <w:rsid w:val="008F2B91"/>
    <w:rsid w:val="00962C2C"/>
    <w:rsid w:val="00971646"/>
    <w:rsid w:val="00A3376C"/>
    <w:rsid w:val="00BB4D2A"/>
    <w:rsid w:val="00CD0AA6"/>
    <w:rsid w:val="00CE60CC"/>
    <w:rsid w:val="00D2270A"/>
    <w:rsid w:val="00D7438A"/>
    <w:rsid w:val="00DE027D"/>
    <w:rsid w:val="00E861DD"/>
    <w:rsid w:val="00F82B93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697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5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75F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75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75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697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5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75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75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75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UVALA društvo s ograničenom odgovornošću za trgovinu i turizam</izvorni_sadrzaj>
    <derivirana_varijabla naziv="DomainObject.Predmet.ProtustrankaFormated_1">  DALMATINSKA UVALA društvo s ograničenom odgovornošću za trgovinu i turizam</derivirana_varijabla>
  </DomainObject.Predmet.ProtustrankaFormated>
  <DomainObject.Predmet.ProtustrankaFormatedOIB>
    <izvorni_sadrzaj>  DALMATINSKA UVALA društvo s ograničenom odgovornošću za trgovinu i turizam, OIB 07958055615</izvorni_sadrzaj>
    <derivirana_varijabla naziv="DomainObject.Predmet.ProtustrankaFormatedOIB_1">  DALMATINSKA UVALA društvo s ograničenom odgovornošću za trgovinu i turizam, OIB 07958055615</derivirana_varijabla>
  </DomainObject.Predmet.ProtustrankaFormatedOIB>
  <DomainObject.Predmet.ProtustrankaFormatedWithAdress>
    <izvorni_sadrzaj> DALMATINSKA UVALA društvo s ograničenom odgovornošću za trgovinu i turizam, Prilaz tvornici 21, 22000 Šibenik</izvorni_sadrzaj>
    <derivirana_varijabla naziv="DomainObject.Predmet.ProtustrankaFormatedWithAdress_1"> DALMATINSKA UVALA društvo s ograničenom odgovornošću za trgovinu i turizam, Prilaz tvornici 21, 22000 Šibenik</derivirana_varijabla>
  </DomainObject.Predmet.ProtustrankaFormatedWithAdress>
  <DomainObject.Predmet.ProtustrankaFormatedWithAdressOIB>
    <izvorni_sadrzaj> DALMATINSKA UVALA društvo s ograničenom odgovornošću za trgovinu i turizam, OIB 07958055615, Prilaz tvornici 21, 22000 Šibenik</izvorni_sadrzaj>
    <derivirana_varijabla naziv="DomainObject.Predmet.ProtustrankaFormatedWithAdressOIB_1"> DALMATINSKA UVALA društvo s ograničenom odgovornošću za trgovinu i turizam, OIB 07958055615, Prilaz tvornici 21, 22000 Šibenik</derivirana_varijabla>
  </DomainObject.Predmet.ProtustrankaFormatedWithAdressOIB>
  <DomainObject.Predmet.ProtustrankaWithAdress>
    <izvorni_sadrzaj>DALMATINSKA UVALA društvo s ograničenom odgovornošću za trgovinu i turizam Prilaz tvornici 21, 22000 Šibenik</izvorni_sadrzaj>
    <derivirana_varijabla naziv="DomainObject.Predmet.ProtustrankaWithAdress_1">DALMATINSKA UVALA društvo s ograničenom odgovornošću za trgovinu i turizam Prilaz tvornici 21, 22000 Šibenik</derivirana_varijabla>
  </DomainObject.Predmet.ProtustrankaWithAdress>
  <DomainObject.Predmet.ProtustrankaWithAdressOIB>
    <izvorni_sadrzaj>DALMATINSKA UVALA društvo s ograničenom odgovornošću za trgovinu i turizam, OIB 07958055615, Prilaz tvornici 21, 22000 Šibenik</izvorni_sadrzaj>
    <derivirana_varijabla naziv="DomainObject.Predmet.ProtustrankaWithAdressOIB_1">DALMATINSKA UVALA društvo s ograničenom odgovornošću za trgovinu i turizam, OIB 07958055615, Prilaz tvornici 21, 22000 Šibenik</derivirana_varijabla>
  </DomainObject.Predmet.ProtustrankaWithAdressOIB>
  <DomainObject.Predmet.ProtustrankaNazivFormated>
    <izvorni_sadrzaj>DALMATINSKA UVALA društvo s ograničenom odgovornošću za trgovinu i turizam</izvorni_sadrzaj>
    <derivirana_varijabla naziv="DomainObject.Predmet.ProtustrankaNazivFormated_1">DALMATINSKA UVALA društvo s ograničenom odgovornošću za trgovinu i turizam</derivirana_varijabla>
  </DomainObject.Predmet.ProtustrankaNazivFormated>
  <DomainObject.Predmet.ProtustrankaNazivFormatedOIB>
    <izvorni_sadrzaj>DALMATINSKA UVALA društvo s ograničenom odgovornošću za trgovinu i turizam, OIB 07958055615</izvorni_sadrzaj>
    <derivirana_varijabla naziv="DomainObject.Predmet.ProtustrankaNazivFormatedOIB_1">DALMATINSKA UVALA društvo s ograničenom odgovornošću za trgovinu i turizam, OIB 07958055615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DALMATINSKA UVALA društvo s ograničenom odgovornošću za trgovinu i turizam</item>
    </izvorni_sadrzaj>
    <derivirana_varijabla naziv="DomainObject.Predmet.ProtuStrankaListFormated_1">
      <item>DALMATINSKA UVALA društvo s ograničenom odgovornošću za trgovinu i turizam</item>
    </derivirana_varijabla>
  </DomainObject.Predmet.ProtuStrankaListFormated>
  <DomainObject.Predmet.ProtuStrankaListFormatedOIB>
    <izvorni_sadrzaj>
      <item>DALMATINSKA UVALA društvo s ograničenom odgovornošću za trgovinu i turizam, OIB 07958055615</item>
    </izvorni_sadrzaj>
    <derivirana_varijabla naziv="DomainObject.Predmet.ProtuStrankaListFormatedOIB_1">
      <item>DALMATINSKA UVALA društvo s ograničenom odgovornošću za trgovinu i turizam, OIB 07958055615</item>
    </derivirana_varijabla>
  </DomainObject.Predmet.ProtuStrankaListFormatedOIB>
  <DomainObject.Predmet.ProtuStrankaListFormatedWithAdress>
    <izvorni_sadrzaj>
      <item>DALMATINSKA UVALA društvo s ograničenom odgovornošću za trgovinu i turizam, Prilaz tvornici 21, 22000 Šibenik</item>
    </izvorni_sadrzaj>
    <derivirana_varijabla naziv="DomainObject.Predmet.ProtuStrankaListFormatedWithAdress_1">
      <item>DALMATINSKA UVALA društvo s ograničenom odgovornošću za trgovinu i turizam, Prilaz tvornici 21, 22000 Šibenik</item>
    </derivirana_varijabla>
  </DomainObject.Predmet.ProtuStrankaListFormatedWithAdress>
  <DomainObject.Predmet.ProtuStrankaListFormatedWithAdressOIB>
    <izvorni_sadrzaj>
      <item>DALMATINSKA UVALA društvo s ograničenom odgovornošću za trgovinu i turizam, OIB 07958055615, Prilaz tvornici 21, 22000 Šibenik</item>
    </izvorni_sadrzaj>
    <derivirana_varijabla naziv="DomainObject.Predmet.ProtuStrankaListFormatedWithAdressOIB_1">
      <item>DALMATINSKA UVALA društvo s ograničenom odgovornošću za trgovinu i turizam, OIB 07958055615, Prilaz tvornici 21, 22000 Šibenik</item>
    </derivirana_varijabla>
  </DomainObject.Predmet.ProtuStrankaListFormatedWithAdressOIB>
  <DomainObject.Predmet.ProtuStrankaListNazivFormated>
    <izvorni_sadrzaj>
      <item>DALMATINSKA UVALA društvo s ograničenom odgovornošću za trgovinu i turizam</item>
    </izvorni_sadrzaj>
    <derivirana_varijabla naziv="DomainObject.Predmet.ProtuStrankaListNazivFormated_1">
      <item>DALMATINSKA UVALA društvo s ograničenom odgovornošću za trgovinu i turizam</item>
    </derivirana_varijabla>
  </DomainObject.Predmet.ProtuStrankaListNazivFormated>
  <DomainObject.Predmet.ProtuStrankaListNazivFormatedOIB>
    <izvorni_sadrzaj>
      <item>DALMATINSKA UVALA društvo s ograničenom odgovornošću za trgovinu i turizam, OIB 07958055615</item>
    </izvorni_sadrzaj>
    <derivirana_varijabla naziv="DomainObject.Predmet.ProtuStrankaListNazivFormatedOIB_1">
      <item>DALMATINSKA UVALA društvo s ograničenom odgovornošću za trgovinu i turizam, OIB 07958055615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DALMATINSKA UVALA društvo s ograničenom odgovornošću za trgovinu i turizam</izvorni_sadrzaj>
    <derivirana_varijabla naziv="DomainObject.Predmet.ProtustrankaIDrugi_1">DALMATINSKA UVALA društvo s ograničenom odgovornošću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DALMATINSKA UVALA društvo s ograničenom odgovornošću za trgovinu i turizam, OIB 07958055615, Prilaz tvornici 21, 22000 Šibenik</izvorni_sadrzaj>
    <derivirana_varijabla naziv="DomainObject.Predmet.ProtustrankaIDrugiAdressOIB_1">DALMATINSKA UVALA društvo s ograničenom odgovornošću za trgovinu i turizam, OIB 07958055615,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DALMATINSKA UVALA društvo s ograničenom odgovornošću za trgovinu i turizam</item>
    </izvorni_sadrzaj>
    <derivirana_varijabla naziv="DomainObject.Predmet.SudioniciListNaziv_1">
      <item>FINA - Podružnica Šibenik</item>
      <item>DALMATINSKA UVALA društvo s ograničenom odgovornošću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DALMATINSKA UVALA društvo s ograničenom odgovornošću za trgovinu i turizam, OIB 07958055615, Prilaz tvornici 21,22000 Šibenik</item>
    </izvorni_sadrzaj>
    <derivirana_varijabla naziv="DomainObject.Predmet.SudioniciListAdressOIB_1">
      <item>FINA - Podružnica Šibenik, OIB 85821130368, Perivoj L. Marune 1,22000 Šibenik</item>
      <item>DALMATINSKA UVALA društvo s ograničenom odgovornošću za trgovinu i turizam, OIB 07958055615,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07958055615</item>
    </izvorni_sadrzaj>
    <derivirana_varijabla naziv="DomainObject.Predmet.SudioniciListNazivOIB_1">
      <item>, OIB 85821130368</item>
      <item>, OIB 07958055615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2614</properties:Characters>
  <properties:Lines>93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2016-01-22T13:41:00Z</dcterms:created>
  <dc:creator>Joško Livaković</dc:creator>
  <cp:lastModifiedBy>Joško Livaković</cp:lastModifiedBy>
  <dcterms:modified xmlns:xsi="http://www.w3.org/2001/XMLSchema-instance" xsi:type="dcterms:W3CDTF">2016-01-27T12:34:00Z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