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424a" w14:paraId="b98424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DA1225">
        <w:t>St-6161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</w:t>
      </w:r>
      <w:r w:rsidR="00544DA1">
        <w:t>p</w:t>
      </w:r>
      <w:r w:rsidR="002B3B48">
        <w:t xml:space="preserve">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A1225">
        <w:t xml:space="preserve">UDRUGA SOLIDARNOSTI ZA STRAIJE I NEMOĆNE OSOBE, OIB:19768424088, Zagreb, Kornatska 3  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A1225">
        <w:t>443.301,07</w:t>
      </w:r>
      <w:r w:rsidR="005178B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88C"/>
    <w:rsid w:val="000A002E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B3B48"/>
    <w:rsid w:val="00325398"/>
    <w:rsid w:val="0038246E"/>
    <w:rsid w:val="003D35F9"/>
    <w:rsid w:val="003E3A15"/>
    <w:rsid w:val="00413F4C"/>
    <w:rsid w:val="004B337A"/>
    <w:rsid w:val="004F3962"/>
    <w:rsid w:val="005178B8"/>
    <w:rsid w:val="0053446F"/>
    <w:rsid w:val="00544DA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881FE1"/>
    <w:rsid w:val="00920CA0"/>
    <w:rsid w:val="009419D8"/>
    <w:rsid w:val="00951B90"/>
    <w:rsid w:val="009B054E"/>
    <w:rsid w:val="00A213F5"/>
    <w:rsid w:val="00A71431"/>
    <w:rsid w:val="00AC4528"/>
    <w:rsid w:val="00AD027A"/>
    <w:rsid w:val="00B522A9"/>
    <w:rsid w:val="00B82F18"/>
    <w:rsid w:val="00BE6E65"/>
    <w:rsid w:val="00C63D5B"/>
    <w:rsid w:val="00C836B9"/>
    <w:rsid w:val="00C958E9"/>
    <w:rsid w:val="00CE581C"/>
    <w:rsid w:val="00CE7362"/>
    <w:rsid w:val="00D01B78"/>
    <w:rsid w:val="00D06C28"/>
    <w:rsid w:val="00D66226"/>
    <w:rsid w:val="00DA1225"/>
    <w:rsid w:val="00DA3C9A"/>
    <w:rsid w:val="00E049BA"/>
    <w:rsid w:val="00E105FB"/>
    <w:rsid w:val="00EB6605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8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6161</izvorni_sadrzaj>
    <derivirana_varijabla naziv="DomainObject.Predmet.Broj_1">6161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St-6161/2015</izvorni_sadrzaj>
    <derivirana_varijabla naziv="DomainObject.Predmet.OznakaBroj_1">St-6161/2015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SOLIDARNOST ZA STARIJE I NEMOĆNE OSOBE</izvorni_sadrzaj>
    <derivirana_varijabla naziv="DomainObject.Predmet.ProtustrankaFormated_1">  UDRUGA SOLIDARNOST ZA STARIJE I NEMOĆNE OSOBE</derivirana_varijabla>
  </DomainObject.Predmet.ProtustrankaFormated>
  <DomainObject.Predmet.ProtustrankaFormatedOIB>
    <izvorni_sadrzaj>  UDRUGA SOLIDARNOST ZA STARIJE I NEMOĆNE OSOBE, OIB 19768424088</izvorni_sadrzaj>
    <derivirana_varijabla naziv="DomainObject.Predmet.ProtustrankaFormatedOIB_1">  UDRUGA SOLIDARNOST ZA STARIJE I NEMOĆNE OSOBE, OIB 19768424088</derivirana_varijabla>
  </DomainObject.Predmet.ProtustrankaFormatedOIB>
  <DomainObject.Predmet.ProtustrankaFormatedWithAdress>
    <izvorni_sadrzaj> UDRUGA SOLIDARNOST ZA STARIJE I NEMOĆNE OSOBE, Kornatska 3, 10000 Zagreb</izvorni_sadrzaj>
    <derivirana_varijabla naziv="DomainObject.Predmet.ProtustrankaFormatedWithAdress_1"> UDRUGA SOLIDARNOST ZA STARIJE I NEMOĆNE OSOBE, Kornatska 3, 10000 Zagreb</derivirana_varijabla>
  </DomainObject.Predmet.ProtustrankaFormatedWithAdress>
  <DomainObject.Predmet.ProtustrankaFormatedWithAdressOIB>
    <izvorni_sadrzaj> UDRUGA SOLIDARNOST ZA STARIJE I NEMOĆNE OSOBE, OIB 19768424088, Kornatska 3, 10000 Zagreb</izvorni_sadrzaj>
    <derivirana_varijabla naziv="DomainObject.Predmet.ProtustrankaFormatedWithAdressOIB_1"> UDRUGA SOLIDARNOST ZA STARIJE I NEMOĆNE OSOBE, OIB 19768424088, Kornatska 3, 10000 Zagreb</derivirana_varijabla>
  </DomainObject.Predmet.ProtustrankaFormatedWithAdressOIB>
  <DomainObject.Predmet.ProtustrankaWithAdress>
    <izvorni_sadrzaj>UDRUGA SOLIDARNOST ZA STARIJE I NEMOĆNE OSOBE Kornatska 3, 10000 Zagreb</izvorni_sadrzaj>
    <derivirana_varijabla naziv="DomainObject.Predmet.ProtustrankaWithAdress_1">UDRUGA SOLIDARNOST ZA STARIJE I NEMOĆNE OSOBE Kornatska 3, 10000 Zagreb</derivirana_varijabla>
  </DomainObject.Predmet.ProtustrankaWithAdress>
  <DomainObject.Predmet.ProtustrankaWithAdressOIB>
    <izvorni_sadrzaj>UDRUGA SOLIDARNOST ZA STARIJE I NEMOĆNE OSOBE, OIB 19768424088, Kornatska 3, 10000 Zagreb</izvorni_sadrzaj>
    <derivirana_varijabla naziv="DomainObject.Predmet.ProtustrankaWithAdressOIB_1">UDRUGA SOLIDARNOST ZA STARIJE I NEMOĆNE OSOBE, OIB 19768424088, Kornatska 3, 10000 Zagreb</derivirana_varijabla>
  </DomainObject.Predmet.ProtustrankaWithAdressOIB>
  <DomainObject.Predmet.ProtustrankaNazivFormated>
    <izvorni_sadrzaj>UDRUGA SOLIDARNOST ZA STARIJE I NEMOĆNE OSOBE</izvorni_sadrzaj>
    <derivirana_varijabla naziv="DomainObject.Predmet.ProtustrankaNazivFormated_1">UDRUGA SOLIDARNOST ZA STARIJE I NEMOĆNE OSOBE</derivirana_varijabla>
  </DomainObject.Predmet.ProtustrankaNazivFormated>
  <DomainObject.Predmet.ProtustrankaNazivFormatedOIB>
    <izvorni_sadrzaj>UDRUGA SOLIDARNOST ZA STARIJE I NEMOĆNE OSOBE, OIB 19768424088</izvorni_sadrzaj>
    <derivirana_varijabla naziv="DomainObject.Predmet.ProtustrankaNazivFormatedOIB_1">UDRUGA SOLIDARNOST ZA STARIJE I NEMOĆNE OSOBE, OIB 19768424088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SOLIDARNOST ZA STARIJE I NEMOĆNE OSOBE</item>
    </izvorni_sadrzaj>
    <derivirana_varijabla naziv="DomainObject.Predmet.ProtuStrankaListFormated_1">
      <item>UDRUGA SOLIDARNOST ZA STARIJE I NEMOĆNE OSOBE</item>
    </derivirana_varijabla>
  </DomainObject.Predmet.ProtuStrankaListFormated>
  <DomainObject.Predmet.ProtuStrankaListFormatedOIB>
    <izvorni_sadrzaj>
      <item>UDRUGA SOLIDARNOST ZA STARIJE I NEMOĆNE OSOBE, OIB 19768424088</item>
    </izvorni_sadrzaj>
    <derivirana_varijabla naziv="DomainObject.Predmet.ProtuStrankaListFormatedOIB_1">
      <item>UDRUGA SOLIDARNOST ZA STARIJE I NEMOĆNE OSOBE, OIB 19768424088</item>
    </derivirana_varijabla>
  </DomainObject.Predmet.ProtuStrankaListFormatedOIB>
  <DomainObject.Predmet.ProtuStrankaListFormatedWithAdress>
    <izvorni_sadrzaj>
      <item>UDRUGA SOLIDARNOST ZA STARIJE I NEMOĆNE OSOBE, Kornatska 3, 10000 Zagreb</item>
    </izvorni_sadrzaj>
    <derivirana_varijabla naziv="DomainObject.Predmet.ProtuStrankaListFormatedWithAdress_1">
      <item>UDRUGA SOLIDARNOST ZA STARIJE I NEMOĆNE OSOBE, Kornatska 3, 10000 Zagreb</item>
    </derivirana_varijabla>
  </DomainObject.Predmet.ProtuStrankaListFormatedWithAdress>
  <DomainObject.Predmet.ProtuStrankaListFormatedWithAdressOIB>
    <izvorni_sadrzaj>
      <item>UDRUGA SOLIDARNOST ZA STARIJE I NEMOĆNE OSOBE, OIB 19768424088, Kornatska 3, 10000 Zagreb</item>
    </izvorni_sadrzaj>
    <derivirana_varijabla naziv="DomainObject.Predmet.ProtuStrankaListFormatedWithAdressOIB_1">
      <item>UDRUGA SOLIDARNOST ZA STARIJE I NEMOĆNE OSOBE, OIB 19768424088, Kornatska 3, 10000 Zagreb</item>
    </derivirana_varijabla>
  </DomainObject.Predmet.ProtuStrankaListFormatedWithAdressOIB>
  <DomainObject.Predmet.ProtuStrankaListNazivFormated>
    <izvorni_sadrzaj>
      <item>UDRUGA SOLIDARNOST ZA STARIJE I NEMOĆNE OSOBE</item>
    </izvorni_sadrzaj>
    <derivirana_varijabla naziv="DomainObject.Predmet.ProtuStrankaListNazivFormated_1">
      <item>UDRUGA SOLIDARNOST ZA STARIJE I NEMOĆNE OSOBE</item>
    </derivirana_varijabla>
  </DomainObject.Predmet.ProtuStrankaListNazivFormated>
  <DomainObject.Predmet.ProtuStrankaListNazivFormatedOIB>
    <izvorni_sadrzaj>
      <item>UDRUGA SOLIDARNOST ZA STARIJE I NEMOĆNE OSOBE, OIB 19768424088</item>
    </izvorni_sadrzaj>
    <derivirana_varijabla naziv="DomainObject.Predmet.ProtuStrankaListNazivFormatedOIB_1">
      <item>UDRUGA SOLIDARNOST ZA STARIJE I NEMOĆNE OSOBE, OIB 19768424088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SOLIDARNOST ZA STARIJE I NEMOĆNE OSOBE</izvorni_sadrzaj>
    <derivirana_varijabla naziv="DomainObject.Predmet.ProtustrankaIDrugi_1">UDRUGA SOLIDARNOST ZA STARIJE I NEMOĆNE OSOBE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SOLIDARNOST ZA STARIJE I NEMOĆNE OSOBE, OIB 19768424088, Kornatska 3, 10000 Zagreb</izvorni_sadrzaj>
    <derivirana_varijabla naziv="DomainObject.Predmet.ProtustrankaIDrugiAdressOIB_1">UDRUGA SOLIDARNOST ZA STARIJE I NEMOĆNE OSOBE, OIB 19768424088, Kornatska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SOLIDARNOST ZA STARIJE I NEMOĆNE OSOBE</item>
      <item>FINA Regionalni centar Zagreb</item>
    </izvorni_sadrzaj>
    <derivirana_varijabla naziv="DomainObject.Predmet.SudioniciListNaziv_1">
      <item>UDRUGA SOLIDARNOST ZA STARIJE I NEMOĆNE OSOBE</item>
      <item>FINA Regionalni centar Zagreb</item>
    </derivirana_varijabla>
  </DomainObject.Predmet.SudioniciListNaziv>
  <DomainObject.Predmet.SudioniciListAdressOIB>
    <izvorni_sadrzaj>
      <item>UDRUGA SOLIDARNOST ZA STARIJE I NEMOĆNE OSOBE, OIB 19768424088, Kornatska 3,10000 Zagreb</item>
      <item>FINA Regionalni centar Zagreb, OIB 85821130368, Trg svibanjskih žrtava 1995. 1,10000 Zagreb</item>
    </izvorni_sadrzaj>
    <derivirana_varijabla naziv="DomainObject.Predmet.SudioniciListAdressOIB_1">
      <item>UDRUGA SOLIDARNOST ZA STARIJE I NEMOĆNE OSOBE, OIB 19768424088, Kornatska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19768424088</item>
      <item>, OIB 85821130368</item>
    </izvorni_sadrzaj>
    <derivirana_varijabla naziv="DomainObject.Predmet.SudioniciListNazivOIB_1">
      <item>, OIB 19768424088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1345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2015-12-10T10:29:00Z</dcterms:created>
  <dc:creator>ilukac</dc:creator>
  <cp:lastModifiedBy>Nikolina Krunić</cp:lastModifiedBy>
  <cp:lastPrinted>2015-12-10T10:29:00Z</cp:lastPrinted>
  <dcterms:modified xmlns:xsi="http://www.w3.org/2001/XMLSchema-instance" xsi:type="dcterms:W3CDTF">2015-12-10T13:23:00Z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