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9669" w14:paraId="5989669" w:rsidRDefault="002C5A29" w:rsidP="00733BC3" w:rsidR="002603B8">
      <w:pPr>
        <w:jc w:val="right"/>
        <w15:collapsed w:val="false"/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</w:p>
    <w:p w:rsidRDefault="002603B8" w:rsidP="00733BC3" w:rsidR="002603B8">
      <w:pPr>
        <w:jc w:val="right"/>
      </w:pPr>
    </w:p>
    <w:p w:rsidRDefault="002603B8" w:rsidP="00733BC3" w:rsidR="002603B8">
      <w:pPr>
        <w:jc w:val="right"/>
      </w:pPr>
    </w:p>
    <w:p w:rsidRDefault="002603B8" w:rsidP="00733BC3" w:rsidR="002603B8">
      <w:pPr>
        <w:jc w:val="right"/>
      </w:pPr>
    </w:p>
    <w:p w:rsidRDefault="002603B8" w:rsidP="00733BC3" w:rsidR="005B4DE0">
      <w:pPr>
        <w:jc w:val="right"/>
        <w:rPr>
          <w:rFonts w:eastAsia="Calibri"/>
          <w:b/>
          <w:noProof/>
        </w:rPr>
      </w:pPr>
      <w:r>
        <w:t>1</w:t>
      </w:r>
      <w:r w:rsidR="00002857" w:rsidRPr="00756A04">
        <w:t xml:space="preserve"> </w:t>
      </w:r>
      <w:r w:rsidR="002C5A29" w:rsidRPr="00756A04">
        <w:t>St-</w:t>
      </w:r>
      <w:r w:rsidR="00624E06">
        <w:t>9135/2015</w:t>
      </w:r>
    </w:p>
    <w:p w:rsidRDefault="005B4DE0" w:rsidR="00746190" w:rsidRPr="00756A04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</w:t>
      </w:r>
      <w:r w:rsidR="00733BC3"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733BC3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733BC3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</w:t>
      </w:r>
      <w:r w:rsidR="00A73ABA">
        <w:t xml:space="preserve"> stečajnom postupku nad</w:t>
      </w:r>
      <w:r w:rsidR="009E08AD">
        <w:t xml:space="preserve"> stečajnim</w:t>
      </w:r>
      <w:r w:rsidR="00A73ABA">
        <w:t xml:space="preserve"> dužnikom </w:t>
      </w:r>
      <w:r w:rsidR="00624E06" w:rsidRPr="00385E23">
        <w:t>PANONIJA SERVISI d.o.o. u stečaju, Zagreb, Kninski trg 5, OIB: 92672774937</w:t>
      </w:r>
      <w:r w:rsidR="00624E06" w:rsidRPr="00934E99">
        <w:rPr>
          <w:rFonts w:eastAsia="Calibri"/>
        </w:rPr>
        <w:t>,</w:t>
      </w:r>
      <w:r w:rsidR="00A73ABA">
        <w:t xml:space="preserve"> </w:t>
      </w:r>
      <w:r w:rsidR="00624E06">
        <w:t>10. travnja</w:t>
      </w:r>
      <w:r w:rsidR="004B7BFD">
        <w:t xml:space="preserve"> 2019.</w:t>
      </w:r>
    </w:p>
    <w:p w:rsidRDefault="00CD7207" w:rsidP="007A550F" w:rsidR="00CD7207">
      <w:pPr>
        <w:ind w:firstLine="720"/>
        <w:jc w:val="both"/>
      </w:pPr>
    </w:p>
    <w:p w:rsidRDefault="00A0682A" w:rsidP="002C5A29" w:rsidR="00356DC8">
      <w:pPr>
        <w:jc w:val="center"/>
        <w:rPr>
          <w:b/>
        </w:rPr>
      </w:pPr>
      <w:r w:rsidRPr="00756A04">
        <w:t xml:space="preserve">r i j e š i o </w:t>
      </w:r>
      <w:r w:rsidR="00554276" w:rsidRPr="00756A04">
        <w:t xml:space="preserve">    j e</w:t>
      </w:r>
    </w:p>
    <w:p w:rsidRDefault="00C2303B" w:rsidP="002C5A29" w:rsidR="00C2303B" w:rsidRPr="00756A04">
      <w:pPr>
        <w:jc w:val="center"/>
        <w:rPr>
          <w:b/>
        </w:rPr>
      </w:pPr>
    </w:p>
    <w:p w:rsidRDefault="00C2303B" w:rsidP="00C2303B" w:rsidR="00356DC8">
      <w:pPr>
        <w:pStyle w:val="Odlomakpopisa"/>
        <w:spacing w:lineRule="auto" w:line="276"/>
        <w:ind w:left="0"/>
        <w:jc w:val="both"/>
      </w:pPr>
      <w:r>
        <w:tab/>
      </w:r>
      <w:r w:rsidR="005B4DE0">
        <w:t xml:space="preserve">Utvrđuje se da </w:t>
      </w:r>
      <w:r w:rsidR="00624E06">
        <w:t>FEMUR USLUGE d.o.o., Zagreb, Perivoj 23a, OIB: 37719764984</w:t>
      </w:r>
      <w:r w:rsidR="00D51319">
        <w:t xml:space="preserve">, </w:t>
      </w:r>
      <w:r w:rsidR="005B4DE0">
        <w:t xml:space="preserve">ulazi u pravni položaj </w:t>
      </w:r>
      <w:r w:rsidR="002603B8">
        <w:t xml:space="preserve">stečajnog </w:t>
      </w:r>
      <w:r w:rsidR="00624E06">
        <w:t xml:space="preserve">i razlučnog </w:t>
      </w:r>
      <w:r w:rsidR="002603B8">
        <w:t>vjero</w:t>
      </w:r>
      <w:r w:rsidR="00A73ABA">
        <w:t xml:space="preserve">vnika </w:t>
      </w:r>
      <w:r w:rsidR="00624E06">
        <w:t>Jadranka Horvata, Zagreb, Tijardovićeva 38, OIB: 68243523260</w:t>
      </w:r>
      <w:r w:rsidR="00A1660C">
        <w:t>,</w:t>
      </w:r>
      <w:r>
        <w:t xml:space="preserve"> kako je to regulirano Ugovorom o ustupu tražbin</w:t>
      </w:r>
      <w:r w:rsidR="00624E06">
        <w:t>a i prava</w:t>
      </w:r>
      <w:r>
        <w:t xml:space="preserve"> od </w:t>
      </w:r>
      <w:r w:rsidR="00624E06">
        <w:t>21. ožujka 2019</w:t>
      </w:r>
      <w:r w:rsidR="00A1660C">
        <w:t>.</w:t>
      </w:r>
      <w:r w:rsidR="0085423C">
        <w:t xml:space="preserve"> </w:t>
      </w:r>
      <w:r w:rsidR="00A1660C">
        <w:t>ovjerenog</w:t>
      </w:r>
      <w:r w:rsidR="0085423C">
        <w:t xml:space="preserve"> kod</w:t>
      </w:r>
      <w:r>
        <w:t xml:space="preserve"> javnog bilježnika </w:t>
      </w:r>
      <w:r w:rsidR="00624E06">
        <w:t>Nevenke Jukić,</w:t>
      </w:r>
      <w:r>
        <w:t xml:space="preserve"> Zagreb, pod poslovnim brojem OV</w:t>
      </w:r>
      <w:r w:rsidR="00A1660C">
        <w:t>-</w:t>
      </w:r>
      <w:r w:rsidR="00624E06">
        <w:t>973/19 od 21. ožujka 2019</w:t>
      </w:r>
      <w:r w:rsidR="00A1660C">
        <w:t>.</w:t>
      </w:r>
    </w:p>
    <w:p w:rsidRDefault="00C2303B" w:rsidP="00C2303B" w:rsidR="00C2303B" w:rsidRPr="00756A04">
      <w:pPr>
        <w:pStyle w:val="Odlomakpopisa"/>
        <w:spacing w:lineRule="auto" w:line="276"/>
        <w:ind w:left="0"/>
        <w:jc w:val="both"/>
      </w:pPr>
    </w:p>
    <w:p w:rsidRDefault="00A0682A" w:rsidP="00CD7207" w:rsidR="00356DC8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CD7207" w:rsidP="00624E06" w:rsidR="00624E06">
      <w:pPr>
        <w:pStyle w:val="Odlomakpopisa"/>
        <w:spacing w:lineRule="auto" w:line="276"/>
        <w:ind w:left="0"/>
        <w:jc w:val="both"/>
      </w:pPr>
      <w:r>
        <w:tab/>
      </w:r>
      <w:r w:rsidR="00624E06">
        <w:t>FEMUR USLUGE d.o.o., Zagreb, Perivoj 23a, OIB: 37719764984</w:t>
      </w:r>
      <w:r w:rsidR="00C2303B">
        <w:t>,</w:t>
      </w:r>
      <w:r w:rsidR="009E08AD">
        <w:t xml:space="preserve"> je obavijestio sud da je</w:t>
      </w:r>
      <w:r w:rsidR="002603B8">
        <w:t xml:space="preserve"> novi stečajni</w:t>
      </w:r>
      <w:r w:rsidR="0085423C">
        <w:t xml:space="preserve"> </w:t>
      </w:r>
      <w:r w:rsidR="00A1660C">
        <w:t xml:space="preserve">i razlučni </w:t>
      </w:r>
      <w:r w:rsidR="002603B8">
        <w:t>vjerovnik umjesto dosadašnjeg stečajnog</w:t>
      </w:r>
      <w:r w:rsidR="00A1660C">
        <w:t xml:space="preserve"> i razlučnog</w:t>
      </w:r>
      <w:r w:rsidR="002603B8">
        <w:t xml:space="preserve"> vjerovnika </w:t>
      </w:r>
      <w:r w:rsidR="00624E06">
        <w:t>Jadranka Horvata, Zagreb, Tijardovićeva 38, OIB: 68243523260,</w:t>
      </w:r>
      <w:r w:rsidR="00A1660C">
        <w:t>,</w:t>
      </w:r>
      <w:r w:rsidR="0085423C">
        <w:t xml:space="preserve"> </w:t>
      </w:r>
      <w:r w:rsidR="00C2303B">
        <w:t xml:space="preserve">kako je to regulirano </w:t>
      </w:r>
      <w:r w:rsidR="00624E06">
        <w:t>Ugovorom o ustupu tražbina i prava od 21. ožujka 2019. ovjerenog kod javnog bilježnika Nevenke Jukić, Zagreb, pod poslovnim brojem OV-973/19 od 21. ožujka 2019.</w:t>
      </w:r>
    </w:p>
    <w:p w:rsidRDefault="00C2303B" w:rsidP="00C2303B" w:rsidR="00C2303B">
      <w:pPr>
        <w:pStyle w:val="Odlomakpopisa"/>
        <w:spacing w:lineRule="auto" w:line="276"/>
        <w:ind w:left="0"/>
        <w:jc w:val="both"/>
      </w:pPr>
    </w:p>
    <w:p w:rsidRDefault="009E08AD" w:rsidP="009E08AD" w:rsidR="009E08AD">
      <w:pPr>
        <w:jc w:val="both"/>
      </w:pPr>
      <w:r>
        <w:tab/>
        <w:t>Temeljem čl. 146. st. 2. Stečajnog zakona (Narodne novine broj 71/15, 104/17, dalje:SZ) ako stečajni vjerovnik otuđi svoju tražbinu koju je prijavio u stečajnom postupku, njezin stjecatelj ulazi u pravni položaj svoga prednika.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>Slijedom navedenog odlučeno je kao u izreci rješenja.</w:t>
      </w:r>
    </w:p>
    <w:p w:rsidRDefault="00356DC8" w:rsidP="009E08AD" w:rsidR="00356DC8">
      <w:pPr>
        <w:jc w:val="both"/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624E06">
        <w:t>10. travnja</w:t>
      </w:r>
      <w:r w:rsidR="0085423C">
        <w:t xml:space="preserve"> </w:t>
      </w:r>
      <w:r w:rsidR="002603B8">
        <w:t>2019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746190" w:rsidR="00666D09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CD111D">
        <w:t>, v.r.</w:t>
      </w:r>
    </w:p>
    <w:p w:rsidRDefault="00CD111D" w:rsidP="00746190" w:rsidR="00CD111D">
      <w:pPr>
        <w:jc w:val="center"/>
      </w:pPr>
    </w:p>
    <w:p w:rsidRDefault="00CD111D" w:rsidP="00746190" w:rsidR="00CD111D">
      <w:pPr>
        <w:jc w:val="center"/>
      </w:pPr>
      <w:r>
        <w:t xml:space="preserve">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Draženka Prpić</w:t>
      </w:r>
    </w:p>
    <w:p w:rsidRDefault="00746190" w:rsidP="00746190" w:rsidR="00746190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A27FEE" w:rsidR="00A27FEE"/>
    <w:p w:rsidRDefault="002C5A29" w:rsidR="002C5A29" w:rsidRPr="00756A04">
      <w:r w:rsidRPr="00756A04">
        <w:t>Dna:</w:t>
      </w:r>
    </w:p>
    <w:p w:rsidRDefault="00356DC8" w:rsidP="007D7A92" w:rsidR="00293964">
      <w:pPr>
        <w:numPr>
          <w:ilvl w:val="0"/>
          <w:numId w:val="3"/>
        </w:numPr>
      </w:pPr>
      <w:r>
        <w:t>Stečajni upravitelj</w:t>
      </w:r>
      <w:r w:rsidR="002603B8">
        <w:t xml:space="preserve"> </w:t>
      </w:r>
    </w:p>
    <w:p w:rsidRDefault="00624E06" w:rsidP="007D7A92" w:rsidR="00624E06">
      <w:pPr>
        <w:numPr>
          <w:ilvl w:val="0"/>
          <w:numId w:val="3"/>
        </w:numPr>
      </w:pPr>
      <w:r>
        <w:t>Jadranko Horvat po punomoćniku</w:t>
      </w:r>
    </w:p>
    <w:p w:rsidRDefault="009E08AD" w:rsidP="00C2303B" w:rsidR="00C2303B">
      <w:pPr>
        <w:numPr>
          <w:ilvl w:val="0"/>
          <w:numId w:val="3"/>
        </w:numPr>
      </w:pPr>
      <w:r>
        <w:t xml:space="preserve">Vjerovnik </w:t>
      </w:r>
      <w:r w:rsidR="00624E06">
        <w:t>FEMUR USLUGE</w:t>
      </w:r>
      <w:r w:rsidR="00A1660C">
        <w:t xml:space="preserve"> d.o.o.</w:t>
      </w:r>
      <w:r w:rsidR="00624E06">
        <w:t xml:space="preserve"> po punomoćniku</w:t>
      </w:r>
    </w:p>
    <w:p w:rsidRDefault="00356DC8" w:rsidP="00332B3C" w:rsidR="00356DC8">
      <w:pPr>
        <w:numPr>
          <w:ilvl w:val="0"/>
          <w:numId w:val="3"/>
        </w:numPr>
      </w:pPr>
      <w:r>
        <w:t>e-oglasna ploča suda</w:t>
      </w:r>
    </w:p>
    <w:p w:rsidRDefault="00356DC8" w:rsidP="00332B3C" w:rsidR="00356DC8">
      <w:pPr>
        <w:numPr>
          <w:ilvl w:val="0"/>
          <w:numId w:val="3"/>
        </w:numPr>
      </w:pPr>
      <w:r>
        <w:t>spis</w:t>
      </w:r>
    </w:p>
    <w:p w:rsidRDefault="002C5A29" w:rsidR="002C5A29" w:rsidRPr="00756A04"/>
    <w:sectPr w:rsidSect="00A0682A" w:rsidR="002C5A29" w:rsidRPr="00756A0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FA0" w:rsidR="004F6FA0">
      <w:r>
        <w:separator/>
      </w:r>
    </w:p>
  </w:endnote>
  <w:endnote w:id="0" w:type="continuationSeparator">
    <w:p w:rsidRDefault="004F6FA0" w:rsidR="004F6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FA0" w:rsidR="004F6FA0">
      <w:r>
        <w:separator/>
      </w:r>
    </w:p>
  </w:footnote>
  <w:footnote w:id="0" w:type="continuationSeparator">
    <w:p w:rsidRDefault="004F6FA0" w:rsidR="004F6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6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  <w:p w:rsidRDefault="00461343" w:rsidP="0020454A" w:rsidR="00461343">
    <w:pPr>
      <w:pStyle w:val="Zaglavlje"/>
      <w:jc w:val="right"/>
    </w:pPr>
    <w:r>
      <w:t>1 St-</w:t>
    </w:r>
    <w:r w:rsidR="00624E06">
      <w:t>9135/2015</w:t>
    </w: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  <w:p w:rsidRDefault="0085423C" w:rsidP="0020454A" w:rsidR="0085423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2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20454A"/>
    <w:rsid w:val="00225BD8"/>
    <w:rsid w:val="002261DD"/>
    <w:rsid w:val="0024637D"/>
    <w:rsid w:val="00256340"/>
    <w:rsid w:val="002603B8"/>
    <w:rsid w:val="00266F9D"/>
    <w:rsid w:val="00270724"/>
    <w:rsid w:val="00293964"/>
    <w:rsid w:val="002944F5"/>
    <w:rsid w:val="002A10C0"/>
    <w:rsid w:val="002C5A29"/>
    <w:rsid w:val="002D24DA"/>
    <w:rsid w:val="002D5696"/>
    <w:rsid w:val="002D6432"/>
    <w:rsid w:val="002E1DB1"/>
    <w:rsid w:val="002F52CE"/>
    <w:rsid w:val="00305A02"/>
    <w:rsid w:val="00332B3C"/>
    <w:rsid w:val="00356DC8"/>
    <w:rsid w:val="003905DD"/>
    <w:rsid w:val="003927BA"/>
    <w:rsid w:val="003A5527"/>
    <w:rsid w:val="00425050"/>
    <w:rsid w:val="0044721B"/>
    <w:rsid w:val="00453681"/>
    <w:rsid w:val="00461343"/>
    <w:rsid w:val="004B7BFD"/>
    <w:rsid w:val="004C1F76"/>
    <w:rsid w:val="004F47B9"/>
    <w:rsid w:val="004F6FA0"/>
    <w:rsid w:val="00514424"/>
    <w:rsid w:val="00534194"/>
    <w:rsid w:val="00554276"/>
    <w:rsid w:val="00575829"/>
    <w:rsid w:val="00590E9E"/>
    <w:rsid w:val="005A0A57"/>
    <w:rsid w:val="005B4DE0"/>
    <w:rsid w:val="005C0BF6"/>
    <w:rsid w:val="005C12E6"/>
    <w:rsid w:val="005E67DB"/>
    <w:rsid w:val="00600DC2"/>
    <w:rsid w:val="00615C6B"/>
    <w:rsid w:val="006220F9"/>
    <w:rsid w:val="00624E06"/>
    <w:rsid w:val="00642EEE"/>
    <w:rsid w:val="00666D09"/>
    <w:rsid w:val="00685688"/>
    <w:rsid w:val="006B4D5C"/>
    <w:rsid w:val="00711EA0"/>
    <w:rsid w:val="007170B8"/>
    <w:rsid w:val="00717D4A"/>
    <w:rsid w:val="00733BC3"/>
    <w:rsid w:val="00746190"/>
    <w:rsid w:val="00756A04"/>
    <w:rsid w:val="00757873"/>
    <w:rsid w:val="007A1E0B"/>
    <w:rsid w:val="007A550F"/>
    <w:rsid w:val="007D1E4B"/>
    <w:rsid w:val="007D7A92"/>
    <w:rsid w:val="007E0D81"/>
    <w:rsid w:val="00851615"/>
    <w:rsid w:val="0085423C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9E08AD"/>
    <w:rsid w:val="00A043A3"/>
    <w:rsid w:val="00A0682A"/>
    <w:rsid w:val="00A1660C"/>
    <w:rsid w:val="00A22E26"/>
    <w:rsid w:val="00A27FEE"/>
    <w:rsid w:val="00A41272"/>
    <w:rsid w:val="00A45BA8"/>
    <w:rsid w:val="00A505C4"/>
    <w:rsid w:val="00A73ABA"/>
    <w:rsid w:val="00A74268"/>
    <w:rsid w:val="00A85546"/>
    <w:rsid w:val="00B0746A"/>
    <w:rsid w:val="00B24AC0"/>
    <w:rsid w:val="00B34BE5"/>
    <w:rsid w:val="00B35809"/>
    <w:rsid w:val="00B634C4"/>
    <w:rsid w:val="00B67344"/>
    <w:rsid w:val="00B8017C"/>
    <w:rsid w:val="00B918B5"/>
    <w:rsid w:val="00BB2959"/>
    <w:rsid w:val="00BB7E5E"/>
    <w:rsid w:val="00BD6E4A"/>
    <w:rsid w:val="00C12A9F"/>
    <w:rsid w:val="00C15F36"/>
    <w:rsid w:val="00C2303B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1319"/>
    <w:rsid w:val="00D54CE1"/>
    <w:rsid w:val="00D65F64"/>
    <w:rsid w:val="00DB5D91"/>
    <w:rsid w:val="00DE04E4"/>
    <w:rsid w:val="00DE6E22"/>
    <w:rsid w:val="00DF5DB1"/>
    <w:rsid w:val="00DF5F87"/>
    <w:rsid w:val="00E5219A"/>
    <w:rsid w:val="00E9156E"/>
    <w:rsid w:val="00EA5FC3"/>
    <w:rsid w:val="00ED66CC"/>
    <w:rsid w:val="00EE61A0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6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6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6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6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6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6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6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6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6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6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</izvorni_sadrzaj>
    <derivirana_varijabla naziv="DomainObject.Primjedba_1">ustup tražbine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9135</izvorni_sadrzaj>
    <derivirana_varijabla naziv="DomainObject.Predmet.Broj_1">9135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PREUZELA ST.
UPRAVITELJICA D. HULJEV 11.10.2018.
vratila - 14.11.2018.</izvorni_sadrzaj>
    <derivirana_varijabla naziv="DomainObject.Predmet.Opis_1">PRIJAVE TRAŽBINA PREUZELA ST.
UPRAVITELJICA D. HULJEV 11.10.2018.
vratila - 14.11.2018.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St-9135/2015</izvorni_sadrzaj>
    <derivirana_varijabla naziv="DomainObject.Predmet.OznakaBroj_1">St-9135/2015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PANONIJA SERVISI d.o.o. u stečaju zastupanog po punomoćniku DRAŽEN ANDROIĆ</izvorni_sadrzaj>
    <derivirana_varijabla naziv="DomainObject.Predmet.ProtustrankaFormated_1">  PANONIJA SERVISI d.o.o. u stečaju zastupanog po punomoćniku DRAŽEN ANDROIĆ</derivirana_varijabla>
  </DomainObject.Predmet.ProtustrankaFormated>
  <DomainObject.Predmet.ProtustrankaFormatedOIB>
    <izvorni_sadrzaj>  PANONIJA SERVISI d.o.o. u stečaju, OIB 92672774937 zastupanog po punomoćniku DRAŽEN ANDROIĆ</izvorni_sadrzaj>
    <derivirana_varijabla naziv="DomainObject.Predmet.ProtustrankaFormatedOIB_1">  PANONIJA SERVISI d.o.o. u stečaju, OIB 92672774937 zastupanog po punomoćniku DRAŽEN ANDROIĆ</derivirana_varijabla>
  </DomainObject.Predmet.ProtustrankaFormatedOIB>
  <DomainObject.Predmet.ProtustrankaFormatedWithAdress>
    <izvorni_sadrzaj> PANONIJA SERVISI d.o.o. u stečaju, Kninski trg 5, 10000 Zagreb zastupanog po punomoćniku DRAŽEN ANDROIĆ</izvorni_sadrzaj>
    <derivirana_varijabla naziv="DomainObject.Predmet.ProtustrankaFormatedWithAdress_1"> PANONIJA SERVISI d.o.o. u stečaju, Kninski trg 5, 10000 Zagreb zastupanog po punomoćniku DRAŽEN ANDROIĆ</derivirana_varijabla>
  </DomainObject.Predmet.ProtustrankaFormatedWithAdress>
  <DomainObject.Predmet.ProtustrankaFormatedWithAdressOIB>
    <izvorni_sadrzaj> PANONIJA SERVISI d.o.o. u stečaju, OIB 92672774937, Kninski trg 5, 10000 Zagreb zastupanog po punomoćniku DRAŽEN ANDROIĆ</izvorni_sadrzaj>
    <derivirana_varijabla naziv="DomainObject.Predmet.ProtustrankaFormatedWithAdressOIB_1"> PANONIJA SERVISI d.o.o. u stečaju, OIB 92672774937, Kninski trg 5, 10000 Zagreb zastupanog po punomoćniku DRAŽEN ANDROIĆ</derivirana_varijabla>
  </DomainObject.Predmet.ProtustrankaFormatedWithAdressOIB>
  <DomainObject.Predmet.ProtustrankaWithAdress>
    <izvorni_sadrzaj>PANONIJA SERVISI d.o.o. u stečaju Kninski trg 5, 10000 Zagreb</izvorni_sadrzaj>
    <derivirana_varijabla naziv="DomainObject.Predmet.ProtustrankaWithAdress_1">PANONIJA SERVISI d.o.o. u stečaju Kninski trg 5, 10000 Zagreb</derivirana_varijabla>
  </DomainObject.Predmet.ProtustrankaWithAdress>
  <DomainObject.Predmet.ProtustrankaWithAdressOIB>
    <izvorni_sadrzaj>PANONIJA SERVISI d.o.o. u stečaju, OIB 92672774937, Kninski trg 5, 10000 Zagreb</izvorni_sadrzaj>
    <derivirana_varijabla naziv="DomainObject.Predmet.ProtustrankaWithAdressOIB_1">PANONIJA SERVISI d.o.o. u stečaju, OIB 92672774937, Kninski trg 5, 10000 Zagreb</derivirana_varijabla>
  </DomainObject.Predmet.ProtustrankaWithAdressOIB>
  <DomainObject.Predmet.ProtustrankaNazivFormated>
    <izvorni_sadrzaj>PANONIJA SERVISI d.o.o. u stečaju</izvorni_sadrzaj>
    <derivirana_varijabla naziv="DomainObject.Predmet.ProtustrankaNazivFormated_1">PANONIJA SERVISI d.o.o. u stečaju</derivirana_varijabla>
  </DomainObject.Predmet.ProtustrankaNazivFormated>
  <DomainObject.Predmet.ProtustrankaNazivFormatedOIB>
    <izvorni_sadrzaj>PANONIJA SERVISI d.o.o. u stečaju, OIB 92672774937</izvorni_sadrzaj>
    <derivirana_varijabla naziv="DomainObject.Predmet.ProtustrankaNazivFormatedOIB_1">PANONIJA SERVISI d.o.o. u stečaju, OIB 92672774937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ANDROIĆ; PILANA KRASNO društvo s ograničenom odgovornošću za šumarstvo, preradu drva i trgovinu; Marko Mitić; KUMAL S d.o.o. za proizvodnju i promet građevinskim materijalom; KUFNER GRUPA društvo s ograničenom odgovornošću za savjetovanje; VJEROVNICI</izvorni_sadrzaj>
    <derivirana_varijabla naziv="DomainObject.Predmet.StrankaFormated_1">  FINA Regionalni centar Zagreb; DRAŽEN ANDROIĆ; PILANA KRASNO društvo s ograničenom odgovornošću za šumarstvo, preradu drva i trgovinu; Marko Mitić; KUMAL S d.o.o. za proizvodnju i promet građevinskim materijalom; KUFNER GRUPA društvo s ograničenom odgovornošću za savjetovanje; VJEROVNICI</derivirana_varijabla>
  </DomainObject.Predmet.StrankaFormated>
  <DomainObject.Predmet.StrankaFormatedOIB>
    <izvorni_sadrzaj>  FINA Regionalni centar Zagreb, OIB 85821130368; DRAŽEN ANDROIĆ, OIB 54566692683; PILANA KRASNO društvo s ograničenom odgovornošću za šumarstvo, preradu drva i trgovinu, OIB 96105025533; Marko Mitić, OIB 04550630871; KUMAL S d.o.o. za proizvodnju i promet građevinskim materijalom, OIB 71549040939; KUFNER GRUPA društvo s ograničenom odgovornošću za savjetovanje, OIB 43766894145; VJEROVNICI</izvorni_sadrzaj>
    <derivirana_varijabla naziv="DomainObject.Predmet.StrankaFormatedOIB_1">  FINA Regionalni centar Zagreb, OIB 85821130368; DRAŽEN ANDROIĆ, OIB 54566692683; PILANA KRASNO društvo s ograničenom odgovornošću za šumarstvo, preradu drva i trgovinu, OIB 96105025533; Marko Mitić, OIB 04550630871; KUMAL S d.o.o. za proizvodnju i promet građevinskim materijalom, OIB 71549040939; KUFNER GRUPA društvo s ograničenom odgovornošću za savjetovanje, OIB 43766894145; VJEROVNICI</derivirana_varijabla>
  </DomainObject.Predmet.StrankaFormatedOIB>
  <DomainObject.Predmet.StrankaFormatedWithAdress>
    <izvorni_sadrzaj> FINA Regionalni centar Zagreb, Trg svibanjskih žrtava 1995. br. 1, 10000 Zagreb; DRAŽEN ANDROIĆ, Ulica Jurja Dobrile 8, 52470 Umag; PILANA KRASNO društvo s ograničenom odgovornošću za šumarstvo, preradu drva i trgovinu, Snježnička 34, 51304 Gerovo; Marko Mitić, Prevoj 23, 10000 Zagreb; KUMAL S d.o.o. za proizvodnju i promet građevinskim materijalom, Ilica 251, 10000 Zagreb; KUFNER GRUPA društvo s ograničenom odgovornošću za savjetovanje, Ilica 251, 10000 Zagreb; VJEROVNICI</izvorni_sadrzaj>
    <derivirana_varijabla naziv="DomainObject.Predmet.StrankaFormatedWithAdress_1"> FINA Regionalni centar Zagreb, Trg svibanjskih žrtava 1995. br. 1, 10000 Zagreb; DRAŽEN ANDROIĆ, Ulica Jurja Dobrile 8, 52470 Umag; PILANA KRASNO društvo s ograničenom odgovornošću za šumarstvo, preradu drva i trgovinu, Snježnička 34, 51304 Gerovo; Marko Mitić, Prevoj 23, 10000 Zagreb; KUMAL S d.o.o. za proizvodnju i promet građevinskim materijalom, Ilica 251, 10000 Zagreb; KUFNER GRUPA društvo s ograničenom odgovornošću za savjetovanje, Ilica 251, 10000 Zagreb; VJEROVNICI</derivirana_varijabla>
  </DomainObject.Predmet.StrankaFormatedWithAdress>
  <DomainObject.Predmet.StrankaFormatedWithAdressOIB>
    <izvorni_sadrzaj> FINA Regionalni centar Zagreb, OIB 85821130368, Trg svibanjskih žrtava 1995. br. 1, 10000 Zagreb; DRAŽEN ANDROIĆ, OIB 54566692683, Ulica Jurja Dobrile 8, 52470 Umag; PILANA KRASNO društvo s ograničenom odgovornošću za šumarstvo, preradu drva i trgovinu, OIB 96105025533, Snježnička 34, 51304 Gerovo; Marko Mitić, OIB 04550630871, Prevoj 23, 10000 Zagreb; KUMAL S d.o.o. za proizvodnju i promet građevinskim materijalom, OIB 71549040939, Ilica 251, 10000 Zagreb; KUFNER GRUPA društvo s ograničenom odgovornošću za savjetovanje, OIB 43766894145, Ilica 251, 10000 Zagreb; VJEROVNICI</izvorni_sadrzaj>
    <derivirana_varijabla naziv="DomainObject.Predmet.StrankaFormatedWithAdressOIB_1"> FINA Regionalni centar Zagreb, OIB 85821130368, Trg svibanjskih žrtava 1995. br. 1, 10000 Zagreb; DRAŽEN ANDROIĆ, OIB 54566692683, Ulica Jurja Dobrile 8, 52470 Umag; PILANA KRASNO društvo s ograničenom odgovornošću za šumarstvo, preradu drva i trgovinu, OIB 96105025533, Snježnička 34, 51304 Gerovo; Marko Mitić, OIB 04550630871, Prevoj 23, 10000 Zagreb; KUMAL S d.o.o. za proizvodnju i promet građevinskim materijalom, OIB 71549040939, Ilica 251, 10000 Zagreb; KUFNER GRUPA društvo s ograničenom odgovornošću za savjetovanje, OIB 43766894145, Ilica 251, 10000 Zagreb; VJEROVNICI</derivirana_varijabla>
  </DomainObject.Predmet.StrankaFormatedWithAdressOIB>
  <DomainObject.Predmet.StrankaWithAdress>
    <izvorni_sadrzaj>FINA Regionalni centar Zagreb Trg svibanjskih žrtava 1995. br. 1,10000 Zagreb,DRAŽEN ANDROIĆ Ulica Jurja Dobrile 8,52470 Umag,PILANA KRASNO društvo s ograničenom odgovornošću za šumarstvo, preradu drva i trgovinu Snježnička 34,51304 Gerovo,Marko Mitić Prevoj 23,10000 Zagreb,KUMAL S d.o.o. za proizvodnju i promet građevinskim materijalom Ilica 251,10000 Zagreb,KUFNER GRUPA društvo s ograničenom odgovornošću za savjetovanje Ilica 251,10000 Zagreb,VJEROVNICI </izvorni_sadrzaj>
    <derivirana_varijabla naziv="DomainObject.Predmet.StrankaWithAdress_1">FINA Regionalni centar Zagreb Trg svibanjskih žrtava 1995. br. 1,10000 Zagreb,DRAŽEN ANDROIĆ Ulica Jurja Dobrile 8,52470 Umag,PILANA KRASNO društvo s ograničenom odgovornošću za šumarstvo, preradu drva i trgovinu Snježnička 34,51304 Gerovo,Marko Mitić Prevoj 23,10000 Zagreb,KUMAL S d.o.o. za proizvodnju i promet građevinskim materijalom Ilica 251,10000 Zagreb,KUFNER GRUPA društvo s ograničenom odgovornošću za savjetovanje Ilica 251,10000 Zagreb,VJEROVNICI </derivirana_varijabla>
  </DomainObject.Predmet.StrankaWithAdress>
  <DomainObject.Predmet.StrankaWithAdressOIB>
    <izvorni_sadrzaj>FINA Regionalni centar Zagreb, OIB 85821130368, Trg svibanjskih žrtava 1995. br. 1,10000 Zagreb,DRAŽEN ANDROIĆ, OIB 54566692683, Ulica Jurja Dobrile 8,52470 Umag,PILANA KRASNO društvo s ograničenom odgovornošću za šumarstvo, preradu drva i trgovinu, OIB 96105025533, Snježnička 34,51304 Gerovo,Marko Mitić, OIB 04550630871, Prevoj 23,10000 Zagreb,KUMAL S d.o.o. za proizvodnju i promet građevinskim materijalom, OIB 71549040939, Ilica 251,10000 Zagreb,KUFNER GRUPA društvo s ograničenom odgovornošću za savjetovanje, OIB 43766894145, Ilica 251,10000 Zagreb,VJEROVNICI</izvorni_sadrzaj>
    <derivirana_varijabla naziv="DomainObject.Predmet.StrankaWithAdressOIB_1">FINA Regionalni centar Zagreb, OIB 85821130368, Trg svibanjskih žrtava 1995. br. 1,10000 Zagreb,DRAŽEN ANDROIĆ, OIB 54566692683, Ulica Jurja Dobrile 8,52470 Umag,PILANA KRASNO društvo s ograničenom odgovornošću za šumarstvo, preradu drva i trgovinu, OIB 96105025533, Snježnička 34,51304 Gerovo,Marko Mitić, OIB 04550630871, Prevoj 23,10000 Zagreb,KUMAL S d.o.o. za proizvodnju i promet građevinskim materijalom, OIB 71549040939, Ilica 251,10000 Zagreb,KUFNER GRUPA društvo s ograničenom odgovornošću za savjetovanje, OIB 43766894145, Ilica 251,10000 Zagreb,VJEROVNICI</derivirana_varijabla>
  </DomainObject.Predmet.StrankaWithAdressOIB>
  <DomainObject.Predmet.StrankaNazivFormated>
    <izvorni_sadrzaj>FINA Regionalni centar Zagreb,DRAŽEN ANDROIĆ,PILANA KRASNO društvo s ograničenom odgovornošću za šumarstvo, preradu drva i trgovinu,Marko Mitić,KUMAL S d.o.o. za proizvodnju i promet građevinskim materijalom,KUFNER GRUPA društvo s ograničenom odgovornošću za savjetovanje,VJEROVNICI</izvorni_sadrzaj>
    <derivirana_varijabla naziv="DomainObject.Predmet.StrankaNazivFormated_1">FINA Regionalni centar Zagreb,DRAŽEN ANDROIĆ,PILANA KRASNO društvo s ograničenom odgovornošću za šumarstvo, preradu drva i trgovinu,Marko Mitić,KUMAL S d.o.o. za proizvodnju i promet građevinskim materijalom,KUFNER GRUPA društvo s ograničenom odgovornošću za savjetovanje,VJEROVNICI</derivirana_varijabla>
  </DomainObject.Predmet.StrankaNazivFormated>
  <DomainObject.Predmet.StrankaNazivFormatedOIB>
    <izvorni_sadrzaj>FINA Regionalni centar Zagreb, OIB 85821130368,DRAŽEN ANDROIĆ, OIB 54566692683,PILANA KRASNO društvo s ograničenom odgovornošću za šumarstvo, preradu drva i trgovinu, OIB 96105025533,Marko Mitić, OIB 04550630871,KUMAL S d.o.o. za proizvodnju i promet građevinskim materijalom, OIB 71549040939,KUFNER GRUPA društvo s ograničenom odgovornošću za savjetovanje, OIB 43766894145,VJEROVNICI</izvorni_sadrzaj>
    <derivirana_varijabla naziv="DomainObject.Predmet.StrankaNazivFormatedOIB_1">FINA Regionalni centar Zagreb, OIB 85821130368,DRAŽEN ANDROIĆ, OIB 54566692683,PILANA KRASNO društvo s ograničenom odgovornošću za šumarstvo, preradu drva i trgovinu, OIB 96105025533,Marko Mitić, OIB 04550630871,KUMAL S d.o.o. za proizvodnju i promet građevinskim materijalom, OIB 71549040939,KUFNER GRUPA društvo s ograničenom odgovornošću za savjetovanje, OIB 43766894145,VJEROVNICI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</izvorni_sadrzaj>
    <derivirana_varijabla naziv="DomainObject.Predmet.StrankaListFormated_1"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</derivirana_varijabla>
  </DomainObject.Predmet.StrankaListFormated>
  <DomainObject.Predmet.StrankaListFormatedOIB>
    <izvorni_sadrzaj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  <item>VJEROVNICI</item>
    </izvorni_sadrzaj>
    <derivirana_varijabla naziv="DomainObject.Predmet.StrankaListFormatedOIB_1"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DRAŽEN ANDROIĆ, Ulica Jurja Dobrile 8, 52470 Umag</item>
      <item>PILANA KRASNO društvo s ograničenom odgovornošću za šumarstvo, preradu drva i trgovinu, Snježnička 34, 51304 Gerovo</item>
      <item>Marko Mitić, Prevoj 23, 10000 Zagreb</item>
      <item>KUMAL S d.o.o. za proizvodnju i promet građevinskim materijalom, Ilica 251, 10000 Zagreb</item>
      <item>KUFNER GRUPA društvo s ograničenom odgovornošću za savjetovanje, Ilica 251, 10000 Zagreb</item>
      <item>VJEROVNICI</item>
    </izvorni_sadrzaj>
    <derivirana_varijabla naziv="DomainObject.Predmet.StrankaListFormatedWithAdress_1">
      <item>FINA Regionalni centar Zagreb, Trg svibanjskih žrtava 1995. br. 1, 10000 Zagreb</item>
      <item>DRAŽEN ANDROIĆ, Ulica Jurja Dobrile 8, 52470 Umag</item>
      <item>PILANA KRASNO društvo s ograničenom odgovornošću za šumarstvo, preradu drva i trgovinu, Snježnička 34, 51304 Gerovo</item>
      <item>Marko Mitić, Prevoj 23, 10000 Zagreb</item>
      <item>KUMAL S d.o.o. za proizvodnju i promet građevinskim materijalom, Ilica 251, 10000 Zagreb</item>
      <item>KUFNER GRUPA društvo s ograničenom odgovornošću za savjetovanje, Ilica 251,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DRAŽEN ANDROIĆ, OIB 54566692683, Ulica Jurja Dobrile 8, 52470 Umag</item>
      <item>PILANA KRASNO društvo s ograničenom odgovornošću za šumarstvo, preradu drva i trgovinu, OIB 96105025533, Snježnička 34, 51304 Gerovo</item>
      <item>Marko Mitić, OIB 04550630871, Prevoj 23, 10000 Zagreb</item>
      <item>KUMAL S d.o.o. za proizvodnju i promet građevinskim materijalom, OIB 71549040939, Ilica 251, 10000 Zagreb</item>
      <item>KUFNER GRUPA društvo s ograničenom odgovornošću za savjetovanje, OIB 43766894145, Ilica 251,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DRAŽEN ANDROIĆ, OIB 54566692683, Ulica Jurja Dobrile 8, 52470 Umag</item>
      <item>PILANA KRASNO društvo s ograničenom odgovornošću za šumarstvo, preradu drva i trgovinu, OIB 96105025533, Snježnička 34, 51304 Gerovo</item>
      <item>Marko Mitić, OIB 04550630871, Prevoj 23, 10000 Zagreb</item>
      <item>KUMAL S d.o.o. za proizvodnju i promet građevinskim materijalom, OIB 71549040939, Ilica 251, 10000 Zagreb</item>
      <item>KUFNER GRUPA društvo s ograničenom odgovornošću za savjetovanje, OIB 43766894145, Ilica 251, 10000 Zagreb</item>
      <item>VJEROVNICI</item>
    </derivirana_varijabla>
  </DomainObject.Predmet.StrankaListFormatedWithAdressOIB>
  <DomainObject.Predmet.StrankaListNazivFormated>
    <izvorni_sadrzaj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</izvorni_sadrzaj>
    <derivirana_varijabla naziv="DomainObject.Predmet.StrankaListNazivFormated_1"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</derivirana_varijabla>
  </DomainObject.Predmet.StrankaListNazivFormated>
  <DomainObject.Predmet.StrankaListNazivFormatedOIB>
    <izvorni_sadrzaj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  <item>VJEROVNICI</item>
    </izvorni_sadrzaj>
    <derivirana_varijabla naziv="DomainObject.Predmet.StrankaListNazivFormatedOIB_1"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  <item>VJEROVNICI</item>
    </derivirana_varijabla>
  </DomainObject.Predmet.StrankaListNazivFormatedOIB>
  <DomainObject.Predmet.ProtuStrankaListFormated>
    <izvorni_sadrzaj>
      <item>PANONIJA SERVISI d.o.o. u stečaju zastupanog po punomoćniku DRAŽEN ANDROIĆ</item>
    </izvorni_sadrzaj>
    <derivirana_varijabla naziv="DomainObject.Predmet.ProtuStrankaListFormated_1">
      <item>PANONIJA SERVISI d.o.o. u stečaju zastupanog po punomoćniku DRAŽEN ANDROIĆ</item>
    </derivirana_varijabla>
  </DomainObject.Predmet.ProtuStrankaListFormated>
  <DomainObject.Predmet.ProtuStrankaListFormatedOIB>
    <izvorni_sadrzaj>
      <item>PANONIJA SERVISI d.o.o. u stečaju, OIB 92672774937 zastupanog po punomoćniku DRAŽEN ANDROIĆ</item>
    </izvorni_sadrzaj>
    <derivirana_varijabla naziv="DomainObject.Predmet.ProtuStrankaListFormatedOIB_1">
      <item>PANONIJA SERVISI d.o.o. u stečaju, OIB 92672774937 zastupanog po punomoćniku DRAŽEN ANDROIĆ</item>
    </derivirana_varijabla>
  </DomainObject.Predmet.ProtuStrankaListFormatedOIB>
  <DomainObject.Predmet.ProtuStrankaListFormatedWithAdress>
    <izvorni_sadrzaj>
      <item>PANONIJA SERVISI d.o.o. u stečaju, Kninski trg 5, 10000 Zagreb zastupanog po punomoćniku DRAŽEN ANDROIĆ</item>
    </izvorni_sadrzaj>
    <derivirana_varijabla naziv="DomainObject.Predmet.ProtuStrankaListFormatedWithAdress_1">
      <item>PANONIJA SERVISI d.o.o. u stečaju, Kninski trg 5, 10000 Zagreb zastupanog po punomoćniku DRAŽEN ANDROIĆ</item>
    </derivirana_varijabla>
  </DomainObject.Predmet.ProtuStrankaListFormatedWithAdress>
  <DomainObject.Predmet.ProtuStrankaListFormatedWithAdressOIB>
    <izvorni_sadrzaj>
      <item>PANONIJA SERVISI d.o.o. u stečaju, OIB 92672774937, Kninski trg 5, 10000 Zagreb zastupanog po punomoćniku DRAŽEN ANDROIĆ</item>
    </izvorni_sadrzaj>
    <derivirana_varijabla naziv="DomainObject.Predmet.ProtuStrankaListFormatedWithAdressOIB_1">
      <item>PANONIJA SERVISI d.o.o. u stečaju, OIB 92672774937, Kninski trg 5, 10000 Zagreb zastupanog po punomoćniku DRAŽEN ANDROIĆ</item>
    </derivirana_varijabla>
  </DomainObject.Predmet.ProtuStrankaListFormatedWithAdressOIB>
  <DomainObject.Predmet.ProtuStrankaListNazivFormated>
    <izvorni_sadrzaj>
      <item>PANONIJA SERVISI d.o.o. u stečaju</item>
    </izvorni_sadrzaj>
    <derivirana_varijabla naziv="DomainObject.Predmet.ProtuStrankaListNazivFormated_1">
      <item>PANONIJA SERVISI d.o.o. u stečaju</item>
    </derivirana_varijabla>
  </DomainObject.Predmet.ProtuStrankaListNazivFormated>
  <DomainObject.Predmet.ProtuStrankaListNazivFormatedOIB>
    <izvorni_sadrzaj>
      <item>PANONIJA SERVISI d.o.o. u stečaju, OIB 92672774937</item>
    </izvorni_sadrzaj>
    <derivirana_varijabla naziv="DomainObject.Predmet.ProtuStrankaListNazivFormatedOIB_1">
      <item>PANONIJA SERVISI d.o.o. u stečaju, OIB 92672774937</item>
    </derivirana_varijabla>
  </DomainObject.Predmet.ProtuStrankaListNazivFormatedOIB>
  <DomainObject.Predmet.OstaliListFormated>
    <izvorni_sadrzaj>
      <item>DAVOR BIŠĆAN</item>
      <item>DRAŽEN ANDROIĆ punomoćnik sudionika u postupku PANONIJA SERVISI d.o.o. u stečaju</item>
      <item>DARFIN d.o.o.</item>
    </izvorni_sadrzaj>
    <derivirana_varijabla naziv="DomainObject.Predmet.OstaliListFormated_1">
      <item>DAVOR BIŠĆAN</item>
      <item>DRAŽEN ANDROIĆ punomoćnik sudionika u postupku PANONIJA SERVISI d.o.o. u stečaju</item>
      <item>DARFIN d.o.o.</item>
    </derivirana_varijabla>
  </DomainObject.Predmet.OstaliListFormated>
  <DomainObject.Predmet.OstaliListFormatedOIB>
    <izvorni_sadrzaj>
      <item>DAVOR BIŠĆAN, OIB 99116868296</item>
      <item>DRAŽEN ANDROIĆ, OIB 54566692683 punomoćnik sudionika u postupku PANONIJA SERVISI d.o.o. u stečaju</item>
      <item>DARFIN d.o.o., OIB 85403698394</item>
    </izvorni_sadrzaj>
    <derivirana_varijabla naziv="DomainObject.Predmet.OstaliListFormatedOIB_1">
      <item>DAVOR BIŠĆAN, OIB 99116868296</item>
      <item>DRAŽEN ANDROIĆ, OIB 54566692683 punomoćnik sudionika u postupku PANONIJA SERVISI d.o.o. u stečaju</item>
      <item>DARFIN d.o.o., OIB 85403698394</item>
    </derivirana_varijabla>
  </DomainObject.Predmet.OstaliListFormatedOIB>
  <DomainObject.Predmet.OstaliListFormatedWithAdress>
    <izvorni_sadrzaj>
      <item>DAVOR BIŠĆAN, Jurišićeva 10, 10000 Zagreb</item>
      <item>DRAŽEN ANDROIĆ, Ulica Jurja Dobrile 8, 52470 Umag punomoćnik sudionika u postupku PANONIJA SERVISI d.o.o. u stečaju</item>
      <item>DARFIN d.o.o., Radnička 34a, 10000 Zagreb</item>
    </izvorni_sadrzaj>
    <derivirana_varijabla naziv="DomainObject.Predmet.OstaliListFormatedWithAdress_1">
      <item>DAVOR BIŠĆAN, Jurišićeva 10, 10000 Zagreb</item>
      <item>DRAŽEN ANDROIĆ, Ulica Jurja Dobrile 8, 52470 Umag punomoćnik sudionika u postupku PANONIJA SERVISI d.o.o. u stečaju</item>
      <item>DARFIN d.o.o., Radnička 34a, 10000 Zagreb</item>
    </derivirana_varijabla>
  </DomainObject.Predmet.OstaliListFormatedWithAdress>
  <DomainObject.Predmet.OstaliListFormatedWithAdressOIB>
    <izvorni_sadrzaj>
      <item>DAVOR BIŠĆAN, OIB 99116868296, Jurišićeva 10, 10000 Zagreb</item>
      <item>DRAŽEN ANDROIĆ, OIB 54566692683, Ulica Jurja Dobrile 8, 52470 Umag punomoćnik sudionika u postupku PANONIJA SERVISI d.o.o. u stečaju</item>
      <item>DARFIN d.o.o., OIB 85403698394, Radnička 34a, 10000 Zagreb</item>
    </izvorni_sadrzaj>
    <derivirana_varijabla naziv="DomainObject.Predmet.OstaliListFormatedWithAdressOIB_1">
      <item>DAVOR BIŠĆAN, OIB 99116868296, Jurišićeva 10, 10000 Zagreb</item>
      <item>DRAŽEN ANDROIĆ, OIB 54566692683, Ulica Jurja Dobrile 8, 52470 Umag punomoćnik sudionika u postupku PANONIJA SERVISI d.o.o. u stečaju</item>
      <item>DARFIN d.o.o., OIB 85403698394, Radnička 34a, 10000 Zagreb</item>
    </derivirana_varijabla>
  </DomainObject.Predmet.OstaliListFormatedWithAdressOIB>
  <DomainObject.Predmet.OstaliListNazivFormated>
    <izvorni_sadrzaj>
      <item>DAVOR BIŠĆAN</item>
      <item>DRAŽEN ANDROIĆ</item>
      <item>DARFIN d.o.o.</item>
    </izvorni_sadrzaj>
    <derivirana_varijabla naziv="DomainObject.Predmet.OstaliListNazivFormated_1">
      <item>DAVOR BIŠĆAN</item>
      <item>DRAŽEN ANDROIĆ</item>
      <item>DARFIN d.o.o.</item>
    </derivirana_varijabla>
  </DomainObject.Predmet.OstaliListNazivFormated>
  <DomainObject.Predmet.OstaliListNazivFormatedOIB>
    <izvorni_sadrzaj>
      <item>DAVOR BIŠĆAN, OIB 99116868296</item>
      <item>DRAŽEN ANDROIĆ, OIB 54566692683</item>
      <item>DARFIN d.o.o., OIB 85403698394</item>
    </izvorni_sadrzaj>
    <derivirana_varijabla naziv="DomainObject.Predmet.OstaliListNazivFormatedOIB_1">
      <item>DAVOR BIŠĆAN, OIB 99116868296</item>
      <item>DRAŽEN ANDROIĆ, OIB 54566692683</item>
      <item>DARFIN d.o.o., OIB 85403698394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PANONIJA SERVISI d.o.o. u stečaju</izvorni_sadrzaj>
    <derivirana_varijabla naziv="DomainObject.Predmet.ProtustrankaIDrugi_1">PANONIJA SERVISI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PANONIJA SERVISI d.o.o. u stečaju, OIB 92672774937, Kninski trg 5, 10000 Zagreb</izvorni_sadrzaj>
    <derivirana_varijabla naziv="DomainObject.Predmet.ProtustrankaIDrugiAdressOIB_1">PANONIJA SERVISI d.o.o. u stečaju, OIB 92672774937, Kninski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PANONIJA SERVISI d.o.o. u stečaju</item>
      <item>DAVOR BIŠĆAN</item>
      <item>DRAŽEN ANDROIĆ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  <item>DARFIN d.o.o.</item>
    </izvorni_sadrzaj>
    <derivirana_varijabla naziv="DomainObject.Predmet.SudioniciListNaziv_1">
      <item>FINA Regionalni centar Zagreb</item>
      <item>PANONIJA SERVISI d.o.o. u stečaju</item>
      <item>DAVOR BIŠĆAN</item>
      <item>DRAŽEN ANDROIĆ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  <item>DARFIN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PANONIJA SERVISI d.o.o. u stečaju, OIB 92672774937, Kninski trg 5,10000 Zagreb</item>
      <item>DAVOR BIŠĆAN, OIB 99116868296, Jurišićeva 10,10000 Zagreb</item>
      <item>DRAŽEN ANDROIĆ, OIB 54566692683, Ulica Jurja Dobrile 8,52470 Umag</item>
      <item>DRAŽEN ANDROIĆ, OIB 54566692683, Ulica Jurja Dobrile 8,52470 Umag</item>
      <item>PILANA KRASNO društvo s ograničenom odgovornošću za šumarstvo, preradu drva i trgovinu, OIB 96105025533, Snježnička 34,51304 Gerovo</item>
      <item>Marko Mitić, OIB 04550630871, Prevoj 23,10000 Zagreb</item>
      <item>KUMAL S d.o.o. za proizvodnju i promet građevinskim materijalom, OIB 71549040939, Ilica 251,10000 Zagreb</item>
      <item>KUFNER GRUPA društvo s ograničenom odgovornošću za savjetovanje, OIB 43766894145, Ilica 251,10000 Zagreb</item>
      <item>VJEROVNICI</item>
      <item>DARFIN d.o.o., OIB 85403698394, Radnička 34a,10000 Zagreb</item>
    </izvorni_sadrzaj>
    <derivirana_varijabla naziv="DomainObject.Predmet.SudioniciListAdressOIB_1">
      <item>FINA Regionalni centar Zagreb, OIB 85821130368, Trg svibanjskih žrtava 1995. br. 1,10000 Zagreb</item>
      <item>PANONIJA SERVISI d.o.o. u stečaju, OIB 92672774937, Kninski trg 5,10000 Zagreb</item>
      <item>DAVOR BIŠĆAN, OIB 99116868296, Jurišićeva 10,10000 Zagreb</item>
      <item>DRAŽEN ANDROIĆ, OIB 54566692683, Ulica Jurja Dobrile 8,52470 Umag</item>
      <item>DRAŽEN ANDROIĆ, OIB 54566692683, Ulica Jurja Dobrile 8,52470 Umag</item>
      <item>PILANA KRASNO društvo s ograničenom odgovornošću za šumarstvo, preradu drva i trgovinu, OIB 96105025533, Snježnička 34,51304 Gerovo</item>
      <item>Marko Mitić, OIB 04550630871, Prevoj 23,10000 Zagreb</item>
      <item>KUMAL S d.o.o. za proizvodnju i promet građevinskim materijalom, OIB 71549040939, Ilica 251,10000 Zagreb</item>
      <item>KUFNER GRUPA društvo s ograničenom odgovornošću za savjetovanje, OIB 43766894145, Ilica 251,10000 Zagreb</item>
      <item>VJEROVNICI</item>
      <item>DARFIN d.o.o., OIB 85403698394, Radnička 34a,10000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92672774937</item>
      <item>, OIB 99116868296</item>
      <item>, OIB 54566692683</item>
      <item>, OIB 54566692683</item>
      <item>, OIB 96105025533</item>
      <item>, OIB 04550630871</item>
      <item>, OIB 71549040939</item>
      <item>, OIB 43766894145</item>
      <item>, OIB null</item>
      <item>, OIB 85403698394</item>
    </izvorni_sadrzaj>
    <derivirana_varijabla naziv="DomainObject.Predmet.SudioniciListNazivOIB_1">
      <item>, OIB 85821130368</item>
      <item>, OIB 92672774937</item>
      <item>, OIB 99116868296</item>
      <item>, OIB 54566692683</item>
      <item>, OIB 54566692683</item>
      <item>, OIB 96105025533</item>
      <item>, OIB 04550630871</item>
      <item>, OIB 71549040939</item>
      <item>, OIB 43766894145</item>
      <item>, OIB null</item>
      <item>, OIB 85403698394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St-9135/2015-91</izvorni_sadrzaj>
    <derivirana_varijabla naziv="DomainObject.PredzadnjaOdlukaIzPredmeta.Oznaka_1">St-9135/2015-91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BC824B-1BB3-496A-AC5D-10DCC3A98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314</properties:Words>
  <properties:Characters>1663</properties:Characters>
  <properties:Lines>61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2019-04-10T08:14:00Z</dcterms:created>
  <dc:creator>Korisnik</dc:creator>
  <cp:lastModifiedBy>Draženka Prpić</cp:lastModifiedBy>
  <cp:lastPrinted>2019-04-10T08:15:00Z</cp:lastPrinted>
  <dcterms:modified xmlns:xsi="http://www.w3.org/2001/XMLSchema-instance" xsi:type="dcterms:W3CDTF">2019-04-10T08:16:00Z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STEČAJU-St-9135-15.docx)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