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fbc3" w14:paraId="e69fbc3" w:rsidRDefault="00F650BE" w:rsidP="00F650BE" w:rsidR="00F650B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50BE" w:rsidP="00F650BE" w:rsidR="00F650BE" w:rsidRPr="00716FD0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r w:rsidRPr="00716FD0">
        <w:rPr>
          <w:rFonts w:cs="Times New Roman" w:eastAsia="Times New Roman"/>
          <w:bCs/>
          <w:szCs w:val="20"/>
          <w:lang w:eastAsia="en-US" w:val="it-IT"/>
        </w:rPr>
        <w:t>REPUBLIKA HRVATSKA</w:t>
      </w:r>
    </w:p>
    <w:p w:rsidRDefault="00F650BE" w:rsidP="00F650BE" w:rsidR="00F650B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16FD0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F650BE" w:rsidP="00F650BE" w:rsidR="00F650B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650BE" w:rsidP="00F650BE" w:rsidR="00F650BE" w:rsidRPr="00716FD0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F650BE" w:rsidP="00F650BE" w:rsidR="00F650B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650BE" w:rsidP="00F650BE" w:rsidR="00F650BE" w:rsidRPr="005D578C">
      <w:pPr>
        <w:jc w:val="center"/>
        <w:rPr>
          <w:rFonts w:cs="Times New Roman" w:eastAsia="Times New Roman"/>
          <w:szCs w:val="24"/>
        </w:rPr>
      </w:pPr>
    </w:p>
    <w:p w:rsidRDefault="00F650BE" w:rsidP="00F650BE" w:rsidR="00F650B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650BE" w:rsidP="00F650BE" w:rsidR="00F650BE" w:rsidRPr="005D578C">
      <w:pPr>
        <w:rPr>
          <w:rFonts w:cs="Times New Roman" w:eastAsia="Times New Roman"/>
          <w:szCs w:val="24"/>
        </w:rPr>
      </w:pPr>
    </w:p>
    <w:p w:rsidRDefault="00F650BE" w:rsidP="00F650BE" w:rsidR="00F650B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POMORSKO UČILIŠTE EURONAUTIK Pula, Riva 1, OIB 44363180332, MBS 130033758, 1</w:t>
      </w:r>
      <w:r w:rsidR="00716FD0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2016.</w:t>
      </w:r>
    </w:p>
    <w:p w:rsidRDefault="00F650BE" w:rsidP="00F650BE" w:rsidR="00F650BE" w:rsidRPr="005D578C">
      <w:pPr>
        <w:rPr>
          <w:rFonts w:cs="Times New Roman" w:eastAsia="Times New Roman"/>
          <w:szCs w:val="24"/>
        </w:rPr>
      </w:pPr>
    </w:p>
    <w:p w:rsidRDefault="00F650BE" w:rsidP="00F650BE" w:rsidR="00F650B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650BE" w:rsidP="00F650BE" w:rsidR="00F650BE" w:rsidRPr="005D578C">
      <w:pPr>
        <w:rPr>
          <w:rFonts w:cs="Times New Roman" w:eastAsia="Times New Roman"/>
          <w:szCs w:val="24"/>
        </w:rPr>
      </w:pPr>
    </w:p>
    <w:p w:rsidRDefault="00F650BE" w:rsidP="00F650BE" w:rsidR="00F650BE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POMORSKO UČILIŠTE EURONAUTIK Pula, Riva 1, OIB 44363180332, MBS 130033758.</w:t>
      </w:r>
    </w:p>
    <w:p w:rsidRDefault="00F650BE" w:rsidP="00F650BE" w:rsidR="00F650BE" w:rsidRPr="005D578C">
      <w:pPr>
        <w:ind w:firstLine="709"/>
        <w:rPr>
          <w:rFonts w:cs="Times New Roman" w:eastAsia="Times New Roman"/>
          <w:szCs w:val="24"/>
        </w:rPr>
      </w:pPr>
    </w:p>
    <w:p w:rsidRDefault="00F650BE" w:rsidP="00F650BE" w:rsidR="00F650B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F650BE" w:rsidP="00F650BE" w:rsidR="00F650BE">
      <w:pPr>
        <w:rPr>
          <w:rFonts w:cs="Times New Roman" w:eastAsia="Times New Roman"/>
          <w:szCs w:val="20"/>
        </w:rPr>
      </w:pPr>
    </w:p>
    <w:p w:rsidRDefault="00F650BE" w:rsidP="00F650BE" w:rsidR="00F650B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POMORSKO UČILIŠTE EURONAUTIK Pula, Riva 1, OIB 44363180332, MBS 130033758.</w:t>
      </w:r>
    </w:p>
    <w:p w:rsidRDefault="00F650BE" w:rsidP="00F650BE" w:rsidR="00F650BE">
      <w:pPr>
        <w:ind w:firstLine="709"/>
        <w:rPr>
          <w:rFonts w:cs="Times New Roman" w:eastAsia="Times New Roman"/>
          <w:szCs w:val="24"/>
        </w:rPr>
      </w:pPr>
    </w:p>
    <w:p w:rsidRDefault="00F650BE" w:rsidP="00F650BE" w:rsidR="00F650B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POMORSKO UČILIŠTE EURONAUTIK Pula, Riva 1, OIB 44363180332, MBS 130033758.</w:t>
      </w:r>
    </w:p>
    <w:p w:rsidRDefault="00F650BE" w:rsidP="00F650BE" w:rsidR="00F650BE">
      <w:pPr>
        <w:rPr>
          <w:rFonts w:cs="Times New Roman" w:eastAsia="Times New Roman"/>
          <w:szCs w:val="24"/>
        </w:rPr>
      </w:pPr>
    </w:p>
    <w:p w:rsidRDefault="00F650BE" w:rsidP="00F650BE" w:rsidR="00F650BE" w:rsidRPr="005D578C">
      <w:pPr>
        <w:rPr>
          <w:rFonts w:cs="Times New Roman" w:eastAsia="Times New Roman"/>
          <w:szCs w:val="24"/>
        </w:rPr>
      </w:pPr>
    </w:p>
    <w:p w:rsidRDefault="00F650BE" w:rsidP="00F650BE" w:rsidR="00F650B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650BE" w:rsidP="00F650BE" w:rsidR="00F650BE">
      <w:pPr>
        <w:ind w:firstLine="708"/>
        <w:rPr>
          <w:rFonts w:cs="Times New Roman" w:eastAsia="Times New Roman"/>
          <w:szCs w:val="24"/>
        </w:rPr>
      </w:pPr>
    </w:p>
    <w:p w:rsidRDefault="00F650BE" w:rsidP="00F650BE" w:rsidR="00F650B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POMORSKO UČILIŠTE EURONAUTIK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5.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St-1014/2015-3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650BE" w:rsidP="00F650BE" w:rsidR="00F650B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650BE" w:rsidP="00F650BE" w:rsidR="00F650BE" w:rsidRPr="005D578C">
      <w:pPr>
        <w:rPr>
          <w:rFonts w:cs="Times New Roman" w:eastAsia="Times New Roman"/>
          <w:szCs w:val="24"/>
        </w:rPr>
      </w:pPr>
    </w:p>
    <w:p w:rsidRDefault="00F650BE" w:rsidP="00F650BE" w:rsidR="00F650B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716FD0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650BE" w:rsidP="00F650BE" w:rsidR="00F650BE">
      <w:pPr>
        <w:rPr>
          <w:rFonts w:cs="Times New Roman" w:eastAsia="Times New Roman"/>
          <w:szCs w:val="24"/>
        </w:rPr>
      </w:pPr>
    </w:p>
    <w:p w:rsidRDefault="00F650BE" w:rsidP="00F650BE" w:rsidR="00F650B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650BE" w:rsidP="00F650BE" w:rsidR="00F650B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F650BE" w:rsidP="00F650BE" w:rsidR="00F650BE">
      <w:pPr>
        <w:jc w:val="left"/>
        <w:rPr>
          <w:rFonts w:cs="Times New Roman" w:eastAsia="Times New Roman"/>
          <w:szCs w:val="24"/>
        </w:rPr>
      </w:pPr>
    </w:p>
    <w:p w:rsidRDefault="00F650BE" w:rsidP="00F650BE" w:rsidR="00F650BE" w:rsidRPr="005D578C">
      <w:pPr>
        <w:jc w:val="left"/>
        <w:rPr>
          <w:rFonts w:cs="Times New Roman" w:eastAsia="Times New Roman"/>
          <w:szCs w:val="24"/>
        </w:rPr>
      </w:pPr>
    </w:p>
    <w:p w:rsidRDefault="00F650BE" w:rsidP="00F650BE" w:rsidR="00F650B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650BE" w:rsidP="00F650BE" w:rsidR="00F650B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F650BE" w:rsidP="00F650BE" w:rsidR="00F650B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650BE" w:rsidP="00F650BE" w:rsidR="00F650BE">
      <w:pPr>
        <w:rPr>
          <w:rFonts w:cs="Times New Roman" w:eastAsia="Times New Roman"/>
          <w:szCs w:val="24"/>
        </w:rPr>
      </w:pPr>
    </w:p>
    <w:p w:rsidRDefault="00F650BE" w:rsidP="00F650BE" w:rsidR="00F650BE" w:rsidRPr="005D578C">
      <w:pPr>
        <w:rPr>
          <w:rFonts w:cs="Times New Roman" w:eastAsia="Times New Roman"/>
          <w:szCs w:val="24"/>
        </w:rPr>
      </w:pPr>
    </w:p>
    <w:p w:rsidRDefault="00F650BE" w:rsidP="00F650BE" w:rsidR="00F650B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650BE" w:rsidP="00F650BE" w:rsidR="00F650B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650BE" w:rsidP="00F650BE" w:rsidR="00F650B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POMORSKO UČILIŠTE EURONAUTIK Pula, Riva 1, </w:t>
      </w:r>
    </w:p>
    <w:p w:rsidRDefault="00F650BE" w:rsidP="00F650BE" w:rsidR="00F650B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F650BE" w:rsidP="00F650BE" w:rsidR="00F650B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650BE" w:rsidP="00F650BE" w:rsidR="00F650B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 iz Zagreba, Petrinjska 28, </w:t>
      </w:r>
    </w:p>
    <w:p w:rsidRDefault="00F650BE" w:rsidP="00F650BE" w:rsidR="00F650B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F650BE" w:rsidP="00F650BE" w:rsidR="00F650B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F650BE" w:rsidP="00F650BE" w:rsidR="00F650B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F650BE" w:rsidP="00F650BE" w:rsidR="00F650BE"/>
    <w:p w:rsidRDefault="00F650BE" w:rsidP="00F650BE" w:rsidR="00F650BE"/>
    <w:p w:rsidRDefault="00F650BE" w:rsidP="00F650BE" w:rsidR="00F650BE"/>
    <w:p w:rsidRDefault="00F650BE" w:rsidP="00F650BE" w:rsidR="00F650BE"/>
    <w:p w:rsidRDefault="00F650BE" w:rsidP="00F650BE" w:rsidR="00F650BE"/>
    <w:p w:rsidRDefault="00F650BE" w:rsidP="00F650BE" w:rsidR="00F650BE"/>
    <w:p w:rsidRDefault="00F650BE" w:rsidP="00F650BE" w:rsidR="00F650BE"/>
    <w:p w:rsidRDefault="00F650BE" w:rsidP="00F650BE" w:rsidR="00F650BE"/>
    <w:p w:rsidRDefault="00F650BE" w:rsidP="00F650BE" w:rsidR="00F650BE"/>
    <w:p w:rsidRDefault="00F650BE" w:rsidP="00F650BE" w:rsidR="00F650BE"/>
    <w:p w:rsidRDefault="00F650BE" w:rsidP="00F650BE" w:rsidR="00F650BE"/>
    <w:p w:rsidRDefault="00F650BE" w:rsidP="00F650BE" w:rsidR="00F650BE"/>
    <w:p w:rsidRDefault="00F650BE" w:rsidP="00F650BE" w:rsidR="00F650BE"/>
    <w:p w:rsidRDefault="00F650BE" w:rsidP="00F650BE" w:rsidR="00F650BE"/>
    <w:p w:rsidRDefault="00F650BE" w:rsidP="00F650BE" w:rsidR="00F650BE"/>
    <w:p w:rsidRDefault="004F5027" w:rsidR="004F5027"/>
    <w:sectPr w:rsidSect="00F80C4C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0BE" w:rsidP="00F650BE" w:rsidR="00F650BE">
      <w:r>
        <w:separator/>
      </w:r>
    </w:p>
  </w:endnote>
  <w:endnote w:id="0" w:type="continuationSeparator">
    <w:p w:rsidRDefault="00F650BE" w:rsidP="00F650BE" w:rsidR="00F65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0BE" w:rsidP="00F650BE" w:rsidR="00F650BE">
      <w:r>
        <w:separator/>
      </w:r>
    </w:p>
  </w:footnote>
  <w:footnote w:id="0" w:type="continuationSeparator">
    <w:p w:rsidRDefault="00F650BE" w:rsidP="00F650BE" w:rsidR="00F650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50BE" w:rsidP="00F80C4C" w:rsidR="00F80C4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A24C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St-1014/2015-5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50BE" w:rsidP="00F80C4C" w:rsidR="00F80C4C" w:rsidRPr="00A074C3">
    <w:pPr>
      <w:pStyle w:val="Zaglavlje"/>
      <w:jc w:val="right"/>
      <w:rPr>
        <w:szCs w:val="24"/>
      </w:rPr>
    </w:pPr>
    <w:r>
      <w:rPr>
        <w:szCs w:val="24"/>
      </w:rPr>
      <w:t>8 St-1014/2015-5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0534"/>
    <w:rsid w:val="001F0534"/>
    <w:rsid w:val="004F5027"/>
    <w:rsid w:val="00615F84"/>
    <w:rsid w:val="00716FD0"/>
    <w:rsid w:val="008A24C4"/>
    <w:rsid w:val="00F650BE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50B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50B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650B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50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50B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50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50B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5F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F8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15F8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15F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15F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50B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50B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650B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50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50B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50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50B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5F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F8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15F8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15F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15F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St-1014/2015</izvorni_sadrzaj>
    <derivirana_varijabla naziv="DomainObject.Predmet.OznakaBroj_1">St-1014/2015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POMORSKO UČILIŠTE EURONAUTIK, PULA</izvorni_sadrzaj>
    <derivirana_varijabla naziv="DomainObject.Predmet.ProtustrankaFormated_1">  POMORSKO UČILIŠTE EURONAUTIK, PULA</derivirana_varijabla>
  </DomainObject.Predmet.ProtustrankaFormated>
  <DomainObject.Predmet.ProtustrankaFormatedOIB>
    <izvorni_sadrzaj>  POMORSKO UČILIŠTE EURONAUTIK, PULA, OIB 44363180332</izvorni_sadrzaj>
    <derivirana_varijabla naziv="DomainObject.Predmet.ProtustrankaFormatedOIB_1">  POMORSKO UČILIŠTE EURONAUTIK, PULA, OIB 44363180332</derivirana_varijabla>
  </DomainObject.Predmet.ProtustrankaFormatedOIB>
  <DomainObject.Predmet.ProtustrankaFormatedWithAdress>
    <izvorni_sadrzaj> POMORSKO UČILIŠTE EURONAUTIK, PULA, Riva 1, 52100 Pula</izvorni_sadrzaj>
    <derivirana_varijabla naziv="DomainObject.Predmet.ProtustrankaFormatedWithAdress_1"> POMORSKO UČILIŠTE EURONAUTIK, PULA, Riva 1, 52100 Pula</derivirana_varijabla>
  </DomainObject.Predmet.ProtustrankaFormatedWithAdress>
  <DomainObject.Predmet.ProtustrankaFormatedWithAdressOIB>
    <izvorni_sadrzaj> POMORSKO UČILIŠTE EURONAUTIK, PULA, OIB 44363180332, Riva 1, 52100 Pula</izvorni_sadrzaj>
    <derivirana_varijabla naziv="DomainObject.Predmet.ProtustrankaFormatedWithAdressOIB_1"> POMORSKO UČILIŠTE EURONAUTIK, PULA, OIB 44363180332, Riva 1, 52100 Pula</derivirana_varijabla>
  </DomainObject.Predmet.ProtustrankaFormatedWithAdressOIB>
  <DomainObject.Predmet.ProtustrankaWithAdress>
    <izvorni_sadrzaj>POMORSKO UČILIŠTE EURONAUTIK, PULA Riva 1, 52100 Pula</izvorni_sadrzaj>
    <derivirana_varijabla naziv="DomainObject.Predmet.ProtustrankaWithAdress_1">POMORSKO UČILIŠTE EURONAUTIK, PULA Riva 1, 52100 Pula</derivirana_varijabla>
  </DomainObject.Predmet.ProtustrankaWithAdress>
  <DomainObject.Predmet.ProtustrankaWithAdressOIB>
    <izvorni_sadrzaj>POMORSKO UČILIŠTE EURONAUTIK, PULA, OIB 44363180332, Riva 1, 52100 Pula</izvorni_sadrzaj>
    <derivirana_varijabla naziv="DomainObject.Predmet.ProtustrankaWithAdressOIB_1">POMORSKO UČILIŠTE EURONAUTIK, PULA, OIB 44363180332, Riva 1, 52100 Pula</derivirana_varijabla>
  </DomainObject.Predmet.ProtustrankaWithAdressOIB>
  <DomainObject.Predmet.ProtustrankaNazivFormated>
    <izvorni_sadrzaj>POMORSKO UČILIŠTE EURONAUTIK, PULA</izvorni_sadrzaj>
    <derivirana_varijabla naziv="DomainObject.Predmet.ProtustrankaNazivFormated_1">POMORSKO UČILIŠTE EURONAUTIK, PULA</derivirana_varijabla>
  </DomainObject.Predmet.ProtustrankaNazivFormated>
  <DomainObject.Predmet.ProtustrankaNazivFormatedOIB>
    <izvorni_sadrzaj>POMORSKO UČILIŠTE EURONAUTIK, PULA, OIB 44363180332</izvorni_sadrzaj>
    <derivirana_varijabla naziv="DomainObject.Predmet.ProtustrankaNazivFormatedOIB_1">POMORSKO UČILIŠTE EURONAUTIK, PULA, OIB 44363180332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31494.18</izvorni_sadrzaj>
    <derivirana_varijabla naziv="DomainObject.Predmet.TrenutnaVrijednost_1">31494.18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POMORSKO UČILIŠTE EURONAUTIK, PULA</item>
    </izvorni_sadrzaj>
    <derivirana_varijabla naziv="DomainObject.Predmet.ProtuStrankaListFormated_1">
      <item>POMORSKO UČILIŠTE EURONAUTIK, PULA</item>
    </derivirana_varijabla>
  </DomainObject.Predmet.ProtuStrankaListFormated>
  <DomainObject.Predmet.ProtuStrankaListFormatedOIB>
    <izvorni_sadrzaj>
      <item>POMORSKO UČILIŠTE EURONAUTIK, PULA, OIB 44363180332</item>
    </izvorni_sadrzaj>
    <derivirana_varijabla naziv="DomainObject.Predmet.ProtuStrankaListFormatedOIB_1">
      <item>POMORSKO UČILIŠTE EURONAUTIK, PULA, OIB 44363180332</item>
    </derivirana_varijabla>
  </DomainObject.Predmet.ProtuStrankaListFormatedOIB>
  <DomainObject.Predmet.ProtuStrankaListFormatedWithAdress>
    <izvorni_sadrzaj>
      <item>POMORSKO UČILIŠTE EURONAUTIK, PULA, Riva 1, 52100 Pula</item>
    </izvorni_sadrzaj>
    <derivirana_varijabla naziv="DomainObject.Predmet.ProtuStrankaListFormatedWithAdress_1">
      <item>POMORSKO UČILIŠTE EURONAUTIK, PULA, Riva 1, 52100 Pula</item>
    </derivirana_varijabla>
  </DomainObject.Predmet.ProtuStrankaListFormatedWithAdress>
  <DomainObject.Predmet.ProtuStrankaListFormatedWithAdressOIB>
    <izvorni_sadrzaj>
      <item>POMORSKO UČILIŠTE EURONAUTIK, PULA, OIB 44363180332, Riva 1, 52100 Pula</item>
    </izvorni_sadrzaj>
    <derivirana_varijabla naziv="DomainObject.Predmet.ProtuStrankaListFormatedWithAdressOIB_1">
      <item>POMORSKO UČILIŠTE EURONAUTIK, PULA, OIB 44363180332, Riva 1, 52100 Pula</item>
    </derivirana_varijabla>
  </DomainObject.Predmet.ProtuStrankaListFormatedWithAdressOIB>
  <DomainObject.Predmet.ProtuStrankaListNazivFormated>
    <izvorni_sadrzaj>
      <item>POMORSKO UČILIŠTE EURONAUTIK, PULA</item>
    </izvorni_sadrzaj>
    <derivirana_varijabla naziv="DomainObject.Predmet.ProtuStrankaListNazivFormated_1">
      <item>POMORSKO UČILIŠTE EURONAUTIK, PULA</item>
    </derivirana_varijabla>
  </DomainObject.Predmet.ProtuStrankaListNazivFormated>
  <DomainObject.Predmet.ProtuStrankaListNazivFormatedOIB>
    <izvorni_sadrzaj>
      <item>POMORSKO UČILIŠTE EURONAUTIK, PULA, OIB 44363180332</item>
    </izvorni_sadrzaj>
    <derivirana_varijabla naziv="DomainObject.Predmet.ProtuStrankaListNazivFormatedOIB_1">
      <item>POMORSKO UČILIŠTE EURONAUTIK, PULA, OIB 44363180332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POMORSKO UČILIŠTE EURONAUTIK, PULA</izvorni_sadrzaj>
    <derivirana_varijabla naziv="DomainObject.Predmet.ProtustrankaIDrugi_1">POMORSKO UČILIŠTE EURONAUTIK,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POMORSKO UČILIŠTE EURONAUTIK, PULA, OIB 44363180332, Riva 1, 52100 Pula</izvorni_sadrzaj>
    <derivirana_varijabla naziv="DomainObject.Predmet.ProtustrankaIDrugiAdressOIB_1">POMORSKO UČILIŠTE EURONAUTIK, PULA, OIB 44363180332, Riva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POMORSKO UČILIŠTE EURONAUTIK, PULA</item>
    </izvorni_sadrzaj>
    <derivirana_varijabla naziv="DomainObject.Predmet.SudioniciListNaziv_1">
      <item>FINANCIJSKA AGENCIJA, RC RIJEKA, PODRUŽNICA PULA, PULA</item>
      <item>POMORSKO UČILIŠTE EURONAUTIK,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POMORSKO UČILIŠTE EURONAUTIK, PULA, OIB 44363180332, Riva 1,52100 Pula</item>
    </izvorni_sadrzaj>
    <derivirana_varijabla naziv="DomainObject.Predmet.SudioniciListAdressOIB_1">
      <item>FINANCIJSKA AGENCIJA, RC RIJEKA, PODRUŽNICA PULA, PULA, OIB 85821130368, Ulica grada Vukovara 70,Zagreb</item>
      <item>POMORSKO UČILIŠTE EURONAUTIK, PULA, OIB 44363180332, Riva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44363180332</item>
    </izvorni_sadrzaj>
    <derivirana_varijabla naziv="DomainObject.Predmet.SudioniciListNazivOIB_1">
      <item>, OIB 85821130368</item>
      <item>, OIB 44363180332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2990</properties:Characters>
  <properties:Lines>90</properties:Lines>
  <properties:Paragraphs>29</properties:Paragraphs>
  <properties:TotalTime>4</properties:TotalTime>
  <properties:ScaleCrop>false</properties:ScaleCrop>
  <properties:LinksUpToDate>false</properties:LinksUpToDate>
  <properties:CharactersWithSpaces>3557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2016-04-13T07:40:00Z</dcterms:created>
  <dc:creator>Mihaela Kaligari</dc:creator>
  <dc:description/>
  <cp:keywords/>
  <cp:lastModifiedBy>Tamara Žgrablić Širol</cp:lastModifiedBy>
  <dcterms:modified xmlns:xsi="http://www.w3.org/2001/XMLSchema-instance" xsi:type="dcterms:W3CDTF">2016-04-14T06:06:00Z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