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f388" w14:paraId="dc9f388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042AEC" w:rsidRPr="00042AEC">
        <w:rPr>
          <w:sz w:val="24"/>
          <w:szCs w:val="24"/>
          <w:lang w:eastAsia="en-US"/>
        </w:rPr>
        <w:t>ENERGOREMONT d.d., Karlovac (Grad Karlovac), Mala Švarča 155, OIB: 85895363172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</w:t>
      </w:r>
      <w:r w:rsidR="00FE1B71">
        <w:rPr>
          <w:sz w:val="24"/>
          <w:szCs w:val="24"/>
        </w:rPr>
        <w:t>, 104/17</w:t>
      </w:r>
      <w:r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7456FF" w:rsidR="005A4ED0" w:rsidRPr="009B136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 w:rsidR="005A41F3">
        <w:rPr>
          <w:sz w:val="24"/>
          <w:szCs w:val="24"/>
        </w:rPr>
        <w:t>predviđena je jedna skupina vjerovnika – vjerovnici koji imaju neosiguranu tražbinu</w:t>
      </w:r>
      <w:r w:rsidR="00F144CF">
        <w:rPr>
          <w:sz w:val="24"/>
          <w:szCs w:val="24"/>
        </w:rPr>
        <w:t xml:space="preserve">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184EE4" w:rsidP="00F35404" w:rsidR="00184EE4">
      <w:pPr>
        <w:jc w:val="center"/>
        <w:rPr>
          <w:szCs w:val="22"/>
        </w:rPr>
      </w:pPr>
    </w:p>
    <w:p w:rsidRDefault="002F313A" w:rsidP="002F313A" w:rsidR="002F313A" w:rsidRPr="002F313A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 w:hAnsi="Calibri" w:ascii="Calibri"/>
          <w:sz w:val="20"/>
          <w:lang w:eastAsia="en-US"/>
        </w:rPr>
      </w:pPr>
      <w:r w:rsidRPr="002F313A">
        <w:rPr>
          <w:rFonts w:eastAsia="Calibri" w:hAnsi="Calibri" w:ascii="Calibri"/>
          <w:sz w:val="20"/>
          <w:lang w:eastAsia="en-US"/>
        </w:rPr>
        <w:fldChar w:fldCharType="begin"/>
      </w:r>
      <w:r w:rsidRPr="002F313A">
        <w:rPr>
          <w:rFonts w:eastAsia="Calibri" w:hAnsi="Calibri" w:ascii="Calibri"/>
          <w:sz w:val="20"/>
          <w:lang w:eastAsia="en-US"/>
        </w:rPr>
        <w:instrText xml:space="preserve"> LINK </w:instrText>
      </w:r>
      <w:r w:rsidR="00341E13">
        <w:rPr>
          <w:rFonts w:eastAsia="Calibri" w:hAnsi="Calibri" w:ascii="Calibri"/>
          <w:sz w:val="20"/>
          <w:lang w:eastAsia="en-US"/>
        </w:rPr>
        <w:instrText xml:space="preserve">Excel.Sheet.8 "\\\\tszgdc02\\tszg\\ipenic\\STPN-NOVI SPISI PO NOVOM ZAKONU\\st 767-2018 energoremont d.d\\tablice osporenih tražbina\\Kopija Tablica prijavljenih tražbina_14.xls" "Prijave tražbina!R1C1:R184C15" </w:instrText>
      </w:r>
      <w:r w:rsidRPr="002F313A">
        <w:rPr>
          <w:rFonts w:eastAsia="Calibri" w:hAnsi="Calibri" w:ascii="Calibri"/>
          <w:sz w:val="20"/>
          <w:lang w:eastAsia="en-US"/>
        </w:rPr>
        <w:instrText xml:space="preserve">\a \f 5 \h  \* MERGEFORMAT </w:instrText>
      </w:r>
      <w:r w:rsidRPr="002F313A">
        <w:rPr>
          <w:rFonts w:eastAsia="Calibri" w:hAnsi="Calibri" w:ascii="Calibri"/>
          <w:sz w:val="20"/>
          <w:lang w:eastAsia="en-US"/>
        </w:rPr>
        <w:fldChar w:fldCharType="separate"/>
      </w:r>
    </w:p>
    <w:tbl>
      <w:tblPr>
        <w:tblpPr w:tblpY="1" w:vertAnchor="text" w:rightFromText="180" w:leftFromText="180"/>
        <w:tblOverlap w:val="never"/>
        <w:tblW w:type="dxa" w:w="9923"/>
        <w:tblLayout w:type="fixed"/>
        <w:tblLook w:val="04A0" w:noVBand="1" w:noHBand="0" w:lastColumn="0" w:firstColumn="1" w:lastRow="0" w:firstRow="1"/>
      </w:tblPr>
      <w:tblGrid>
        <w:gridCol w:w="1101"/>
        <w:gridCol w:w="2868"/>
        <w:gridCol w:w="1560"/>
        <w:gridCol w:w="2409"/>
        <w:gridCol w:w="1985"/>
      </w:tblGrid>
      <w:tr w:rsidTr="002F313A" w:rsidR="002F313A" w:rsidRPr="002F313A">
        <w:trPr>
          <w:trHeight w:val="1590"/>
        </w:trPr>
        <w:tc>
          <w:tcPr>
            <w:tcW w:type="dxa" w:w="1101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b/>
                <w:bCs/>
                <w:sz w:val="20"/>
                <w:lang w:eastAsia="en-US"/>
              </w:rPr>
              <w:t>Redni broj prijavljene tražbine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b/>
                <w:bCs/>
                <w:sz w:val="20"/>
                <w:lang w:eastAsia="en-US"/>
              </w:rPr>
              <w:t>Ime i prezime / Naziv vjerovnika</w:t>
            </w:r>
          </w:p>
        </w:tc>
        <w:tc>
          <w:tcPr>
            <w:tcW w:type="dxa" w:w="1560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b/>
                <w:bCs/>
                <w:sz w:val="20"/>
                <w:lang w:eastAsia="en-US"/>
              </w:rPr>
              <w:t>OIB vjerovnika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b/>
                <w:bCs/>
                <w:sz w:val="20"/>
                <w:lang w:eastAsia="en-US"/>
              </w:rPr>
              <w:t>Adresa vjerovnika</w:t>
            </w:r>
          </w:p>
        </w:tc>
        <w:tc>
          <w:tcPr>
            <w:tcW w:type="dxa" w:w="1985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b/>
                <w:bCs/>
                <w:sz w:val="20"/>
                <w:lang w:eastAsia="en-US"/>
              </w:rPr>
              <w:t xml:space="preserve">Iznos utvrđene tražbine 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"CNC TEH" VL. ŽELJKO KOŠEK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06611412048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POLJANE 2,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3.658,12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"T-S COLOR" TRGOVAČKI OBRT, VL. TOMISLAV JANUS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53336306979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KOSIRNIKOVA 99,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2.433,94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A.M.I. COMMERCE - LOVREKOVIĆ društvo s ograničenom odgovornošću za trgovinu, izvoz-uvoz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55326209639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Maksimirska 100,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2.193,75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ADRIACINK TRANSPORT d.o.o. za usluge prijevoza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03040465340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Stinice 42 a, 21000 Split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15.654,71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ARKA SERVIS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31340310936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Mala Švarča 155,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130.210,46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ARKADA društvo za izgradnju, proizvodnju, financiranje, trgovinu, inženjering i projektiranje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87802939719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Kolodvorska 1A, 47250 Duga Resa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39.625,00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AUTO LAK SERVIS, VL. BRANKO BEDE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81490774199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NOVAKI 22A,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1.236,06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AUTOMATIKA I PROCESI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53772112509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Bubnjaračka 28,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4.030,63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AUTOTRANSPORT KARLOVAC d.d. prijevoz-trgovina i putnička agencija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97662921077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Gažanski trg 8,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1.746,25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BARKA d.o.o. za ugostiteljstvo i trgovinu u stečaju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66339364882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J.J.Strossmayera 230a, 31000 Osijek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2.010,00</w:t>
            </w:r>
          </w:p>
        </w:tc>
      </w:tr>
      <w:tr w:rsidTr="002F313A" w:rsidR="002F313A" w:rsidRPr="002F313A">
        <w:trPr>
          <w:trHeight w:val="645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BIGA GRUPA društvo s ograničenom odgovornošću za brodski, platformski i industrijski servis, tehnički nadzor, savjetovanje, podvodne radove, specijalna zavarivanja, proizvodnju, usluge, trgovinu i zastupstvo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99697876704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Vinež 620, 52220 Labin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14.493,75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BISNODE društvo s ograničenom odgovornošću za trgovinu, posredovanje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48270876028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Fallerovo šetalište 22,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1.250,00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SANJA BUKVIĆ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35724606355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DONJA JELSA 168,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CINČAONA HELENA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18867325461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Sveta Helena 155, 10380 Sveta Helena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15.986,25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COLIBRI SERVISNO-TRGOVAČKI OBRT, VL. KRISTINA ERDELJAC-BANIČEK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17187619337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STRMAC 39A,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2.299,91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CROMATEC, društvo s ograničenom odgovornošću za proizvodnju i trgovinu dijelova za zavarivanje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17039077406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Hrvatske Bratske Zajednice 2, 10430 Samobor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8.917,49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CVJEĆARSKO-ARANŽERSKO-TRGOVAČKI OBRT "DOROTEJA" VL. VIŠNJA PAVLOVIĆ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34131447247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LOGORIŠTE 36C,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1.050,00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ČAPORICE, d.o.o. za ugostiteljstvo, turizam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09808834049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Bana Jelačića 8, 21240 Trilj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5.370,98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ČISTOĆA d.o.o. za održavanje čistoće i odlaganje komunalnog otpada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70467048139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Gažanski trg 8,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23.840,91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Dalekovod, dioničko društvo za inženjering, proizvodnju i izgradnju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47911242222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Marijana Čavića 4,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9.000,00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DABAR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47936515840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Gornje Mekušje 187,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13.808,52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DASKA, društvo s ograničenom odgovornošću za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72918951062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Dubravski put 4, 22000 Šibenik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1.812,50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DBD LIMARSKI OBRT, VL. DUBRAVKO DRAGANJAC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61442806981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BREZOVAC 6, 47250 DUGA RESA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DINAMIKA društvo s ograničenom odgovornošću za vibraciona mjerenja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09519788934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Miroslava Krleže 25,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26.968,75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DIZALICE BANKOVIĆ, VL. MARIN BANKOVIĆ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82490690994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TREŠNJEVKA 100, 10450 JASTREBARSKO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25.060,00</w:t>
            </w:r>
          </w:p>
        </w:tc>
      </w:tr>
      <w:tr w:rsidTr="002F313A" w:rsidR="002F313A" w:rsidRPr="002F313A">
        <w:trPr>
          <w:trHeight w:val="540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DIZALICE I MONTAŽA društvo s ograničenom odgovornošću za proizvodnju i montažu metalnih konstrukcija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39240293144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Bosanska 4, 22000 Šibenik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8.250,00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DOMES poduzeće za proizvodnju, trgovinu i usluge, d.o.o.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00867073015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Belajske Poljice 2C - Poslovni park Karlovac, 47252 Barilović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1.706,06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EKOTEX, d.o.o. za usluge u zaštiti okoliša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07941830049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Remete 99,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4.605,36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ENA d.o.o. za graditeljstvo, elektrotehničke usluge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24759414355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Jurja Haulika 20A,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5.125,00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ERSTE CARD CLUB društvo s ograničenom odgovornošću za financijsko posredovanje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85941596441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Frana Folnegovića 6,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1.993,63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ETT - Elektrotehničko-trgovačko-transportno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27568077272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Mala Švarča 155,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62,55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34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EUROAGRAM TIS društvo s ograničenom odgovornošću za tehnički pregled i promet vozila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99681708224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grada Vukovara 282,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5.693,79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FEST društvo s ograničenom odgovornošću za organiziranje kulturno zabavnih priredbi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80391790896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Kolodvorska cesta 50, 47280 Ozalj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360.150,74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Financijska agencija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85821130368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grada Vukovara 70,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704,92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Fond za zaštitu okoliša i energetsku učinkovitost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85828625994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Radnička cesta 80,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29.336,20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FRAK d.o.o. za građevinarstvo, proizvodnju, trgovinu i ugostiteljstvo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12336713108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Jelaši 70,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120.315,39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FRAN d.o.o. za prijevoz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51348009269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Dr. Ante Starčevića 36,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2.500,00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FRANKSTAHL ZAGREB d.o.o. za trgovinu čelikom i zastupanje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74438812930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Cebini 43,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31.214,29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FRIGO-MRZLJAK TRGOVAČKO USLUŽNI OBRT, VL. IGOR MRZLJAK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07617958006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RIJEČKA 14, 47250 DUGA RESA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2.500,00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GAVRANOVIĆ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62423481209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Majstorska 9,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1.912,73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GORAN I ZORAN za usluge i trgovinu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45716968513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Petra Krešimira IV 73, 21210 Solin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8.125,00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GRAD KARLOVAC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25654647153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Banjavčićeva 9,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25.640,33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GRANIT KLESARSKA DJELATNOST VL. DRAGUTIN IVANIĆ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08281743571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OSJEČKA 208, 31221 JOSIPOVAC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2.402,40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GTG plin društvo s ograničenom odgovornošću za proizvodnju, trgovinu, uvoz i izvoz tehničkih plinova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64936811186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Kalinovac 2a,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47.500,35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GUMA PROFIL društvo s ograničenom odgovornošću za proizvodnju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17122961673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Radnička 3, 49243 Oroslavje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2.993,75</w:t>
            </w:r>
          </w:p>
        </w:tc>
      </w:tr>
      <w:tr w:rsidTr="002F313A" w:rsidR="002F313A" w:rsidRPr="002F313A">
        <w:trPr>
          <w:trHeight w:val="585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49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82298562620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Pavleka Miškine 64c, 42000 Varaždin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26.955,47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HAD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60473408837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Andrije Hebranga 5, 43000 Bjelovar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4.374,34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HANSA-FLEX Croatia d.o.o. za proizvodnju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60365429880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III. Resnik 9,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1.081,41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HENNLICH industrijska tehnika d.o.o.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44725135398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Stupničkoobreška 17, 10255 Stupnički Obrež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8.822,66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46830600751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grada Vukovara 37,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1.122.307,43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HIDRAULIKA DRVOŠPED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64423111898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Jelaši 37c,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21.044,98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Hrvatska energetska regulatorna agencija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83764654530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grada Vukovara 14,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675,36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Hrvatska radiotelevizija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68419124305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Prisavlje 3,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488,90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Hrvatske vode, pravna osoba za upravljanje vodama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28921383001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Grada Vukovara 220,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5.932,76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Hrvatski Telekom d.d.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81793146560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Roberta Frangeša Mihanovića 9,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221,02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HRVATSKA UDRUGA POSLODAVACA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80978339255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RADNIČKA CESTA 52,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29.139,00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HRVATSKE ŠUME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69693144506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Kneza Branimira 1,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11.055,59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 M P K - Industrija metalnih proizvoda i konstrukcija d.o.o. za proizvodnju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79967698402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Industrijska cesta 8 A, 10310 Ivanić-Grad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589,49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IGNESCO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55421389662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Ferenci 24, 47280 Ozalj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3.343,90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IKOI GRUPA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10109229675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Domaslovečka 13, 10430 Domaslovec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1.068,75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INA-INDUSTRIJA NAFTE, d.d.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27759560625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Avenija V. Holjevca 10,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 xml:space="preserve">16.119,21        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65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INFO-KEY d.o.o. za informatičke i računovodstvene usluge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31943305174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Vladimira Bogovića 6,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INGTEST d. o. o. za energetiku, razvoj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09983439581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Pavlenski put 5F,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3.500,00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ITT - RIJEKA društvo s ograničenom odgovornošću za građevinarstvo i inženjering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92100933264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Ivana Dežmana 4, 51000 Rijeka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12.884,34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IVNE GRAĐEVINA usluge i trgovina d.o.o.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98095915259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Lastovska 2A,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3.750,00</w:t>
            </w:r>
          </w:p>
        </w:tc>
      </w:tr>
      <w:tr w:rsidTr="002F313A" w:rsidR="002F313A" w:rsidRPr="002F313A">
        <w:trPr>
          <w:trHeight w:val="1290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705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JAVNI BILJEŽNIK, NINA BUBAŠ-MAGLIČIĆ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97032622144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GRGE TUŠKANA 7A,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475,00</w:t>
            </w:r>
          </w:p>
        </w:tc>
      </w:tr>
      <w:tr w:rsidTr="002F313A" w:rsidR="002F313A" w:rsidRPr="002F313A">
        <w:trPr>
          <w:trHeight w:val="600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JAVNI BILJEŽNIK, SNJEŽANA PLAVETIĆ ZRNIĆ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17165639914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MAKSIMILIJANA VRHOVCA 60,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22.530,45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JUŽNI PROLAZ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23088119851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Majstorska 3,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8.155,73</w:t>
            </w:r>
          </w:p>
        </w:tc>
      </w:tr>
      <w:tr w:rsidTr="002F313A" w:rsidR="002F313A" w:rsidRPr="002F313A">
        <w:trPr>
          <w:trHeight w:val="585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KBD - TRGOVINA I INŽENJERING, društvo s ograničenom odgovornošću za trgovinu, inženjering, posredovanje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06950042216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Donja Švarča 54,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27.665,50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KEMOKOP društvo s ograničenom odgovornošću za specijalni transport kemikalija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12916703731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Industrijska ulica 10, 10370 Dugo Selo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2.669,19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KOMUNALAC d.o.o. za djelatnosti javne vodoopskrbe i javne odvodnje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86450923940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Bartola Kašića 5a, 53220 Otočac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4.808,38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KONSTRUKCIJE-KOSTELAC društvo s ograničenom odgovornošću za projektiranje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27914034687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Balaška 8, 10436 Rakov Potok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7.500,00</w:t>
            </w:r>
          </w:p>
        </w:tc>
      </w:tr>
      <w:tr w:rsidTr="002F313A" w:rsidR="002F313A" w:rsidRPr="002F313A">
        <w:trPr>
          <w:trHeight w:val="645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KSU društvo s ograničenom odgovornošću za trgovinu na veliko i malo, izvoz i uvoz usluga i roba, marketing, obrtništvo i osobne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34976993601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Dr. Jurja Dobrile 50, 10410 Velika Gorica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11.868,73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78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KTS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51803153087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Jurga 13, 47220 Vojnić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39.809,96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KURIJA SUVENIRI d.o.o. za proizvodnju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10384365453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Antuna Mihanovića 4,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Lana commerce Društvo s ograničenom odgovornošću za proizvodnju i trgovinu, usluge i ugostiteljstvo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11251801593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Trg bana Petra Zrinskog 10,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3.875,00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LIN TRGOVINA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81136376163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Vlatka Mačeka 26,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38.384,65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LJEVAONICA KRČELIĆ, VL. KRUNO KRČELIĆ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51675880551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MOVRAČ 33, 49294 MOVRAČ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10.546,50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IVAN LORKOVIĆ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52358678024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KUČEVICE 59, 47271 KUČEVICE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 - 90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94228523865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bana Josipa Jelačića 51, 47250 Duga Resa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4.265,50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MAING, OBRT ZA USLUGE TISKANJA, VL.  JOZE ERCEG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39399910204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PRILAZ SLAVE RAŠKAJ 5,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5.304,65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MAKI-TRANS, VL. DRAGICA HORVAT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87091164969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IVANA MEŠTROVIĆA 5, 40000 ČAKOVEC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3.415,00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MALVA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53593023692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Alojzija Stepinca 43, 32100 Vinkovci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37.170,89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MARAKOVIĆ d.o.o. za izgradnju, proizvodnju, održavanje, promet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88042056127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Dr. Vladka Mačeka 34,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31.025,40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MARCIUS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15555254444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Tomislava Pavleka 5,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9.150,00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MARITIM BAŠIĆ društvo s ograničenom odgovornošću za rudarstvo, trgovinu i građenje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08952432194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Glavina Donja 469, 21260 Glavina Donja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17.921,25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Metal Krmpotić društvo s ograničenom odgovornošću za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09304335375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Samoborska cesta 230,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2.387,50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RENATA MEJAŠIĆ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90149565936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SPLITSKA 5,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 xml:space="preserve">METAL PLUS društvo s ograničenom odgovornošću za </w:t>
            </w: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13534526502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CMP Savica Šanci, Obrtnička 5,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28.469,19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95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METALAC, PROIZVODNO METALNI OBRT, VL. JOSIP BEŠAN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75069410654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NIKOLE TESLE 3, 10340 VRBOVEC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24.331,50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METALPROM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76147579166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Svetonedeljska 19, 10430 Samobor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7.004,93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MGA-TRGOVINA društvo s ograničenom odgovornošću za trgovinu, ugostiteljstvo, poljoprivredu i turizam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73069374931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Bosanci 6B, 47251 Bosiljevo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3.894,10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MK Group društvo s ograničenom odgovornošću za građenje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53948666515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Riva 16, 51000 Rijeka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229.321,85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MORLAK, društvo s ograničenom odgovornošću za unutarnju i vanjsku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38510239212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Našička 1,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6.641,16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MOTO-RIS društvo s ograničenom odgovornošću za unutarnju i vanjsku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54744030102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Oreškovićeva 3b,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5.064,68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NAFTA CENTAR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16571455698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Mirka Kleščića 7, 10430 Samobor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28.521,08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NAVITER d.o.o. za proizvodnju, trgovinu i usluge u stečaju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49370738458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Cerska 18,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3.653,10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NITEH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47622093362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Belajske Poljice, Poslovni park Karlovac 5B, 47252 Barilović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1.976,51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NORD POGONI društvo s ograničenom odgovornošću za trgovinu, servis i montažu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01049893289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Obrtnička 9, 48260 Križevci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62.251,31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NOVA-chem društvo s ograničenom odgovornošću za proizvodnju, ugradnju, trgovinu i promet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06416467501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Masarikova 10,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39.053,52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NOVOLINE DARUVAR društvo za zastupanje, trgovinu i proizvodnju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46490936145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Podborska 4A, 43500 Gornji Daruvar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3.137,50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 xml:space="preserve">OBRADA METALA ROCE društvo s ograničenom odgovornošću za proizvodnju, strojnu obradu i </w:t>
            </w: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29698050474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Lukovica 53, 52341 Žminj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108,75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108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OBRT "JURANIĆ" VL. MILIVOJ JURANIĆ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89035809061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MARIJA TROŠT 7, 51300 MARIJA TROŠT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14.835,00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ODETA društvo s ograničenom odgovornošću za proizvodnju, trgovinu i promet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20091631703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Maksimilijana Vrhovca 8,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59.752,02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ODVJETNIK, DARKO TEREK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03620757830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MARJANOVIĆEV PRILAZ 13,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40.076,11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Oprema pod tlakom d.o.o. za pregled i ispitivanje opreme pod tlakom visoke razine opasnosti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07435417708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grada Vukovara 237,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5.837,50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P.E.O., Inženjering za industrijska i energetska postrojenja, d.o.o.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54461742348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Kozarčaninova 3,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73.675,00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PBZ CARD društvo s ograničenom odgovornošću za poslovanje kreditnim karticama, putnička agencija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28495895537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Radnička cesta 44,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10.621,15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14480721492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Obala Lazareta 1, 21000 Split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6.391,54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PNEUMATIK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95346421520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Turanj 79,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4.135,00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PNEUMATSKI UREĐAJI d.o.o. za proizvodnju, trgovinu i ostale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48202712455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Ulica Josipa Buturca 13, 48260 Križevci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POLJO - JOSO d.o.o. za trgovinu i građenje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29519763547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Vernička 5a, 10255 Gornji Stupnik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9.355,95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PROIZVODNJA OPRUGA VL. ALMA JATIĆ-HASANBEGOVIĆ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51469557335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JAPETIĆKA 18,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3.998,75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PROMID društvo s ograničenom odgovornošću za proizvodnju, promet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47523583992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Nikole Tesle 32, 48260 Križevci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15.375,00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123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PROMIL-proizvodno, trgovačko i uslužno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91140420070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Vodostaj 51,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3.250,00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PROMIL-PROJEKT  društvo s ograničenom odgovornošću za strojarsko projektiranje i nadzor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53672058059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Banija 56,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20.625,00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RADIO MREŽNICA d.o.o.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79859591768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Jozefinska cesta 8, 47250 Duga Resa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1.687,50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129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RH - MINISTARSTVO FINANCIJA - POREZNA UPRAVA, PU Karlovac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18683136487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Pavla Vitezovića 1 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303.130,61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RE - US d.o.o. za remont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10292170592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Miroslava Krleže 1b,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156.675,00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REMEX društvo za unutarnju i vanjsku trgovinu i usluge,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75823619300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Remetinec 115B, 42220 Remetinec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421,75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RETA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01201898816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Zagrebačka 37,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8.666,21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REVENA PLUS d.o.o. za inženjering, projektni menadžment i usluge iz područja tehničkih djelatnosti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56871876634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Donje Mrzlo Polje Mrežničko 14, 47250 Duga Resa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1.025,00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RIJEKATANK ekologija i zaštita okoliša,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94465937851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Bartola Kašića 52, 51000 Rijeka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9.981,29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RKR d.o.o. za reviziju, kontrolu i porezno savjetovanje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75350347806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Trg Kralja Petra Svačića 1,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30.000,00</w:t>
            </w:r>
          </w:p>
        </w:tc>
      </w:tr>
      <w:tr w:rsidTr="002F313A" w:rsidR="002F313A" w:rsidRPr="002F313A">
        <w:trPr>
          <w:trHeight w:val="870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ROLETARSTVO ŽELEZNJAK, VL. IVAN ŽELJEZNJAK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94224516233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GORNJE MRZLO POLJE MREŽNIČKO 141, 47250 GORNJE MRZLO POLJE MREŽN.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6.805,20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RUPES, društvo s ograničenom odgovornošću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23857333630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Tržna 5,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DRAGO RUŠA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96664022141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MALA ŠVARČA 141A,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3.835,00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 xml:space="preserve">SA BIŠĆAN d.o.o. za građevinarstvo, trgovinu i </w:t>
            </w: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poslovanje nekretninama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14814013239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Podvožić 16, 47250 Duga Resa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59.952,79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140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SERVIS BOSCH PUMPI VL. MATIJA TRŽOK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88379322623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UDBINJA 23,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8.568,89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SERVIS RAČUNALNE OPREME STR-EL, VL. KRUNOSLAV STUPIĆ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11399808760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KURILOVAC 12, 47280 OZALJ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21.024,55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SINRAD GRAĐEVINSKI OBRT VL. STJEPAN FRANJČEVIĆ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39394002102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DONJI ČRNČEVEC 9, 48267 ČRNČEVEC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77.500,00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SPECIJALISTIČKA ORDINACIJA MEDICINE RADA, NADA STRIKIĆ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37220077581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KRALJA TOMISLAVA 10A,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10.285,00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SREDIŠNJE KLIRINŠKO DEPOZITARNO DRUŠTVO, dioničko društvo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64406809162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Heinzelova 62a,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13.743,49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STAKLARSKI OBRT, VL. TOMISLAV TURKALJ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65268347830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CVITOVIĆ 96A, 47240 CVITOVIĆ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2.194,00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STROJARSKO ELEKTROTEHNIČKI SERVIS d.o.o. za usluge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58648964235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Čanjevo 22A, 42224 Čanjevo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1.535,50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STROJOPROMET-ZAGREB servis, trgovina i dorada robe, d.o.o.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97994010225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Zagrebačka 6, 10292 Šenkovec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576.017,34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SVEUČILIŠTE U ZAGREBU, FAKULTET STROJARSTVA I BRODOGRADNJE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22910368449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Ivana Lučića 5,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1.825,00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DRAGA ŠARAC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01969762336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VLADIMIRA NAZORA 20,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MATE ŠOLA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21127410673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SKOPSKA 14,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145.346,09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 K K d.o.o. za građevinarstvo,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50043842595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Riječka 13d,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11.791,70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TAG PROMET VL. TOMISLAV GALOVIĆ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82265065266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PUT SV. DOROTEJE 1,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97.998,49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TEHNIVO društvo za inženjering i projektiranje d.o.o. u stečaju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80754100223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Silvija Strahimira Kranjčevića 16,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3.125,00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TEHNOCOMMERCE d.o.o. za trgovinu, popravak i održavanje elektrotehničkih aparata i uređaja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85833578212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Antuna Gustava Matoša 23,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89,50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 xml:space="preserve">TERMOPULS, OBRT ZA USLUGE, </w:t>
            </w: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VL. ROBERT JAKOPOVIĆ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46182601094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 xml:space="preserve">ULICA MIJE KREŠIĆA 9, </w:t>
            </w: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9.375,00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156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TISKARA PEČARIĆ-RADOČAJ d.o.o. za tiskarsko-izdavačke djelatnosti i trgovinu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94181620965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Tuškanova 10,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1.375,00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TITAN d.o.o. za trgovinu, proizvodnju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03973691999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Bogoslava Šuleka 19,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TRANSPORTI DOMJANČIĆ, OBRT ZA PRIJEVOZ, VL. DUBRAVKO DOMJANČIĆ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45228905747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LAZINA 76, 47201 DRAGANIĆ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11.512,00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159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TRGOAGENCIJA d.o.o.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08137468759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Celestina Medovića 18,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379,12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TRGOING d.o.o. za građevinarstvo,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68697583992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Matka Laginje 35,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2.216,33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TRGOMETAL d.o.o. za trgovinu i proizvodnju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26004523816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Kovinska 4,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10.924,36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STJEPAN VRANJEŠ, VL. TRGOVINA AUTODIJELOVA I AUTOSERVIS "PEGAS", VL. STJEPAN VRANJEŠ, SESVETE, Sesvetska cesta 20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29216171319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Grad Zagreb - Sesvete, Sesvetska cesta 20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18.827,38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TRGOVINA NA MALO I VELIKO "POLJOMEHANIZACIJA" VL. LOVRO BRAJKOVIĆ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96057281523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BREZARI 5, 10450 BREZARI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2.335,00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U.T.O. "IVAN I" vl. IVAN GUTIĆ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06921727043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KOD DOMA 6, 22310 CIVLJANE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5.360,00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ULJANIK Proizvodnja opreme, d. d.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66833856731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Željeznička 23, 52100 Vodnjan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31.674,84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UniCredit Leasing Croatia društvo s ograničenom odgovornošću za leasing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18736141210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Heinzelova 33,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8.472,28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USLUGA društvo s ograničenom odgovornošću za vodoopskrbu i odvodnju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90077579259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Bužimska 10, 53000 Gospić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22.497,50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VAGOTEHNA,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27383680909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Mirka Seljana 46,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6.284,42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169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EDUARD VARGA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97330096995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TADIJE SMIČIKLASA 6,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27,00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170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VARKOM dioničko društvo za opskrbu vodom i odvodnju otpadnih voda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39048902955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Trg Bana Jelačića 15, 42000 Varaždin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6.780,63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VERTIKO d.o.o. za građevinarstvo,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82801177366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Gospodarska 10 A, 10255 Donji Stupnik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10.605,99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29524210204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Vrtni put 1,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7.401,26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174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VIZOR ekologija-zaštita-konzalting d.o.o.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28579840610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Koprivnička 1, 42000 Varaždin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1.875,00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175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VODOVOD I KANALIZACIJA društvo s ograničenom odgovornošnoću za javnu vodoopskrbu i odvodnju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65617396824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Gažanski trg 8,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24.976,22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176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VRHUNAC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86160413148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Vlaška 89,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177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WESTINVEST d.o.o. za trgovinu, usluge i proizvodnju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89883428210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D. Poljana 1, 10310 Ivanić-Grad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100.999,38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178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02573674713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Vodovodna 20a, 10000 Zagreb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637,50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179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ZAJEDNIČKI ODVJETNIČKI URED VLADIMIR BRKIĆ I JASMINA BRKIĆ KRISTAMIĆ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19772691125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MARINA DRŽIĆA 1D,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33.958,51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180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ZAŠTITA-INSPEKT d. o. o. za trgovinu i usluge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45467134040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Bjelolasička 18, 31000 Osijek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7.400,00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181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DARINKA ŽAGAR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14850720253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RIJEČKA 48,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182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DARKO ŽELJKOVIĆ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08489552903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NIKOLE TESLE 3A, 47000 KARLOVAC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25,00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183</w:t>
            </w:r>
          </w:p>
        </w:tc>
        <w:tc>
          <w:tcPr>
            <w:tcW w:type="dxa" w:w="2868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IVAN ŽGANJER</w:t>
            </w:r>
          </w:p>
        </w:tc>
        <w:tc>
          <w:tcPr>
            <w:tcW w:type="dxa" w:w="1560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96791215645</w:t>
            </w:r>
          </w:p>
        </w:tc>
        <w:tc>
          <w:tcPr>
            <w:tcW w:type="dxa" w:w="2409"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JAŠKOVO 51, 47281 JAŠKOVO</w:t>
            </w:r>
          </w:p>
        </w:tc>
        <w:tc>
          <w:tcPr>
            <w:tcW w:type="dxa" w:w="1985"/>
            <w:noWrap/>
            <w:hideMark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1.136,00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184</w:t>
            </w: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 w:eastAsia="Calibri"/>
                <w:sz w:val="20"/>
                <w:lang w:eastAsia="en-US"/>
              </w:rPr>
              <w:t>EUROHERC OSIGURANJE           d.d., Zagreb</w:t>
            </w: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 w:eastAsia="Calibri"/>
                <w:sz w:val="20"/>
                <w:lang w:eastAsia="en-US"/>
              </w:rPr>
              <w:t>22694857747</w:t>
            </w: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 w:eastAsia="Calibri"/>
                <w:sz w:val="20"/>
                <w:lang w:eastAsia="en-US"/>
              </w:rPr>
              <w:t>Ulica grada Vukovara 282, Zagreb</w:t>
            </w: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 w:eastAsia="Calibri"/>
                <w:sz w:val="20"/>
                <w:lang w:eastAsia="en-US"/>
              </w:rPr>
              <w:t>62.414,53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lastRenderedPageBreak/>
              <w:t>185</w:t>
            </w:r>
          </w:p>
        </w:tc>
        <w:tc>
          <w:tcPr>
            <w:tcW w:type="dxa" w:w="2868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/>
                <w:sz w:val="20"/>
              </w:rPr>
              <w:t>ERING d.o.o., Karlovac</w:t>
            </w: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/>
                <w:sz w:val="20"/>
              </w:rPr>
              <w:t>55037594336</w:t>
            </w: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/>
                <w:sz w:val="20"/>
              </w:rPr>
              <w:t>Mala Švarča 155 , Karlovac</w:t>
            </w:r>
          </w:p>
        </w:tc>
        <w:tc>
          <w:tcPr>
            <w:tcW w:type="dxa" w:w="1985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cstheme="minorHAnsi" w:hAnsiTheme="minorHAnsi" w:asciiTheme="minorHAnsi"/>
                <w:sz w:val="20"/>
              </w:rPr>
              <w:t>4.609.656,98</w:t>
            </w:r>
          </w:p>
        </w:tc>
      </w:tr>
      <w:tr w:rsidTr="002F313A" w:rsidR="002F313A" w:rsidRPr="002F313A">
        <w:trPr>
          <w:trHeight w:val="499"/>
        </w:trPr>
        <w:tc>
          <w:tcPr>
            <w:tcW w:type="dxa" w:w="1101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186</w:t>
            </w:r>
          </w:p>
        </w:tc>
        <w:tc>
          <w:tcPr>
            <w:tcW w:type="dxa" w:w="2868"/>
          </w:tcPr>
          <w:p w:rsidRDefault="002F313A" w:rsidP="00B9762F" w:rsidR="00F41DE0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RAIFFEISENBANK AUSTRIA d.d., Zagreb</w:t>
            </w:r>
          </w:p>
        </w:tc>
        <w:tc>
          <w:tcPr>
            <w:tcW w:type="dxa" w:w="1560"/>
            <w:noWrap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53056966535</w:t>
            </w:r>
          </w:p>
        </w:tc>
        <w:tc>
          <w:tcPr>
            <w:tcW w:type="dxa" w:w="2409"/>
          </w:tcPr>
          <w:p w:rsidRDefault="002F313A" w:rsidP="002F313A" w:rsidR="002F313A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Magazinska cesta 69</w:t>
            </w:r>
          </w:p>
        </w:tc>
        <w:tc>
          <w:tcPr>
            <w:tcW w:type="dxa" w:w="1985"/>
            <w:noWrap/>
          </w:tcPr>
          <w:p w:rsidRDefault="002F313A" w:rsidP="002F313A" w:rsid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 w:rsidRPr="002F313A">
              <w:rPr>
                <w:rFonts w:eastAsia="Calibri" w:hAnsi="Calibri" w:ascii="Calibri"/>
                <w:sz w:val="20"/>
                <w:lang w:eastAsia="en-US"/>
              </w:rPr>
              <w:t>143.609,66</w:t>
            </w:r>
          </w:p>
          <w:p w:rsidRDefault="00396E1B" w:rsidP="002F313A" w:rsidR="00396E1B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  <w:p w:rsidRDefault="00396E1B" w:rsidP="002F313A" w:rsidR="00396E1B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</w:tr>
      <w:tr w:rsidTr="002F313A" w:rsidR="00B9762F" w:rsidRPr="002F313A">
        <w:trPr>
          <w:trHeight w:val="499"/>
        </w:trPr>
        <w:tc>
          <w:tcPr>
            <w:tcW w:type="dxa" w:w="1101"/>
            <w:noWrap/>
          </w:tcPr>
          <w:p w:rsidRDefault="00B9762F" w:rsidP="002F313A" w:rsidR="00B9762F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>
              <w:rPr>
                <w:rFonts w:eastAsia="Calibri" w:hAnsi="Calibri" w:ascii="Calibri"/>
                <w:sz w:val="20"/>
                <w:lang w:eastAsia="en-US"/>
              </w:rPr>
              <w:t>187</w:t>
            </w:r>
          </w:p>
        </w:tc>
        <w:tc>
          <w:tcPr>
            <w:tcW w:type="dxa" w:w="2868"/>
          </w:tcPr>
          <w:p w:rsidRDefault="00B9762F" w:rsidP="002F313A" w:rsidR="00B9762F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>
              <w:rPr>
                <w:rFonts w:eastAsia="Calibri" w:hAnsi="Calibri" w:ascii="Calibri"/>
                <w:sz w:val="20"/>
                <w:lang w:eastAsia="en-US"/>
              </w:rPr>
              <w:t>PIM CENTAR d.o.o.</w:t>
            </w:r>
          </w:p>
        </w:tc>
        <w:tc>
          <w:tcPr>
            <w:tcW w:type="dxa" w:w="1560"/>
            <w:noWrap/>
          </w:tcPr>
          <w:p w:rsidRDefault="00B9762F" w:rsidP="002F313A" w:rsidR="00B9762F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2409"/>
          </w:tcPr>
          <w:p w:rsidRDefault="00B9762F" w:rsidP="002F313A" w:rsidR="00B9762F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B9762F" w:rsidP="002F313A" w:rsidR="00B9762F" w:rsidRPr="002F313A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sz w:val="20"/>
                <w:lang w:eastAsia="en-US"/>
              </w:rPr>
            </w:pPr>
            <w:r>
              <w:rPr>
                <w:rFonts w:eastAsia="Calibri" w:hAnsi="Calibri" w:ascii="Calibri"/>
                <w:sz w:val="20"/>
                <w:lang w:eastAsia="en-US"/>
              </w:rPr>
              <w:t>6.392,61</w:t>
            </w:r>
          </w:p>
        </w:tc>
      </w:tr>
    </w:tbl>
    <w:p w:rsidRDefault="002F313A" w:rsidP="002F313A" w:rsidR="00184EE4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szCs w:val="22"/>
        </w:rPr>
      </w:pPr>
      <w:r w:rsidRPr="002F313A">
        <w:rPr>
          <w:rFonts w:eastAsia="Calibri" w:hAnsi="Calibri" w:ascii="Calibri"/>
          <w:sz w:val="20"/>
          <w:lang w:eastAsia="en-US"/>
        </w:rPr>
        <w:fldChar w:fldCharType="end"/>
      </w:r>
      <w:r w:rsidRPr="002F313A">
        <w:rPr>
          <w:rFonts w:eastAsia="Calibri" w:hAnsi="Calibri" w:ascii="Calibri"/>
          <w:sz w:val="20"/>
          <w:lang w:eastAsia="en-US"/>
        </w:rPr>
        <w:tab/>
        <w:t xml:space="preserve"> </w:t>
      </w:r>
    </w:p>
    <w:p w:rsidRDefault="00184EE4" w:rsidP="00F35404" w:rsidR="00184EE4">
      <w:pPr>
        <w:jc w:val="center"/>
        <w:rPr>
          <w:szCs w:val="22"/>
        </w:rPr>
      </w:pPr>
    </w:p>
    <w:p w:rsidRDefault="001A3910" w:rsidP="00F35404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2F313A">
        <w:rPr>
          <w:szCs w:val="22"/>
        </w:rPr>
        <w:t>10</w:t>
      </w:r>
      <w:r>
        <w:rPr>
          <w:szCs w:val="22"/>
        </w:rPr>
        <w:t>.</w:t>
      </w:r>
      <w:r w:rsidR="002F313A">
        <w:rPr>
          <w:szCs w:val="22"/>
        </w:rPr>
        <w:t xml:space="preserve"> listopada</w:t>
      </w:r>
      <w:r>
        <w:rPr>
          <w:szCs w:val="22"/>
        </w:rPr>
        <w:t xml:space="preserve"> 201</w:t>
      </w:r>
      <w:r w:rsidR="00691E6C">
        <w:rPr>
          <w:szCs w:val="22"/>
        </w:rPr>
        <w:t>8</w:t>
      </w:r>
      <w:r w:rsidR="00F35404">
        <w:rPr>
          <w:szCs w:val="22"/>
        </w:rPr>
        <w:t xml:space="preserve">. godine </w:t>
      </w:r>
    </w:p>
    <w:p w:rsidRDefault="001A3910" w:rsidP="005A4ED0" w:rsidR="001A3910">
      <w:pPr>
        <w:rPr>
          <w:szCs w:val="22"/>
        </w:rPr>
      </w:pPr>
    </w:p>
    <w:p w:rsidRDefault="00022C22" w:rsidP="00F9548B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Stečajni sudac:</w:t>
      </w:r>
    </w:p>
    <w:p w:rsidRDefault="00022C22" w:rsidP="00F9548B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 xml:space="preserve">Nikola Ribarić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13A" w:rsidR="002F313A">
      <w:r>
        <w:separator/>
      </w:r>
    </w:p>
  </w:endnote>
  <w:endnote w:id="0" w:type="continuationSeparator">
    <w:p w:rsidRDefault="002F313A" w:rsidR="002F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13A" w:rsidR="002F313A">
      <w:r>
        <w:separator/>
      </w:r>
    </w:p>
  </w:footnote>
  <w:footnote w:id="0" w:type="continuationSeparator">
    <w:p w:rsidRDefault="002F313A" w:rsidR="002F3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13A" w:rsidR="002F313A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341E13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2F313A" w:rsidP="006C6EA7" w:rsidR="002F313A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  <w:lang w:eastAsia="en-US"/>
      </w:rPr>
      <w:t>72. St-767/2018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2AEC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81EC3"/>
    <w:rsid w:val="00184EE4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2F313A"/>
    <w:rsid w:val="00304CCF"/>
    <w:rsid w:val="00320417"/>
    <w:rsid w:val="003359F4"/>
    <w:rsid w:val="00341E13"/>
    <w:rsid w:val="0038387C"/>
    <w:rsid w:val="00396AEC"/>
    <w:rsid w:val="00396E1B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2004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27E0"/>
    <w:rsid w:val="00691877"/>
    <w:rsid w:val="00691E6C"/>
    <w:rsid w:val="00692374"/>
    <w:rsid w:val="0069266C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6FF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9762F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41DE0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annotation subjec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2F313A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true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true" w:styleId="TekstkomentaraChar" w:type="character">
    <w:name w:val="Tekst komentara Char"/>
    <w:basedOn w:val="Zadanifontodlomka"/>
    <w:uiPriority w:val="99"/>
    <w:rsid w:val="002F313A"/>
  </w:style>
  <w:style w:customStyle="true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true" w:styleId="Standard" w:type="paragraph">
    <w:name w:val="Standard"/>
    <w:rsid w:val="002F313A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2F313A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2F313A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2F313A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Bezpopisa11" w:type="numbering">
    <w:name w:val="Bez popisa11"/>
    <w:next w:val="Bezpopisa"/>
    <w:uiPriority w:val="99"/>
    <w:semiHidden/>
    <w:unhideWhenUsed/>
    <w:rsid w:val="002F313A"/>
  </w:style>
  <w:style w:customStyle="true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2F313A"/>
  </w:style>
  <w:style w:customStyle="true" w:styleId="Reetkatablice1" w:type="table">
    <w:name w:val="Rešetka tablice1"/>
    <w:basedOn w:val="Obinatablica"/>
    <w:next w:val="Reetkatablice"/>
    <w:uiPriority w:val="59"/>
    <w:rsid w:val="002F313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cs="Arial" w:hAnsi="Arial" w:ascii="Arial"/>
      <w:b/>
      <w:bCs/>
      <w:sz w:val="20"/>
    </w:rPr>
  </w:style>
  <w:style w:customStyle="true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cstheme="minorBidi" w:eastAsiaTheme="minorHAnsi" w:hAnsiTheme="minorHAnsi" w:asciiTheme="minorHAnsi"/>
      <w:b/>
      <w:bCs/>
      <w:lang w:eastAsia="en-US"/>
    </w:rPr>
  </w:style>
  <w:style w:customStyle="true" w:styleId="TekstkomentaraChar1" w:type="character">
    <w:name w:val="Tekst komentara Char1"/>
    <w:basedOn w:val="Zadanifontodlomka"/>
    <w:link w:val="Tekstkomentara"/>
    <w:uiPriority w:val="99"/>
    <w:rsid w:val="002F313A"/>
  </w:style>
  <w:style w:customStyle="true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cstheme="minorBidi" w:eastAsiaTheme="minorHAnsi" w:hAnsiTheme="minorHAnsi" w:asciiTheme="minorHAnsi"/>
      <w:b/>
      <w:bCs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2F313A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1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1" w:styleId="TekstkomentaraChar" w:type="character">
    <w:name w:val="Tekst komentara Char"/>
    <w:basedOn w:val="Zadanifontodlomka"/>
    <w:uiPriority w:val="99"/>
    <w:rsid w:val="002F313A"/>
  </w:style>
  <w:style w:customStyle="1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1" w:styleId="Standard" w:type="paragraph">
    <w:name w:val="Standard"/>
    <w:rsid w:val="002F313A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2F313A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2F313A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2F313A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Bezpopisa11" w:type="numbering">
    <w:name w:val="Bez popisa11"/>
    <w:next w:val="Bezpopisa"/>
    <w:uiPriority w:val="99"/>
    <w:semiHidden/>
    <w:unhideWhenUsed/>
    <w:rsid w:val="002F313A"/>
  </w:style>
  <w:style w:customStyle="1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2F313A"/>
  </w:style>
  <w:style w:customStyle="1" w:styleId="Reetkatablice1" w:type="table">
    <w:name w:val="Rešetka tablice1"/>
    <w:basedOn w:val="Obinatablica"/>
    <w:next w:val="Reetkatablice"/>
    <w:uiPriority w:val="59"/>
    <w:rsid w:val="002F313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Arial" w:cs="Arial" w:hAnsi="Arial"/>
      <w:b/>
      <w:bCs/>
      <w:sz w:val="20"/>
    </w:rPr>
  </w:style>
  <w:style w:customStyle="1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asciiTheme="minorHAnsi" w:cstheme="minorBidi" w:eastAsiaTheme="minorHAnsi" w:hAnsiTheme="minorHAnsi"/>
      <w:b/>
      <w:bCs/>
      <w:lang w:eastAsia="en-US"/>
    </w:rPr>
  </w:style>
  <w:style w:customStyle="1" w:styleId="TekstkomentaraChar1" w:type="character">
    <w:name w:val="Tekst komentara Char1"/>
    <w:basedOn w:val="Zadanifontodlomka"/>
    <w:link w:val="Tekstkomentara"/>
    <w:uiPriority w:val="99"/>
    <w:rsid w:val="002F313A"/>
  </w:style>
  <w:style w:customStyle="1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asciiTheme="minorHAnsi" w:cstheme="minorBidi" w:eastAsiaTheme="minorHAnsi" w:hAnsiTheme="minorHAns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</izvorni_sadrzaj>
    <derivirana_varijabla naziv="DomainObject.Primjedba_1">Popis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Financijska agencija</item>
      <item>Sudski registar</item>
      <item>Općinski sud u Karlovcu - ZK odjel</item>
      <item>Goran Jujnović Lučić</item>
    </izvorni_sadrzaj>
    <derivirana_varijabla naziv="DomainObject.Predmet.OstaliListFormated_1">
      <item>Financijska agencija</item>
      <item>Sudski registar</item>
      <item>Općinski sud u Karlovcu - ZK odjel</item>
      <item>Goran Jujnović Lučić</item>
    </derivirana_varijabla>
  </DomainObject.Predmet.OstaliListFormated>
  <DomainObject.Predmet.OstaliListFormatedOIB>
    <izvorni_sadrzaj>
      <item>Financijska agencija, OIB 85821130368</item>
      <item>Sudski registar</item>
      <item>Općinski sud u Karlovcu - ZK odjel, OIB 05541256968</item>
      <item>Goran Jujnović Lučić</item>
    </izvorni_sadrzaj>
    <derivirana_varijabla naziv="DomainObject.Predmet.OstaliListFormatedOIB_1">
      <item>Financijska agencija, OIB 85821130368</item>
      <item>Sudski registar</item>
      <item>Općinski sud u Karlovcu - ZK odjel, OIB 05541256968</item>
      <item>Goran Jujnović Lučić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Općinski sud u Karlovcu - ZK odjel, Trg hrvatskih branitelja 1, 47000 Karlovac</item>
      <item>Goran Jujnović Lučić, Strojarska c. 20/XXII, 10000 Zagreb</item>
    </izvorni_sadrzaj>
    <derivirana_varijabla naziv="DomainObject.Predmet.OstaliListFormatedWithAdress_1">
      <item>Financijska agencija, Ulica grada Vukovara 70, 10000 Zagreb</item>
      <item>Sudski registar</item>
      <item>Općinski sud u Karlovcu - ZK odjel, Trg hrvatskih branitelja 1, 47000 Karlovac</item>
      <item>Goran Jujnović Lučić, Strojarska c. 20/XXII,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Općinski sud u Karlovcu - ZK odjel, OIB 05541256968, Trg hrvatskih branitelja 1, 47000 Karlovac</item>
      <item>Goran Jujnović Lučić, Strojarska c. 20/XXII, 10000 Zagreb</item>
    </izvorni_sadrzaj>
    <derivirana_varijabla naziv="DomainObject.Predmet.OstaliListFormatedWithAdressOIB_1">
      <item>Financijska agencija, OIB 85821130368, Ulica grada Vukovara 70, 10000 Zagreb</item>
      <item>Sudski registar</item>
      <item>Općinski sud u Karlovcu - ZK odjel, OIB 05541256968, Trg hrvatskih branitelja 1, 47000 Karlovac</item>
      <item>Goran Jujnović Lučić, Strojarska c. 20/XXII, 10000 Zagreb</item>
    </derivirana_varijabla>
  </DomainObject.Predmet.OstaliListFormatedWithAdressOIB>
  <DomainObject.Predmet.OstaliListNazivFormated>
    <izvorni_sadrzaj>
      <item>Financijska agencija</item>
      <item>Sudski registar</item>
      <item>Općinski sud u Karlovcu - ZK odjel</item>
      <item>Goran Jujnović Lučić</item>
    </izvorni_sadrzaj>
    <derivirana_varijabla naziv="DomainObject.Predmet.OstaliListNazivFormated_1">
      <item>Financijska agencija</item>
      <item>Sudski registar</item>
      <item>Općinski sud u Karlovcu - ZK odjel</item>
      <item>Goran Jujnović Lučić</item>
    </derivirana_varijabla>
  </DomainObject.Predmet.OstaliListNazivFormated>
  <DomainObject.Predmet.OstaliListNazivFormatedOIB>
    <izvorni_sadrzaj>
      <item>Financijska agencija, OIB 85821130368</item>
      <item>Sudski registar</item>
      <item>Općinski sud u Karlovcu - ZK odjel, OIB 05541256968</item>
      <item>Goran Jujnović Lučić</item>
    </izvorni_sadrzaj>
    <derivirana_varijabla naziv="DomainObject.Predmet.OstaliListNazivFormatedOIB_1">
      <item>Financijska agencija, OIB 85821130368</item>
      <item>Sudski registar</item>
      <item>Općinski sud u Karlovcu - ZK odjel, OIB 05541256968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0A141-F300-4167-B9A9-F9238922F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14</properties:Pages>
  <properties:Words>2845</properties:Words>
  <properties:Characters>18051</properties:Characters>
  <properties:Lines>1390</properties:Lines>
  <properties:Paragraphs>888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20119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2018-10-11T07:26:00Z</dcterms:created>
  <dc:creator>Andrea Galic</dc:creator>
  <cp:lastModifiedBy>Jadranka Zelić</cp:lastModifiedBy>
  <cp:lastPrinted>2018-08-21T10:42:00Z</cp:lastPrinted>
  <dcterms:modified xmlns:xsi="http://www.w3.org/2001/XMLSchema-instance" xsi:type="dcterms:W3CDTF">2018-10-11T08:23:00Z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energoremont 10.10.2018..docx)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