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bb699" w14:paraId="64bb69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551BCA">
        <w:t>ZADAR MEDIA IN</w:t>
      </w:r>
      <w:r w:rsidR="00990573">
        <w:t xml:space="preserve"> </w:t>
      </w:r>
      <w:r w:rsidR="000528AA">
        <w:t>j.</w:t>
      </w:r>
      <w:r w:rsidR="00990573">
        <w:t>d.o.o.,</w:t>
      </w:r>
      <w:r w:rsidR="00B51EA5" w:rsidRPr="00703844">
        <w:t xml:space="preserve"> </w:t>
      </w:r>
      <w:r w:rsidR="0099314A">
        <w:t xml:space="preserve">Zadar, </w:t>
      </w:r>
      <w:r w:rsidR="00551BCA">
        <w:t>Bedemi zadarskih pobuna 5</w:t>
      </w:r>
      <w:r w:rsidR="00990573">
        <w:t xml:space="preserve">, </w:t>
      </w:r>
      <w:r w:rsidR="00B51EA5" w:rsidRPr="00703844">
        <w:t>OIB:</w:t>
      </w:r>
      <w:r w:rsidR="000528AA">
        <w:t xml:space="preserve"> </w:t>
      </w:r>
      <w:r w:rsidR="00551BCA">
        <w:t>86347491534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0528AA">
        <w:t>19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0528AA">
        <w:t>29</w:t>
      </w:r>
      <w:r>
        <w:t xml:space="preserve">. </w:t>
      </w:r>
      <w:r w:rsidR="000528AA">
        <w:t>svibnja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51BCA">
        <w:t>ZADAR MEDIA IN j.d.o.o.,</w:t>
      </w:r>
      <w:r w:rsidR="00551BCA" w:rsidRPr="00703844">
        <w:t xml:space="preserve"> </w:t>
      </w:r>
      <w:r w:rsidR="00551BCA">
        <w:t xml:space="preserve">Zadar, Bedemi zadarskih pobuna 5, </w:t>
      </w:r>
      <w:r w:rsidR="00551BCA" w:rsidRPr="00703844">
        <w:t>OIB:</w:t>
      </w:r>
      <w:r w:rsidR="00551BCA">
        <w:t xml:space="preserve"> 86347491534</w:t>
      </w:r>
      <w:r w:rsidR="00990573">
        <w:t xml:space="preserve">, </w:t>
      </w:r>
      <w:r>
        <w:t xml:space="preserve">na temelju neizvršenih osnova za plaćanje iznosi </w:t>
      </w:r>
      <w:r w:rsidR="00A3251C">
        <w:t>6</w:t>
      </w:r>
      <w:r w:rsidR="00990573">
        <w:t>.</w:t>
      </w:r>
      <w:r w:rsidR="00A3251C">
        <w:t>990</w:t>
      </w:r>
      <w:r w:rsidR="00990573">
        <w:t>,</w:t>
      </w:r>
      <w:r w:rsidR="00A3251C">
        <w:t>00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3251C">
        <w:t>Simeona Pancirov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</w:t>
      </w:r>
      <w:proofErr w:type="spellStart"/>
      <w:r w:rsidRPr="00A30CC8">
        <w:t>četrdesetpet</w:t>
      </w:r>
      <w:proofErr w:type="spellEnd"/>
      <w:r w:rsidRPr="00A30CC8">
        <w:t>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0528AA">
        <w:t>29</w:t>
      </w:r>
      <w:r w:rsidR="00814E35">
        <w:t xml:space="preserve">. </w:t>
      </w:r>
      <w:r w:rsidR="000528AA">
        <w:t>svibnja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62D4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6487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0528AA">
      <w:t>Poslovni broj: 6</w:t>
    </w:r>
    <w:r w:rsidR="000528AA" w:rsidRPr="00FC1537">
      <w:t xml:space="preserve"> St</w:t>
    </w:r>
    <w:r w:rsidR="000528AA">
      <w:t>-</w:t>
    </w:r>
    <w:r w:rsidR="00551BCA">
      <w:t>234</w:t>
    </w:r>
    <w:r w:rsidR="000528AA">
      <w:t>/17-</w:t>
    </w:r>
    <w:r w:rsidR="00D64872">
      <w:t xml:space="preserve"> </w:t>
    </w:r>
    <w:r w:rsidR="000528AA">
      <w:t>6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</w:r>
    <w:r>
      <w:t>Poslovni broj: 6</w:t>
    </w:r>
    <w:r w:rsidR="0076513B" w:rsidRPr="00FC1537">
      <w:t xml:space="preserve"> St</w:t>
    </w:r>
    <w:r w:rsidR="0076513B">
      <w:t>-</w:t>
    </w:r>
    <w:r w:rsidR="00551BCA">
      <w:t>234</w:t>
    </w:r>
    <w:r w:rsidR="0076513B">
      <w:t>/1</w:t>
    </w:r>
    <w:r w:rsidR="00FF274E">
      <w:t>7</w:t>
    </w:r>
    <w:r w:rsidR="0076513B">
      <w:t>-</w:t>
    </w:r>
    <w:r w:rsidR="00D64872">
      <w:t xml:space="preserve"> </w:t>
    </w:r>
    <w:r w:rsidR="00551BCA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87712"/>
    <w:rsid w:val="002F1F17"/>
    <w:rsid w:val="002F6CBF"/>
    <w:rsid w:val="00447958"/>
    <w:rsid w:val="004635D5"/>
    <w:rsid w:val="004B64F0"/>
    <w:rsid w:val="004C10E5"/>
    <w:rsid w:val="004F3050"/>
    <w:rsid w:val="00551BCA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7B18A1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51C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64872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48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48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8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8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8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48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48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8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8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8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MEDIA IN jednostavno društvo s ograničenom odgovornošću za poslovne usluge</izvorni_sadrzaj>
    <derivirana_varijabla naziv="DomainObject.Predmet.ProtustrankaFormated_1">  ZADAR MEDIA IN jednostavno društvo s ograničenom odgovornošću za poslovne usluge</derivirana_varijabla>
  </DomainObject.Predmet.ProtustrankaFormated>
  <DomainObject.Predmet.ProtustrankaFormatedOIB>
    <izvorni_sadrzaj>  ZADAR MEDIA IN jednostavno društvo s ograničenom odgovornošću za poslovne usluge, OIB 86347491534</izvorni_sadrzaj>
    <derivirana_varijabla naziv="DomainObject.Predmet.ProtustrankaFormatedOIB_1">  ZADAR MEDIA IN jednostavno društvo s ograničenom odgovornošću za poslovne usluge, OIB 86347491534</derivirana_varijabla>
  </DomainObject.Predmet.ProtustrankaFormatedOIB>
  <DomainObject.Predmet.ProtustrankaFormatedWithAdress>
    <izvorni_sadrzaj> ZADAR MEDIA IN jednostavno društvo s ograničenom odgovornošću za poslovne usluge, Bedemi zadarskih pobuna 5, 23000 Zadar</izvorni_sadrzaj>
    <derivirana_varijabla naziv="DomainObject.Predmet.ProtustrankaFormatedWithAdress_1"> ZADAR MEDIA IN jednostavno društvo s ograničenom odgovornošću za poslovne usluge, Bedemi zadarskih pobuna 5, 23000 Zadar</derivirana_varijabla>
  </DomainObject.Predmet.ProtustrankaFormatedWithAdress>
  <DomainObject.Predmet.ProtustrankaFormatedWithAdressOIB>
    <izvorni_sadrzaj> ZADAR MEDIA IN jednostavno društvo s ograničenom odgovornošću za poslovne usluge, OIB 86347491534, Bedemi zadarskih pobuna 5, 23000 Zadar</izvorni_sadrzaj>
    <derivirana_varijabla naziv="DomainObject.Predmet.ProtustrankaFormatedWithAdressOIB_1"> ZADAR MEDIA IN jednostavno društvo s ograničenom odgovornošću za poslovne usluge, OIB 86347491534, Bedemi zadarskih pobuna 5, 23000 Zadar</derivirana_varijabla>
  </DomainObject.Predmet.ProtustrankaFormatedWithAdressOIB>
  <DomainObject.Predmet.ProtustrankaWithAdress>
    <izvorni_sadrzaj>ZADAR MEDIA IN jednostavno društvo s ograničenom odgovornošću za poslovne usluge Bedemi zadarskih pobuna 5, 23000 Zadar</izvorni_sadrzaj>
    <derivirana_varijabla naziv="DomainObject.Predmet.ProtustrankaWithAdress_1">ZADAR MEDIA IN jednostavno društvo s ograničenom odgovornošću za poslovne usluge Bedemi zadarskih pobuna 5, 23000 Zadar</derivirana_varijabla>
  </DomainObject.Predmet.ProtustrankaWithAdress>
  <DomainObject.Predmet.ProtustrankaWithAdressOIB>
    <izvorni_sadrzaj>ZADAR MEDIA IN jednostavno društvo s ograničenom odgovornošću za poslovne usluge, OIB 86347491534, Bedemi zadarskih pobuna 5, 23000 Zadar</izvorni_sadrzaj>
    <derivirana_varijabla naziv="DomainObject.Predmet.ProtustrankaWithAdressOIB_1">ZADAR MEDIA IN jednostavno društvo s ograničenom odgovornošću za poslovne usluge, OIB 86347491534, Bedemi zadarskih pobuna 5, 23000 Zadar</derivirana_varijabla>
  </DomainObject.Predmet.ProtustrankaWithAdressOIB>
  <DomainObject.Predmet.ProtustrankaNazivFormated>
    <izvorni_sadrzaj>ZADAR MEDIA IN jednostavno društvo s ograničenom odgovornošću za poslovne usluge</izvorni_sadrzaj>
    <derivirana_varijabla naziv="DomainObject.Predmet.ProtustrankaNazivFormated_1">ZADAR MEDIA IN jednostavno društvo s ograničenom odgovornošću za poslovne usluge</derivirana_varijabla>
  </DomainObject.Predmet.ProtustrankaNazivFormated>
  <DomainObject.Predmet.ProtustrankaNazivFormatedOIB>
    <izvorni_sadrzaj>ZADAR MEDIA IN jednostavno društvo s ograničenom odgovornošću za poslovne usluge, OIB 86347491534</izvorni_sadrzaj>
    <derivirana_varijabla naziv="DomainObject.Predmet.ProtustrankaNazivFormatedOIB_1">ZADAR MEDIA IN jednostavno društvo s ograničenom odgovornošću za poslovne usluge, OIB 86347491534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MEDIA IN jednostavno društvo s ograničenom odgovornošću za poslovne usluge</item>
    </izvorni_sadrzaj>
    <derivirana_varijabla naziv="DomainObject.Predmet.ProtuStrankaListFormated_1">
      <item>ZADAR MEDIA IN jednostavno društvo s ograničenom odgovornošću za poslovne usluge</item>
    </derivirana_varijabla>
  </DomainObject.Predmet.ProtuStrankaListFormated>
  <DomainObject.Predmet.ProtuStrankaListFormatedOIB>
    <izvorni_sadrzaj>
      <item>ZADAR MEDIA IN jednostavno društvo s ograničenom odgovornošću za poslovne usluge, OIB 86347491534</item>
    </izvorni_sadrzaj>
    <derivirana_varijabla naziv="DomainObject.Predmet.ProtuStrankaListFormatedOIB_1">
      <item>ZADAR MEDIA IN jednostavno društvo s ograničenom odgovornošću za poslovne usluge, OIB 86347491534</item>
    </derivirana_varijabla>
  </DomainObject.Predmet.ProtuStrankaListFormatedOIB>
  <DomainObject.Predmet.ProtuStrankaListFormatedWithAdress>
    <izvorni_sadrzaj>
      <item>ZADAR MEDIA IN jednostavno društvo s ograničenom odgovornošću za poslovne usluge, Bedemi zadarskih pobuna 5, 23000 Zadar</item>
    </izvorni_sadrzaj>
    <derivirana_varijabla naziv="DomainObject.Predmet.ProtuStrankaListFormatedWithAdress_1">
      <item>ZADAR MEDIA IN jednostavno društvo s ograničenom odgovornošću za poslovne usluge, Bedemi zadarskih pobuna 5, 23000 Zadar</item>
    </derivirana_varijabla>
  </DomainObject.Predmet.ProtuStrankaListFormatedWithAdress>
  <DomainObject.Predmet.ProtuStrankaListFormatedWithAdressOIB>
    <izvorni_sadrzaj>
      <item>ZADAR MEDIA IN jednostavno društvo s ograničenom odgovornošću za poslovne usluge, OIB 86347491534, Bedemi zadarskih pobuna 5, 23000 Zadar</item>
    </izvorni_sadrzaj>
    <derivirana_varijabla naziv="DomainObject.Predmet.ProtuStrankaListFormatedWithAdressOIB_1">
      <item>ZADAR MEDIA IN jednostavno društvo s ograničenom odgovornošću za poslovne usluge, OIB 86347491534, Bedemi zadarskih pobuna 5, 23000 Zadar</item>
    </derivirana_varijabla>
  </DomainObject.Predmet.ProtuStrankaListFormatedWithAdressOIB>
  <DomainObject.Predmet.ProtuStrankaListNazivFormated>
    <izvorni_sadrzaj>
      <item>ZADAR MEDIA IN jednostavno društvo s ograničenom odgovornošću za poslovne usluge</item>
    </izvorni_sadrzaj>
    <derivirana_varijabla naziv="DomainObject.Predmet.ProtuStrankaListNazivFormated_1">
      <item>ZADAR MEDIA IN jednostavno društvo s ograničenom odgovornošću za poslovne usluge</item>
    </derivirana_varijabla>
  </DomainObject.Predmet.ProtuStrankaListNazivFormated>
  <DomainObject.Predmet.ProtuStrankaListNazivFormatedOIB>
    <izvorni_sadrzaj>
      <item>ZADAR MEDIA IN jednostavno društvo s ograničenom odgovornošću za poslovne usluge, OIB 86347491534</item>
    </izvorni_sadrzaj>
    <derivirana_varijabla naziv="DomainObject.Predmet.ProtuStrankaListNazivFormatedOIB_1">
      <item>ZADAR MEDIA IN jednostavno društvo s ograničenom odgovornošću za poslovne usluge, OIB 86347491534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MEDIA IN jednostavno društvo s ograničenom odgovornošću za poslovne usluge</izvorni_sadrzaj>
    <derivirana_varijabla naziv="DomainObject.Predmet.ProtustrankaIDrugi_1">ZADAR MEDIA IN jednostavno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MEDIA IN jednostavno društvo s ograničenom odgovornošću za poslovne usluge, OIB 86347491534, Bedemi zadarskih pobuna 5, 23000 Zadar</izvorni_sadrzaj>
    <derivirana_varijabla naziv="DomainObject.Predmet.ProtustrankaIDrugiAdressOIB_1">ZADAR MEDIA IN jednostavno društvo s ograničenom odgovornošću za poslovne usluge, OIB 86347491534, Bedemi zadarskih pobuna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MEDIA IN jednostavno društvo s ograničenom odgovornošću za poslovne usluge</item>
    </izvorni_sadrzaj>
    <derivirana_varijabla naziv="DomainObject.Predmet.SudioniciListNaziv_1">
      <item>FINA</item>
      <item>ZADAR MEDIA IN jednostavno društvo s ograničenom odgovornošću za poslovne usluge</item>
    </derivirana_varijabla>
  </DomainObject.Predmet.SudioniciListNaziv>
  <DomainObject.Predmet.SudioniciListAdressOIB>
    <izvorni_sadrzaj>
      <item>FINA, OIB 85821130368</item>
      <item>ZADAR MEDIA IN jednostavno društvo s ograničenom odgovornošću za poslovne usluge, OIB 86347491534, Bedemi zadarskih pobuna 5,23000 Zadar</item>
    </izvorni_sadrzaj>
    <derivirana_varijabla naziv="DomainObject.Predmet.SudioniciListAdressOIB_1">
      <item>FINA, OIB 85821130368</item>
      <item>ZADAR MEDIA IN jednostavno društvo s ograničenom odgovornošću za poslovne usluge, OIB 86347491534, Bedemi zadarskih pobuna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86347491534</item>
    </izvorni_sadrzaj>
    <derivirana_varijabla naziv="DomainObject.Predmet.SudioniciListNazivOIB_1">
      <item>, OIB 85821130368</item>
      <item>, OIB 86347491534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4C493-6FB2-4AC0-B6A0-719346B15B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1996</properties:Characters>
  <properties:Lines>63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2017-05-29T09:20:00Z</dcterms:created>
  <dc:creator>Tina Grgas</dc:creator>
  <cp:lastModifiedBy>wsadmin</cp:lastModifiedBy>
  <cp:lastPrinted>2017-02-23T12:28:00Z</cp:lastPrinted>
  <dcterms:modified xmlns:xsi="http://www.w3.org/2001/XMLSchema-instance" xsi:type="dcterms:W3CDTF">2017-05-30T06:18:00Z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