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a8a9" w14:paraId="b40a8a9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C27734">
        <w:t>9</w:t>
      </w:r>
      <w:r w:rsidR="00515314">
        <w:t>8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8F54A5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C27734" w:rsidR="00C27734">
      <w:pPr>
        <w:jc w:val="both"/>
      </w:pPr>
      <w:r w:rsidRPr="0074324A">
        <w:tab/>
      </w:r>
      <w:r w:rsidR="00C27734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515314" w:rsidRPr="00515314">
        <w:t>Vinoprom d.o.o. za trgovinu i usluge, Zagreb, Klovićeva 18, MBS 080824994, OIB: 07187307040</w:t>
      </w:r>
      <w:r w:rsidR="00C27734" w:rsidRPr="0041082E">
        <w:t xml:space="preserve">, dana </w:t>
      </w:r>
      <w:r w:rsidR="00C27734">
        <w:t>23</w:t>
      </w:r>
      <w:r w:rsidR="00C27734" w:rsidRPr="00CC1B85">
        <w:t xml:space="preserve">. </w:t>
      </w:r>
      <w:r w:rsidR="00C27734">
        <w:t>svib</w:t>
      </w:r>
      <w:r w:rsidR="00C27734" w:rsidRPr="00CC1B85">
        <w:t>nja 2018</w:t>
      </w:r>
      <w:r w:rsidR="00C27734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515314">
        <w:t>Marija Čule, Zagreb, Klovićeva 18</w:t>
      </w:r>
      <w:r w:rsidR="00A82588" w:rsidRPr="00A82588">
        <w:t xml:space="preserve">, OIB </w:t>
      </w:r>
      <w:r w:rsidR="00CF3822">
        <w:t>49656294402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8B74A6">
        <w:t>9</w:t>
      </w:r>
      <w:r w:rsidR="00CF3822">
        <w:t>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8B74A6">
        <w:t>9</w:t>
      </w:r>
      <w:r w:rsidR="00CF3822">
        <w:t>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CF3822" w:rsidRPr="00CF3822">
        <w:t>Marija Čule, Zagreb, Klovićeva 18, OIB 49656294402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8B74A6">
        <w:t>9</w:t>
      </w:r>
      <w:r w:rsidR="00CF3822">
        <w:t>8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9F3FB3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8B74A6">
        <w:t>9</w:t>
      </w:r>
      <w:r w:rsidR="00CF3822">
        <w:t>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CF3822" w:rsidRPr="00CF3822">
        <w:t>Marija Čule, Zagreb, Klovićeva 18, OIB 49656294402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15314" w:rsidRPr="00515314">
        <w:t>Vinoprom d.o.o. za trgovinu i usluge, Zagreb, Klovićeva 18, MBS 080824994, OIB: 07187307040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DD36D5">
        <w:rPr>
          <w:bCs/>
        </w:rPr>
        <w:t>6</w:t>
      </w:r>
      <w:r w:rsidR="008A1F1F" w:rsidRPr="008A1F1F">
        <w:rPr>
          <w:bCs/>
        </w:rPr>
        <w:t>.</w:t>
      </w:r>
      <w:r w:rsidR="00DD36D5">
        <w:rPr>
          <w:bCs/>
        </w:rPr>
        <w:t>1</w:t>
      </w:r>
      <w:r w:rsidR="00E22629">
        <w:rPr>
          <w:bCs/>
        </w:rPr>
        <w:t>0</w:t>
      </w:r>
      <w:r w:rsidR="008A1F1F" w:rsidRPr="008A1F1F">
        <w:rPr>
          <w:bCs/>
        </w:rPr>
        <w:t>.201</w:t>
      </w:r>
      <w:r w:rsidR="00DD36D5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515314" w:rsidRPr="00515314">
        <w:t>Vinoprom d.o.o. za trgovinu i usluge, Zagreb, Klovićeva 18, MBS 080824994, OIB: 07187307040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200CDC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E22629">
        <w:t>9</w:t>
      </w:r>
      <w:r w:rsidR="00264003">
        <w:t>8</w:t>
      </w:r>
      <w:r w:rsidR="00D15A99">
        <w:t>/1</w:t>
      </w:r>
      <w:r w:rsidR="000D6FE6">
        <w:t>8</w:t>
      </w:r>
      <w:r w:rsidR="00D15A99">
        <w:t>-</w:t>
      </w:r>
      <w:r w:rsidR="00AD5D03">
        <w:t>3</w:t>
      </w:r>
      <w:r w:rsidR="00D15A99">
        <w:t xml:space="preserve"> od </w:t>
      </w:r>
      <w:r w:rsidR="00AD5D03">
        <w:t>2</w:t>
      </w:r>
      <w:r w:rsidR="00E22629">
        <w:t>3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264003">
        <w:t>Josipovcu</w:t>
      </w:r>
      <w:r w:rsidR="00E3600F">
        <w:t xml:space="preserve">, a dužnik ima sjedište u </w:t>
      </w:r>
      <w:r w:rsidR="004177B4">
        <w:t>Zagrebu</w:t>
      </w:r>
      <w:r w:rsidR="00E3600F">
        <w:t>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D5D03">
        <w:t>2</w:t>
      </w:r>
      <w:r w:rsidR="00E22629">
        <w:t>3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264003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264003" w:rsidRPr="00264003">
        <w:t>Marija Čule, Zagreb, Klovićeva 18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D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8F54A5" w:rsidRPr="008F54A5">
      <w:t>5</w:t>
    </w:r>
    <w:r w:rsidR="00C27734">
      <w:t>9</w:t>
    </w:r>
    <w:r w:rsidR="00515314">
      <w:t>8</w:t>
    </w:r>
    <w:r w:rsidR="008F54A5" w:rsidRPr="008F54A5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4D09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Vinoprom d.o.o.</izvorni_sadrzaj>
    <derivirana_varijabla naziv="DomainObject.Predmet.ProtustrankaFormated_1">  Vinoprom d.o.o.</derivirana_varijabla>
  </DomainObject.Predmet.ProtustrankaFormated>
  <DomainObject.Predmet.ProtustrankaFormatedOIB>
    <izvorni_sadrzaj>  Vinoprom d.o.o., OIB 07187307040</izvorni_sadrzaj>
    <derivirana_varijabla naziv="DomainObject.Predmet.ProtustrankaFormatedOIB_1">  Vinoprom d.o.o., OIB 07187307040</derivirana_varijabla>
  </DomainObject.Predmet.ProtustrankaFormatedOIB>
  <DomainObject.Predmet.ProtustrankaFormatedWithAdress>
    <izvorni_sadrzaj> Vinoprom d.o.o., Klovićeva 18, 10000 Zagreb</izvorni_sadrzaj>
    <derivirana_varijabla naziv="DomainObject.Predmet.ProtustrankaFormatedWithAdress_1"> Vinoprom d.o.o., Klovićeva 18, 10000 Zagreb</derivirana_varijabla>
  </DomainObject.Predmet.ProtustrankaFormatedWithAdress>
  <DomainObject.Predmet.ProtustrankaFormatedWithAdressOIB>
    <izvorni_sadrzaj> Vinoprom d.o.o., OIB 07187307040, Klovićeva 18, 10000 Zagreb</izvorni_sadrzaj>
    <derivirana_varijabla naziv="DomainObject.Predmet.ProtustrankaFormatedWithAdressOIB_1"> Vinoprom d.o.o., OIB 07187307040, Klovićeva 18, 10000 Zagreb</derivirana_varijabla>
  </DomainObject.Predmet.ProtustrankaFormatedWithAdressOIB>
  <DomainObject.Predmet.ProtustrankaWithAdress>
    <izvorni_sadrzaj>Vinoprom d.o.o. Klovićeva 18, 10000 Zagreb</izvorni_sadrzaj>
    <derivirana_varijabla naziv="DomainObject.Predmet.ProtustrankaWithAdress_1">Vinoprom d.o.o. Klovićeva 18, 10000 Zagreb</derivirana_varijabla>
  </DomainObject.Predmet.ProtustrankaWithAdress>
  <DomainObject.Predmet.ProtustrankaWithAdressOIB>
    <izvorni_sadrzaj>Vinoprom d.o.o., OIB 07187307040, Klovićeva 18, 10000 Zagreb</izvorni_sadrzaj>
    <derivirana_varijabla naziv="DomainObject.Predmet.ProtustrankaWithAdressOIB_1">Vinoprom d.o.o., OIB 07187307040, Klovićeva 18, 10000 Zagreb</derivirana_varijabla>
  </DomainObject.Predmet.ProtustrankaWithAdressOIB>
  <DomainObject.Predmet.ProtustrankaNazivFormated>
    <izvorni_sadrzaj>Vinoprom d.o.o.</izvorni_sadrzaj>
    <derivirana_varijabla naziv="DomainObject.Predmet.ProtustrankaNazivFormated_1">Vinoprom d.o.o.</derivirana_varijabla>
  </DomainObject.Predmet.ProtustrankaNazivFormated>
  <DomainObject.Predmet.ProtustrankaNazivFormatedOIB>
    <izvorni_sadrzaj>Vinoprom d.o.o., OIB 07187307040</izvorni_sadrzaj>
    <derivirana_varijabla naziv="DomainObject.Predmet.ProtustrankaNazivFormatedOIB_1">Vinoprom d.o.o., OIB 07187307040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Vinoprom d.o.o.</item>
    </izvorni_sadrzaj>
    <derivirana_varijabla naziv="DomainObject.Predmet.ProtuStrankaListFormated_1">
      <item>Vinoprom d.o.o.</item>
    </derivirana_varijabla>
  </DomainObject.Predmet.ProtuStrankaListFormated>
  <DomainObject.Predmet.ProtuStrankaListFormatedOIB>
    <izvorni_sadrzaj>
      <item>Vinoprom d.o.o., OIB 07187307040</item>
    </izvorni_sadrzaj>
    <derivirana_varijabla naziv="DomainObject.Predmet.ProtuStrankaListFormatedOIB_1">
      <item>Vinoprom d.o.o., OIB 07187307040</item>
    </derivirana_varijabla>
  </DomainObject.Predmet.ProtuStrankaListFormatedOIB>
  <DomainObject.Predmet.ProtuStrankaListFormatedWithAdress>
    <izvorni_sadrzaj>
      <item>Vinoprom d.o.o., Klovićeva 18, 10000 Zagreb</item>
    </izvorni_sadrzaj>
    <derivirana_varijabla naziv="DomainObject.Predmet.ProtuStrankaListFormatedWithAdress_1">
      <item>Vinoprom d.o.o., Klovićeva 18, 10000 Zagreb</item>
    </derivirana_varijabla>
  </DomainObject.Predmet.ProtuStrankaListFormatedWithAdress>
  <DomainObject.Predmet.ProtuStrankaListFormatedWithAdressOIB>
    <izvorni_sadrzaj>
      <item>Vinoprom d.o.o., OIB 07187307040, Klovićeva 18, 10000 Zagreb</item>
    </izvorni_sadrzaj>
    <derivirana_varijabla naziv="DomainObject.Predmet.ProtuStrankaListFormatedWithAdressOIB_1">
      <item>Vinoprom d.o.o., OIB 07187307040, Klovićeva 18, 10000 Zagreb</item>
    </derivirana_varijabla>
  </DomainObject.Predmet.ProtuStrankaListFormatedWithAdressOIB>
  <DomainObject.Predmet.ProtuStrankaListNazivFormated>
    <izvorni_sadrzaj>
      <item>Vinoprom d.o.o.</item>
    </izvorni_sadrzaj>
    <derivirana_varijabla naziv="DomainObject.Predmet.ProtuStrankaListNazivFormated_1">
      <item>Vinoprom d.o.o.</item>
    </derivirana_varijabla>
  </DomainObject.Predmet.ProtuStrankaListNazivFormated>
  <DomainObject.Predmet.ProtuStrankaListNazivFormatedOIB>
    <izvorni_sadrzaj>
      <item>Vinoprom d.o.o., OIB 07187307040</item>
    </izvorni_sadrzaj>
    <derivirana_varijabla naziv="DomainObject.Predmet.ProtuStrankaListNazivFormatedOIB_1">
      <item>Vinoprom d.o.o., OIB 07187307040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Vinoprom d.o.o.</izvorni_sadrzaj>
    <derivirana_varijabla naziv="DomainObject.Predmet.ProtustrankaIDrugi_1">Vinoprom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Vinoprom d.o.o., OIB 07187307040, Klovićeva 18, 10000 Zagreb</izvorni_sadrzaj>
    <derivirana_varijabla naziv="DomainObject.Predmet.ProtustrankaIDrugiAdressOIB_1">Vinoprom d.o.o., OIB 07187307040, Klovićeva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Vinoprom d.o.o.</item>
      <item>FINA Regionalni centar Zagreb</item>
    </izvorni_sadrzaj>
    <derivirana_varijabla naziv="DomainObject.Predmet.SudioniciListNaziv_1">
      <item>Vinoprom d.o.o.</item>
      <item>FINA Regionalni centar Zagreb</item>
    </derivirana_varijabla>
  </DomainObject.Predmet.SudioniciListNaziv>
  <DomainObject.Predmet.SudioniciListAdressOIB>
    <izvorni_sadrzaj>
      <item>Vinoprom d.o.o., OIB 07187307040, Klovićeva 18,10000 Zagreb</item>
      <item>FINA Regionalni centar Zagreb, OIB 85821130368, Trg svibanjskih žrtava 1995. 1,10000 Zagreb</item>
    </izvorni_sadrzaj>
    <derivirana_varijabla naziv="DomainObject.Predmet.SudioniciListAdressOIB_1">
      <item>Vinoprom d.o.o., OIB 07187307040, Klovićeva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07187307040</item>
      <item>, OIB 85821130368</item>
    </izvorni_sadrzaj>
    <derivirana_varijabla naziv="DomainObject.Predmet.SudioniciListNazivOIB_1">
      <item>, OIB 07187307040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C43BC-71FC-4095-9E0F-B7D5A9E93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746</properties:Words>
  <properties:Characters>3897</properties:Characters>
  <properties:Lines>96</properties:Lines>
  <properties:Paragraphs>32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2018-05-23T08:52:00Z</dcterms:modified>
  <cp:revision>25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