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ca51" w14:paraId="eebca51" w:rsidRDefault="00AD6A3F" w:rsidP="00AD6A3F" w:rsidR="00AD6A3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A3F" w:rsidP="00AD6A3F" w:rsidR="00AD6A3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D6A3F" w:rsidP="00AD6A3F" w:rsidR="00AD6A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D6A3F" w:rsidP="00AD6A3F" w:rsidR="00AD6A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D6A3F" w:rsidP="00AD6A3F" w:rsidR="00AD6A3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D6A3F" w:rsidP="00AD6A3F" w:rsidR="00AD6A3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D6A3F" w:rsidP="00AD6A3F" w:rsidR="00AD6A3F" w:rsidRPr="005D578C">
      <w:pPr>
        <w:jc w:val="center"/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D6A3F" w:rsidP="00AD6A3F" w:rsidR="00AD6A3F" w:rsidRPr="005D578C">
      <w:pPr>
        <w:rPr>
          <w:rFonts w:cs="Times New Roman" w:eastAsia="Times New Roman"/>
          <w:szCs w:val="24"/>
        </w:rPr>
      </w:pPr>
    </w:p>
    <w:p w:rsidRDefault="00AD6A3F" w:rsidP="00AD6A3F" w:rsidR="00AD6A3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ASTRA LILIA d. o. o. Pula, Marianijeva 12, OIB </w:t>
      </w:r>
      <w:r w:rsidR="00713454" w:rsidRPr="00713454">
        <w:rPr>
          <w:rFonts w:cs="Times New Roman" w:eastAsia="Times New Roman"/>
          <w:szCs w:val="24"/>
        </w:rPr>
        <w:t>57727221570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="00713454" w:rsidRPr="00713454">
        <w:rPr>
          <w:rFonts w:cs="Times New Roman" w:eastAsia="Times New Roman"/>
          <w:szCs w:val="24"/>
        </w:rPr>
        <w:t>130032781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04FB2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AD6A3F" w:rsidP="00AD6A3F" w:rsidR="00AD6A3F" w:rsidRPr="005D578C">
      <w:pPr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D6A3F" w:rsidP="00AD6A3F" w:rsidR="00AD6A3F" w:rsidRPr="005D578C">
      <w:pPr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ASTRA LILIA d. o. o. Pula, Marianijeva 12, OIB 57727221570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130032781.</w:t>
      </w:r>
    </w:p>
    <w:p w:rsidRDefault="00AD6A3F" w:rsidP="00AD6A3F" w:rsidR="00AD6A3F" w:rsidRPr="005D578C">
      <w:pPr>
        <w:rPr>
          <w:rFonts w:cs="Times New Roman" w:eastAsia="Times New Roman"/>
          <w:szCs w:val="24"/>
        </w:rPr>
      </w:pPr>
    </w:p>
    <w:p w:rsidRDefault="00AD6A3F" w:rsidP="00AD6A3F" w:rsidR="00AD6A3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713454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AD6A3F" w:rsidP="00AD6A3F" w:rsidR="00AD6A3F">
      <w:pPr>
        <w:rPr>
          <w:rFonts w:cs="Times New Roman" w:eastAsia="Times New Roman"/>
          <w:szCs w:val="20"/>
        </w:rPr>
      </w:pPr>
    </w:p>
    <w:p w:rsidRDefault="00AD6A3F" w:rsidP="00AD6A3F" w:rsidR="00AD6A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ASTRA LILIA d. o. o. Pula, Marianijeva 12, OIB 57727221570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130032781.</w:t>
      </w:r>
    </w:p>
    <w:p w:rsidRDefault="00AD6A3F" w:rsidP="00AD6A3F" w:rsidR="00AD6A3F">
      <w:pPr>
        <w:ind w:firstLine="709"/>
        <w:rPr>
          <w:rFonts w:cs="Times New Roman" w:eastAsia="Times New Roman"/>
          <w:szCs w:val="24"/>
        </w:rPr>
      </w:pPr>
    </w:p>
    <w:p w:rsidRDefault="00AD6A3F" w:rsidP="00AD6A3F" w:rsidR="00AD6A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ASTRA LILIA d. o. o. Pula, Marianijeva 12, OIB 57727221570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130032781.</w:t>
      </w:r>
    </w:p>
    <w:p w:rsidRDefault="00AD6A3F" w:rsidP="00AD6A3F" w:rsidR="00AD6A3F">
      <w:pPr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D6A3F" w:rsidP="00AD6A3F" w:rsidR="00AD6A3F">
      <w:pPr>
        <w:ind w:firstLine="708"/>
        <w:rPr>
          <w:rFonts w:cs="Times New Roman" w:eastAsia="Times New Roman"/>
          <w:szCs w:val="24"/>
        </w:rPr>
      </w:pPr>
    </w:p>
    <w:p w:rsidRDefault="00AD6A3F" w:rsidP="00AD6A3F" w:rsidR="00AD6A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713454">
        <w:rPr>
          <w:rFonts w:cs="Times New Roman" w:eastAsia="Times New Roman"/>
          <w:szCs w:val="24"/>
        </w:rPr>
        <w:t>ASTRA LILIA d. o. o. Pula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713454">
        <w:rPr>
          <w:rFonts w:cs="Times New Roman" w:eastAsia="Times New Roman"/>
          <w:szCs w:val="24"/>
        </w:rPr>
        <w:t>241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D6A3F" w:rsidP="00AD6A3F" w:rsidR="00AD6A3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D6A3F" w:rsidP="00AD6A3F" w:rsidR="00AD6A3F" w:rsidRPr="005D578C">
      <w:pPr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04FB2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D6A3F" w:rsidP="00AD6A3F" w:rsidR="00AD6A3F">
      <w:pPr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D6A3F" w:rsidP="00AD6A3F" w:rsidR="00AD6A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F21FA4">
        <w:rPr>
          <w:rFonts w:cs="Times New Roman" w:eastAsia="Times New Roman"/>
          <w:szCs w:val="24"/>
        </w:rPr>
        <w:t>, v.r.</w:t>
      </w:r>
    </w:p>
    <w:p w:rsidRDefault="00AD6A3F" w:rsidP="00AD6A3F" w:rsidR="00AD6A3F">
      <w:pPr>
        <w:jc w:val="left"/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jc w:val="left"/>
        <w:rPr>
          <w:rFonts w:cs="Times New Roman" w:eastAsia="Times New Roman"/>
          <w:szCs w:val="24"/>
        </w:rPr>
      </w:pPr>
    </w:p>
    <w:p w:rsidRDefault="00A04FB2" w:rsidP="00AD6A3F" w:rsidR="00A04FB2">
      <w:pPr>
        <w:jc w:val="left"/>
        <w:rPr>
          <w:rFonts w:cs="Times New Roman" w:eastAsia="Times New Roman"/>
          <w:szCs w:val="24"/>
        </w:rPr>
      </w:pPr>
    </w:p>
    <w:p w:rsidRDefault="00A04FB2" w:rsidP="00AD6A3F" w:rsidR="00A04FB2">
      <w:pPr>
        <w:jc w:val="left"/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04FB2" w:rsidP="00A04FB2" w:rsidR="00AD6A3F">
      <w:pPr>
        <w:ind w:firstLine="708"/>
        <w:rPr>
          <w:rFonts w:cs="Times New Roman" w:eastAsia="Times New Roman"/>
          <w:szCs w:val="24"/>
        </w:rPr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A04FB2">
        <w:t xml:space="preserve">ovog </w:t>
      </w:r>
      <w:r>
        <w:t>suda</w:t>
      </w:r>
    </w:p>
    <w:p w:rsidRDefault="00AD6A3F" w:rsidP="00AD6A3F" w:rsidR="00AD6A3F" w:rsidRPr="005D578C">
      <w:pPr>
        <w:rPr>
          <w:rFonts w:cs="Times New Roman" w:eastAsia="Times New Roman"/>
          <w:szCs w:val="24"/>
        </w:rPr>
      </w:pPr>
    </w:p>
    <w:p w:rsidRDefault="00AD6A3F" w:rsidP="00AD6A3F" w:rsidR="00AD6A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D6A3F" w:rsidP="00AD6A3F" w:rsidR="00AD6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D6A3F" w:rsidP="00AD6A3F" w:rsidR="00AD6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13454">
        <w:rPr>
          <w:rFonts w:cs="Times New Roman" w:eastAsia="Times New Roman"/>
          <w:szCs w:val="24"/>
        </w:rPr>
        <w:t>ASTRA LILIA d. o. o. Pula, Marianijeva 12</w:t>
      </w:r>
      <w:r>
        <w:rPr>
          <w:rFonts w:cs="Times New Roman" w:eastAsia="Times New Roman"/>
          <w:szCs w:val="24"/>
        </w:rPr>
        <w:t>,</w:t>
      </w:r>
    </w:p>
    <w:p w:rsidRDefault="00AD6A3F" w:rsidP="00AD6A3F" w:rsidR="00AD6A3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713454">
        <w:rPr>
          <w:rFonts w:cs="Times New Roman" w:eastAsia="Times New Roman"/>
          <w:szCs w:val="20"/>
        </w:rPr>
        <w:t xml:space="preserve">Pula – Pola, Pula, Carrarina 5, </w:t>
      </w:r>
    </w:p>
    <w:p w:rsidRDefault="00AD6A3F" w:rsidP="00AD6A3F" w:rsidR="00AD6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D6A3F" w:rsidP="00AD6A3F" w:rsidR="00AD6A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713454">
        <w:rPr>
          <w:rFonts w:cs="Times New Roman" w:eastAsia="Times New Roman"/>
          <w:szCs w:val="20"/>
        </w:rPr>
        <w:t>Jelenko Lehki, Zagreb, Pavla Hatza 10</w:t>
      </w:r>
      <w:r>
        <w:rPr>
          <w:rFonts w:cs="Times New Roman" w:eastAsia="Times New Roman"/>
          <w:szCs w:val="20"/>
        </w:rPr>
        <w:t xml:space="preserve">, </w:t>
      </w:r>
    </w:p>
    <w:p w:rsidRDefault="00AD6A3F" w:rsidP="00AD6A3F" w:rsidR="00AD6A3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D6A3F" w:rsidP="00AD6A3F" w:rsidR="00AD6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D6A3F" w:rsidP="00AD6A3F" w:rsidR="00AD6A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D6A3F" w:rsidP="00AD6A3F" w:rsidR="00AD6A3F"/>
    <w:p w:rsidRDefault="00AD6A3F" w:rsidP="00AD6A3F" w:rsidR="00AD6A3F"/>
    <w:p w:rsidRDefault="00AD6A3F" w:rsidP="00AD6A3F" w:rsidR="00AD6A3F"/>
    <w:p w:rsidRDefault="00AD6A3F" w:rsidP="00AD6A3F" w:rsidR="00AD6A3F"/>
    <w:p w:rsidRDefault="00AD6A3F" w:rsidR="00AD6A3F"/>
    <w:sectPr w:rsidSect="00AD6A3F" w:rsidR="00AD6A3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A3F" w:rsidP="00AD6A3F" w:rsidR="00AD6A3F">
      <w:r>
        <w:separator/>
      </w:r>
    </w:p>
  </w:endnote>
  <w:endnote w:id="0" w:type="continuationSeparator">
    <w:p w:rsidRDefault="00AD6A3F" w:rsidP="00AD6A3F" w:rsidR="00AD6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A3F" w:rsidP="00AD6A3F" w:rsidR="00AD6A3F">
      <w:r>
        <w:separator/>
      </w:r>
    </w:p>
  </w:footnote>
  <w:footnote w:id="0" w:type="continuationSeparator">
    <w:p w:rsidRDefault="00AD6A3F" w:rsidP="00AD6A3F" w:rsidR="00AD6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A3F" w:rsidP="00AD6A3F" w:rsidR="00AD6A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14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St-241/2016-5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A3F" w:rsidP="00AD6A3F" w:rsidR="00AD6A3F" w:rsidRPr="00A074C3">
    <w:pPr>
      <w:pStyle w:val="Zaglavlje"/>
      <w:jc w:val="right"/>
      <w:rPr>
        <w:szCs w:val="24"/>
      </w:rPr>
    </w:pPr>
    <w:r>
      <w:rPr>
        <w:szCs w:val="24"/>
      </w:rPr>
      <w:t>10 St-241/2016-5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ED4"/>
    <w:rsid w:val="0001143F"/>
    <w:rsid w:val="000A56A9"/>
    <w:rsid w:val="00713454"/>
    <w:rsid w:val="0075528E"/>
    <w:rsid w:val="0079403F"/>
    <w:rsid w:val="00A04FB2"/>
    <w:rsid w:val="00AD6A3F"/>
    <w:rsid w:val="00EA4ED4"/>
    <w:rsid w:val="00F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A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6A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D6A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A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6A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A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6A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4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14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14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14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A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6A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D6A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A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6A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A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6A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4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14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14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14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LILIA d.o.o. PULA</izvorni_sadrzaj>
    <derivirana_varijabla naziv="DomainObject.Predmet.ProtustrankaFormated_1">  ASTRA LILIA d.o.o. PULA</derivirana_varijabla>
  </DomainObject.Predmet.ProtustrankaFormated>
  <DomainObject.Predmet.ProtustrankaFormatedOIB>
    <izvorni_sadrzaj>  ASTRA LILIA d.o.o. PULA, OIB 57727221570</izvorni_sadrzaj>
    <derivirana_varijabla naziv="DomainObject.Predmet.ProtustrankaFormatedOIB_1">  ASTRA LILIA d.o.o. PULA, OIB 57727221570</derivirana_varijabla>
  </DomainObject.Predmet.ProtustrankaFormatedOIB>
  <DomainObject.Predmet.ProtustrankaFormatedWithAdress>
    <izvorni_sadrzaj> ASTRA LILIA d.o.o. PULA, Marianijeva 12, 52100 Pula</izvorni_sadrzaj>
    <derivirana_varijabla naziv="DomainObject.Predmet.ProtustrankaFormatedWithAdress_1"> ASTRA LILIA d.o.o. PULA, Marianijeva 12, 52100 Pula</derivirana_varijabla>
  </DomainObject.Predmet.ProtustrankaFormatedWithAdress>
  <DomainObject.Predmet.ProtustrankaFormatedWithAdressOIB>
    <izvorni_sadrzaj> ASTRA LILIA d.o.o. PULA, OIB 57727221570, Marianijeva 12, 52100 Pula</izvorni_sadrzaj>
    <derivirana_varijabla naziv="DomainObject.Predmet.ProtustrankaFormatedWithAdressOIB_1"> ASTRA LILIA d.o.o. PULA, OIB 57727221570, Marianijeva 12, 52100 Pula</derivirana_varijabla>
  </DomainObject.Predmet.ProtustrankaFormatedWithAdressOIB>
  <DomainObject.Predmet.ProtustrankaWithAdress>
    <izvorni_sadrzaj>ASTRA LILIA d.o.o. PULA Marianijeva 12, 52100 Pula</izvorni_sadrzaj>
    <derivirana_varijabla naziv="DomainObject.Predmet.ProtustrankaWithAdress_1">ASTRA LILIA d.o.o. PULA Marianijeva 12, 52100 Pula</derivirana_varijabla>
  </DomainObject.Predmet.ProtustrankaWithAdress>
  <DomainObject.Predmet.ProtustrankaWithAdressOIB>
    <izvorni_sadrzaj>ASTRA LILIA d.o.o. PULA, OIB 57727221570, Marianijeva 12, 52100 Pula</izvorni_sadrzaj>
    <derivirana_varijabla naziv="DomainObject.Predmet.ProtustrankaWithAdressOIB_1">ASTRA LILIA d.o.o. PULA, OIB 57727221570, Marianijeva 12, 52100 Pula</derivirana_varijabla>
  </DomainObject.Predmet.ProtustrankaWithAdressOIB>
  <DomainObject.Predmet.ProtustrankaNazivFormated>
    <izvorni_sadrzaj>ASTRA LILIA d.o.o. PULA</izvorni_sadrzaj>
    <derivirana_varijabla naziv="DomainObject.Predmet.ProtustrankaNazivFormated_1">ASTRA LILIA d.o.o. PULA</derivirana_varijabla>
  </DomainObject.Predmet.ProtustrankaNazivFormated>
  <DomainObject.Predmet.ProtustrankaNazivFormatedOIB>
    <izvorni_sadrzaj>ASTRA LILIA d.o.o. PULA, OIB 57727221570</izvorni_sadrzaj>
    <derivirana_varijabla naziv="DomainObject.Predmet.ProtustrankaNazivFormatedOIB_1">ASTRA LILIA d.o.o. PULA, OIB 57727221570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944.86</izvorni_sadrzaj>
    <derivirana_varijabla naziv="DomainObject.Predmet.TrenutnaVrijednost_1">944.86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ASTRA LILIA d.o.o. PULA</item>
    </izvorni_sadrzaj>
    <derivirana_varijabla naziv="DomainObject.Predmet.ProtuStrankaListFormated_1">
      <item>ASTRA LILIA d.o.o. PULA</item>
    </derivirana_varijabla>
  </DomainObject.Predmet.ProtuStrankaListFormated>
  <DomainObject.Predmet.ProtuStrankaListFormatedOIB>
    <izvorni_sadrzaj>
      <item>ASTRA LILIA d.o.o. PULA, OIB 57727221570</item>
    </izvorni_sadrzaj>
    <derivirana_varijabla naziv="DomainObject.Predmet.ProtuStrankaListFormatedOIB_1">
      <item>ASTRA LILIA d.o.o. PULA, OIB 57727221570</item>
    </derivirana_varijabla>
  </DomainObject.Predmet.ProtuStrankaListFormatedOIB>
  <DomainObject.Predmet.ProtuStrankaListFormatedWithAdress>
    <izvorni_sadrzaj>
      <item>ASTRA LILIA d.o.o. PULA, Marianijeva 12, 52100 Pula</item>
    </izvorni_sadrzaj>
    <derivirana_varijabla naziv="DomainObject.Predmet.ProtuStrankaListFormatedWithAdress_1">
      <item>ASTRA LILIA d.o.o. PULA, Marianijeva 12, 52100 Pula</item>
    </derivirana_varijabla>
  </DomainObject.Predmet.ProtuStrankaListFormatedWithAdress>
  <DomainObject.Predmet.ProtuStrankaListFormatedWithAdressOIB>
    <izvorni_sadrzaj>
      <item>ASTRA LILIA d.o.o. PULA, OIB 57727221570, Marianijeva 12, 52100 Pula</item>
    </izvorni_sadrzaj>
    <derivirana_varijabla naziv="DomainObject.Predmet.ProtuStrankaListFormatedWithAdressOIB_1">
      <item>ASTRA LILIA d.o.o. PULA, OIB 57727221570, Marianijeva 12, 52100 Pula</item>
    </derivirana_varijabla>
  </DomainObject.Predmet.ProtuStrankaListFormatedWithAdressOIB>
  <DomainObject.Predmet.ProtuStrankaListNazivFormated>
    <izvorni_sadrzaj>
      <item>ASTRA LILIA d.o.o. PULA</item>
    </izvorni_sadrzaj>
    <derivirana_varijabla naziv="DomainObject.Predmet.ProtuStrankaListNazivFormated_1">
      <item>ASTRA LILIA d.o.o. PULA</item>
    </derivirana_varijabla>
  </DomainObject.Predmet.ProtuStrankaListNazivFormated>
  <DomainObject.Predmet.ProtuStrankaListNazivFormatedOIB>
    <izvorni_sadrzaj>
      <item>ASTRA LILIA d.o.o. PULA, OIB 57727221570</item>
    </izvorni_sadrzaj>
    <derivirana_varijabla naziv="DomainObject.Predmet.ProtuStrankaListNazivFormatedOIB_1">
      <item>ASTRA LILIA d.o.o. PULA, OIB 57727221570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ASTRA LILIA d.o.o. PULA</izvorni_sadrzaj>
    <derivirana_varijabla naziv="DomainObject.Predmet.ProtustrankaIDrugi_1">ASTRA LILIA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ASTRA LILIA d.o.o. PULA, OIB 57727221570, Marianijeva 12, 52100 Pula</izvorni_sadrzaj>
    <derivirana_varijabla naziv="DomainObject.Predmet.ProtustrankaIDrugiAdressOIB_1">ASTRA LILIA d.o.o. PULA, OIB 57727221570, Marianijeva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ASTRA LILIA d.o.o. PULA</item>
    </izvorni_sadrzaj>
    <derivirana_varijabla naziv="DomainObject.Predmet.SudioniciListNaziv_1">
      <item>FINANCIJSKA AGENCIJA, RC RIJEKA, PODRUŽNICA PULA, PULA</item>
      <item>ASTRA LILIA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ASTRA LILIA d.o.o. PULA, OIB 57727221570, Marianijeva 12,52100 Pula</item>
    </izvorni_sadrzaj>
    <derivirana_varijabla naziv="DomainObject.Predmet.SudioniciListAdressOIB_1">
      <item>FINANCIJSKA AGENCIJA, RC RIJEKA, PODRUŽNICA PULA, PULA, OIB 85821130368, Ulica grada Vukovara 70,10000 Zagreb</item>
      <item>ASTRA LILIA d.o.o. PULA, OIB 57727221570, Marianijeva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57727221570</item>
    </izvorni_sadrzaj>
    <derivirana_varijabla naziv="DomainObject.Predmet.SudioniciListNazivOIB_1">
      <item>, OIB 85821130368</item>
      <item>, OIB 57727221570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2986</properties:Characters>
  <properties:Lines>80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2016-04-26T12:44:00Z</dcterms:created>
  <dc:creator>Mihaela Kaligari</dc:creator>
  <cp:lastModifiedBy>Sanja Lakošeljac</cp:lastModifiedBy>
  <cp:lastPrinted>2016-04-26T12:45:00Z</cp:lastPrinted>
  <dcterms:modified xmlns:xsi="http://www.w3.org/2001/XMLSchema-instance" xsi:type="dcterms:W3CDTF">2016-04-27T06:48:00Z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