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5315" w14:paraId="b695315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E01174">
        <w:t>1466/18</w:t>
      </w:r>
    </w:p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E01174">
        <w:t>KUNER-ZAGREB d.o.o. u stečaju, Samobor, Miroslava Krleže 11, OIB: 46809868297</w:t>
      </w:r>
      <w:r w:rsidR="00C32220">
        <w:t xml:space="preserve">, </w:t>
      </w:r>
      <w:r w:rsidR="00E01174">
        <w:t>20. prosinca</w:t>
      </w:r>
      <w:r w:rsidR="0074550D">
        <w:t xml:space="preserve"> 2018.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A0188A" w:rsidP="00A0188A" w:rsidR="00A0188A"/>
    <w:p w:rsidRDefault="00C32220" w:rsidP="00C32220" w:rsidR="00C32220" w:rsidRPr="00E16331"/>
    <w:p w:rsidRDefault="00C32220" w:rsidP="005B3A14" w:rsidR="00C32220">
      <w:pPr>
        <w:numPr>
          <w:ilvl w:val="0"/>
          <w:numId w:val="2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E01174" w:rsidP="00E01174" w:rsidR="00E01174" w:rsidRPr="00DC0339">
      <w:pPr>
        <w:numPr>
          <w:ilvl w:val="0"/>
          <w:numId w:val="1"/>
        </w:numPr>
        <w:spacing w:after="240"/>
        <w:ind w:left="709"/>
        <w:jc w:val="both"/>
      </w:pPr>
      <w:r>
        <w:t>Prvi</w:t>
      </w:r>
      <w:r w:rsidRPr="00E16331">
        <w:t xml:space="preserve"> viši isplatni red   </w:t>
      </w:r>
    </w:p>
    <w:p w:rsidRDefault="00E01174" w:rsidP="00E01174" w:rsidR="00E01174">
      <w:pPr>
        <w:pStyle w:val="Odlomakpopisa"/>
        <w:numPr>
          <w:ilvl w:val="1"/>
          <w:numId w:val="1"/>
        </w:numPr>
        <w:tabs>
          <w:tab w:pos="1428" w:val="clear"/>
          <w:tab w:pos="851" w:val="num"/>
        </w:tabs>
        <w:ind w:hanging="283" w:left="709"/>
        <w:contextualSpacing w:val="false"/>
        <w:jc w:val="both"/>
      </w:pPr>
      <w:r>
        <w:t>Republika Hrvatska, Ministarstvo financija, Porezna uprava</w:t>
      </w:r>
      <w:r w:rsidRPr="000964DD">
        <w:t>,</w:t>
      </w:r>
    </w:p>
    <w:p w:rsidRDefault="00E01174" w:rsidP="00E01174" w:rsidR="00E01174">
      <w:pPr>
        <w:pStyle w:val="Odlomakpopisa"/>
        <w:ind w:left="709"/>
        <w:contextualSpacing w:val="false"/>
        <w:jc w:val="both"/>
      </w:pPr>
      <w:r>
        <w:t xml:space="preserve">  Velika Gorica, Ulica Hrvatske bratske zajednice 1</w:t>
      </w:r>
      <w:r w:rsidRPr="000964DD">
        <w:t xml:space="preserve">, </w:t>
      </w:r>
    </w:p>
    <w:p w:rsidRDefault="00E01174" w:rsidP="00E01174" w:rsidR="00E01174">
      <w:pPr>
        <w:pStyle w:val="Odlomakpopisa"/>
        <w:ind w:left="709"/>
        <w:contextualSpacing w:val="false"/>
        <w:jc w:val="both"/>
      </w:pPr>
      <w:r>
        <w:t xml:space="preserve">   </w:t>
      </w:r>
      <w:r w:rsidRPr="000964DD">
        <w:t xml:space="preserve">OIB: 18683136487, u iznosu od        </w:t>
      </w:r>
      <w:r>
        <w:t xml:space="preserve">                                                   </w:t>
      </w:r>
      <w:r w:rsidRPr="000964DD">
        <w:t xml:space="preserve">  </w:t>
      </w:r>
      <w:r>
        <w:t>579.785,09</w:t>
      </w:r>
      <w:r w:rsidRPr="000964DD">
        <w:t xml:space="preserve"> kn </w:t>
      </w:r>
    </w:p>
    <w:p w:rsidRDefault="00E01174" w:rsidP="00E01174" w:rsidR="00E01174">
      <w:pPr>
        <w:pStyle w:val="Odlomakpopisa"/>
        <w:ind w:left="709"/>
        <w:contextualSpacing w:val="false"/>
        <w:jc w:val="both"/>
      </w:pPr>
    </w:p>
    <w:p w:rsidRDefault="00E01174" w:rsidP="00E01174" w:rsidR="00E01174">
      <w:pPr>
        <w:pStyle w:val="Odlomakpopisa"/>
        <w:numPr>
          <w:ilvl w:val="0"/>
          <w:numId w:val="1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Drugi viši isplatni red</w:t>
      </w:r>
    </w:p>
    <w:p w:rsidRDefault="00E01174" w:rsidP="00E01174" w:rsidR="00E01174" w:rsidRPr="003D1DCD">
      <w:pPr>
        <w:pStyle w:val="Odlomakpopisa"/>
        <w:spacing w:after="240"/>
        <w:ind w:left="709"/>
        <w:jc w:val="both"/>
      </w:pPr>
    </w:p>
    <w:p w:rsidRDefault="00E01174" w:rsidP="00E01174" w:rsidR="00E01174">
      <w:pPr>
        <w:pStyle w:val="Odlomakpopisa"/>
        <w:numPr>
          <w:ilvl w:val="1"/>
          <w:numId w:val="1"/>
        </w:numPr>
        <w:tabs>
          <w:tab w:pos="1428" w:val="clear"/>
        </w:tabs>
        <w:ind w:hanging="425" w:left="851"/>
        <w:jc w:val="both"/>
      </w:pPr>
      <w:r>
        <w:t xml:space="preserve">  </w:t>
      </w:r>
      <w:r w:rsidRPr="003D1DCD">
        <w:t>Fond za zaštitu okoliša i energetsku učinkovitost,</w:t>
      </w:r>
    </w:p>
    <w:p w:rsidRDefault="00E01174" w:rsidP="00E01174" w:rsidR="00E01174" w:rsidRPr="003D1DCD">
      <w:pPr>
        <w:pStyle w:val="Odlomakpopisa"/>
        <w:ind w:left="851"/>
        <w:jc w:val="both"/>
      </w:pPr>
      <w:r>
        <w:t xml:space="preserve">  </w:t>
      </w:r>
      <w:r w:rsidRPr="003D1DCD">
        <w:t xml:space="preserve">Zagreb, Radnička cesta 80, OIB: 85828625994, u iznosu od                </w:t>
      </w:r>
      <w:r>
        <w:t xml:space="preserve">   </w:t>
      </w:r>
      <w:r w:rsidRPr="003D1DCD">
        <w:t>8.388,59 kn</w:t>
      </w:r>
    </w:p>
    <w:p w:rsidRDefault="00E01174" w:rsidP="00E01174" w:rsidR="00E01174">
      <w:pPr>
        <w:pStyle w:val="Odlomakpopisa"/>
        <w:numPr>
          <w:ilvl w:val="1"/>
          <w:numId w:val="1"/>
        </w:numPr>
        <w:tabs>
          <w:tab w:pos="1428" w:val="clear"/>
        </w:tabs>
        <w:ind w:hanging="425" w:left="851"/>
        <w:jc w:val="both"/>
      </w:pPr>
      <w:r>
        <w:t xml:space="preserve">  </w:t>
      </w:r>
      <w:r w:rsidRPr="003D1DCD">
        <w:t xml:space="preserve">Komunalac d.o.o., Samobor, Ulica 151. samoborske </w:t>
      </w:r>
    </w:p>
    <w:p w:rsidRDefault="00E01174" w:rsidP="00E01174" w:rsidR="00E01174" w:rsidRPr="003D1DCD">
      <w:pPr>
        <w:pStyle w:val="Odlomakpopisa"/>
        <w:ind w:left="851"/>
        <w:jc w:val="both"/>
      </w:pPr>
      <w:r>
        <w:t xml:space="preserve">  </w:t>
      </w:r>
      <w:r w:rsidRPr="003D1DCD">
        <w:t xml:space="preserve">brigade HV 2, OIB: 17055681355, u iznosu od                                 </w:t>
      </w:r>
      <w:r>
        <w:t xml:space="preserve">   </w:t>
      </w:r>
      <w:r w:rsidRPr="003D1DCD">
        <w:t xml:space="preserve"> 14.048,50 kn</w:t>
      </w:r>
    </w:p>
    <w:p w:rsidRDefault="00E01174" w:rsidP="00E01174" w:rsidR="00E01174">
      <w:pPr>
        <w:pStyle w:val="Odlomakpopisa"/>
        <w:numPr>
          <w:ilvl w:val="1"/>
          <w:numId w:val="1"/>
        </w:numPr>
        <w:tabs>
          <w:tab w:pos="1428" w:val="clear"/>
        </w:tabs>
        <w:ind w:hanging="425" w:left="851"/>
        <w:jc w:val="both"/>
      </w:pPr>
      <w:r>
        <w:t xml:space="preserve">  </w:t>
      </w:r>
      <w:r w:rsidRPr="003D1DCD">
        <w:t>CROATIA OSIGURANJE d.d., Zagreb, Vatroslava</w:t>
      </w:r>
    </w:p>
    <w:p w:rsidRDefault="00E01174" w:rsidP="00E01174" w:rsidR="00E01174" w:rsidRPr="003D1DCD">
      <w:pPr>
        <w:pStyle w:val="Odlomakpopisa"/>
        <w:ind w:left="851"/>
        <w:jc w:val="both"/>
      </w:pPr>
      <w:r>
        <w:t xml:space="preserve">  </w:t>
      </w:r>
      <w:r w:rsidRPr="003D1DCD">
        <w:t xml:space="preserve">Jagića 33, OIB: 26187994862, u iznosu od                                         </w:t>
      </w:r>
      <w:r>
        <w:t xml:space="preserve">   </w:t>
      </w:r>
      <w:r w:rsidRPr="003D1DCD">
        <w:t xml:space="preserve">11.169,82 kn </w:t>
      </w:r>
    </w:p>
    <w:p w:rsidRDefault="00E01174" w:rsidP="00E01174" w:rsidR="00E01174" w:rsidRPr="003D1DCD">
      <w:pPr>
        <w:pStyle w:val="Odlomakpopisa"/>
        <w:numPr>
          <w:ilvl w:val="1"/>
          <w:numId w:val="1"/>
        </w:numPr>
        <w:tabs>
          <w:tab w:pos="1428" w:val="clear"/>
        </w:tabs>
        <w:ind w:hanging="567" w:left="993"/>
        <w:jc w:val="both"/>
      </w:pPr>
      <w:r w:rsidRPr="003D1DCD">
        <w:t>GRAD SAMOBOR, Samobor, Trg kralja Tomislava,</w:t>
      </w:r>
    </w:p>
    <w:p w:rsidRDefault="00E01174" w:rsidP="00E01174" w:rsidR="00E01174" w:rsidRPr="003D1DCD">
      <w:pPr>
        <w:ind w:hanging="567" w:left="993"/>
        <w:jc w:val="both"/>
      </w:pPr>
      <w:r>
        <w:t xml:space="preserve">         </w:t>
      </w:r>
      <w:r w:rsidRPr="003D1DCD">
        <w:t xml:space="preserve">OIB: 33544271925, u iznosu od                                                      </w:t>
      </w:r>
      <w:r>
        <w:t xml:space="preserve">    </w:t>
      </w:r>
      <w:r w:rsidRPr="003D1DCD">
        <w:t xml:space="preserve">  215.276,15 kn </w:t>
      </w:r>
    </w:p>
    <w:p w:rsidRDefault="00E01174" w:rsidP="00E01174" w:rsidR="00E01174" w:rsidRPr="003D1DCD">
      <w:pPr>
        <w:pStyle w:val="Odlomakpopisa"/>
        <w:numPr>
          <w:ilvl w:val="1"/>
          <w:numId w:val="1"/>
        </w:numPr>
        <w:ind w:hanging="567" w:left="993"/>
        <w:jc w:val="both"/>
      </w:pPr>
      <w:r w:rsidRPr="003D1DCD">
        <w:t xml:space="preserve">HEP-Operator distribucijskog sustava d.o.o., </w:t>
      </w:r>
    </w:p>
    <w:p w:rsidRDefault="00E01174" w:rsidP="00E01174" w:rsidR="00E01174" w:rsidRPr="003D1DCD">
      <w:pPr>
        <w:ind w:hanging="567" w:left="993"/>
        <w:jc w:val="both"/>
      </w:pPr>
      <w:r>
        <w:t xml:space="preserve">         </w:t>
      </w:r>
      <w:r w:rsidRPr="003D1DCD">
        <w:t>Elektra Zagreb, Zagreb, Ulica grada Vukovara 37,</w:t>
      </w:r>
    </w:p>
    <w:p w:rsidRDefault="00E01174" w:rsidP="00E01174" w:rsidR="00E01174" w:rsidRPr="003D1DCD">
      <w:pPr>
        <w:ind w:hanging="567" w:left="993"/>
        <w:jc w:val="both"/>
      </w:pPr>
      <w:r>
        <w:t xml:space="preserve">         </w:t>
      </w:r>
      <w:r w:rsidRPr="003D1DCD">
        <w:t xml:space="preserve">OIB: 46830600751, u iznosu od                                                       </w:t>
      </w:r>
      <w:r>
        <w:t xml:space="preserve">     </w:t>
      </w:r>
      <w:r w:rsidRPr="003D1DCD">
        <w:t xml:space="preserve">    2.885,74 kn</w:t>
      </w:r>
    </w:p>
    <w:p w:rsidRDefault="00E01174" w:rsidP="00E01174" w:rsidR="00E01174" w:rsidRPr="003D1DCD">
      <w:pPr>
        <w:pStyle w:val="Odlomakpopisa"/>
        <w:numPr>
          <w:ilvl w:val="1"/>
          <w:numId w:val="1"/>
        </w:numPr>
        <w:ind w:hanging="567" w:left="993"/>
        <w:jc w:val="both"/>
      </w:pPr>
      <w:r w:rsidRPr="003D1DCD">
        <w:t xml:space="preserve">A1 Hrvatska d.o.o., Zagreb, Vrtni put 1, </w:t>
      </w:r>
    </w:p>
    <w:p w:rsidRDefault="00E01174" w:rsidP="00E01174" w:rsidR="00E01174" w:rsidRPr="003D1DCD">
      <w:pPr>
        <w:ind w:hanging="567" w:left="993"/>
        <w:jc w:val="both"/>
      </w:pPr>
      <w:r>
        <w:t xml:space="preserve">         </w:t>
      </w:r>
      <w:r w:rsidRPr="003D1DCD">
        <w:t xml:space="preserve">OIB: 29524210204, u iznosu od                                                   </w:t>
      </w:r>
      <w:r>
        <w:t xml:space="preserve">     </w:t>
      </w:r>
      <w:r w:rsidRPr="003D1DCD">
        <w:t xml:space="preserve">      25.616,09 kn</w:t>
      </w:r>
    </w:p>
    <w:p w:rsidRDefault="00E01174" w:rsidP="00E01174" w:rsidR="00E01174" w:rsidRPr="003D1DCD">
      <w:pPr>
        <w:pStyle w:val="Odlomakpopisa"/>
        <w:numPr>
          <w:ilvl w:val="1"/>
          <w:numId w:val="1"/>
        </w:numPr>
        <w:ind w:hanging="567" w:left="993"/>
        <w:jc w:val="both"/>
      </w:pPr>
      <w:r w:rsidRPr="003D1DCD">
        <w:t>REPUBLIKA HRVATSKA, Ministarstvo pravosuđa,</w:t>
      </w:r>
    </w:p>
    <w:p w:rsidRDefault="00E01174" w:rsidP="00E01174" w:rsidR="00E01174" w:rsidRPr="003D1DCD">
      <w:pPr>
        <w:ind w:hanging="567" w:left="993"/>
        <w:jc w:val="both"/>
      </w:pPr>
      <w:r>
        <w:t xml:space="preserve">          </w:t>
      </w:r>
      <w:r w:rsidRPr="003D1DCD">
        <w:t>zastupana po Županijskom državnom odvjetništvu</w:t>
      </w:r>
    </w:p>
    <w:p w:rsidRDefault="00E01174" w:rsidP="00E01174" w:rsidR="00E01174" w:rsidRPr="003D1DCD">
      <w:pPr>
        <w:ind w:hanging="567" w:left="993"/>
        <w:jc w:val="both"/>
      </w:pPr>
      <w:r>
        <w:t xml:space="preserve">          </w:t>
      </w:r>
      <w:r w:rsidRPr="003D1DCD">
        <w:t>u Velikoj Gorici, Velika Gorica, Ulica hrvatske</w:t>
      </w:r>
    </w:p>
    <w:p w:rsidRDefault="00E01174" w:rsidP="00E01174" w:rsidR="00E01174" w:rsidRPr="003D1DCD">
      <w:pPr>
        <w:ind w:hanging="567" w:left="993"/>
        <w:jc w:val="both"/>
      </w:pPr>
      <w:r>
        <w:t xml:space="preserve">          </w:t>
      </w:r>
      <w:r w:rsidRPr="003D1DCD">
        <w:t xml:space="preserve">bratske zajednice 1, OIB: 52634238587, u iznosu od            </w:t>
      </w:r>
      <w:r>
        <w:t xml:space="preserve">  </w:t>
      </w:r>
      <w:r w:rsidRPr="003D1DCD">
        <w:t xml:space="preserve">               24.116,00 kn</w:t>
      </w:r>
    </w:p>
    <w:p w:rsidRDefault="00E01174" w:rsidP="00E01174" w:rsidR="00E01174" w:rsidRPr="003D1DCD">
      <w:pPr>
        <w:pStyle w:val="Odlomakpopisa"/>
        <w:numPr>
          <w:ilvl w:val="1"/>
          <w:numId w:val="1"/>
        </w:numPr>
        <w:ind w:hanging="567" w:left="993"/>
        <w:jc w:val="both"/>
      </w:pPr>
      <w:r w:rsidRPr="003D1DCD">
        <w:t>ERSTE &amp; STEIERMÄRKISCHE BANK d.d.,</w:t>
      </w:r>
    </w:p>
    <w:p w:rsidRDefault="00E01174" w:rsidP="00E01174" w:rsidR="00E01174" w:rsidRPr="003D1DCD">
      <w:pPr>
        <w:ind w:hanging="567" w:left="993"/>
        <w:jc w:val="both"/>
      </w:pPr>
      <w:r>
        <w:t xml:space="preserve">          </w:t>
      </w:r>
      <w:r w:rsidRPr="003D1DCD">
        <w:t xml:space="preserve">Rijeka, Jadranski trg 3a, OIB: 23057039320, u iznosu od               </w:t>
      </w:r>
      <w:r>
        <w:t xml:space="preserve"> </w:t>
      </w:r>
      <w:r w:rsidRPr="003D1DCD">
        <w:t>2.729.926,77 kn</w:t>
      </w:r>
    </w:p>
    <w:p w:rsidRDefault="00E01174" w:rsidP="00E01174" w:rsidR="00E01174" w:rsidRPr="003D1DCD">
      <w:pPr>
        <w:pStyle w:val="Odlomakpopisa"/>
        <w:numPr>
          <w:ilvl w:val="1"/>
          <w:numId w:val="1"/>
        </w:numPr>
        <w:ind w:hanging="567" w:left="993"/>
        <w:jc w:val="both"/>
      </w:pPr>
      <w:r w:rsidRPr="003D1DCD">
        <w:t>REPUBLIKA HRVATSKA, Ministarstvo financija,</w:t>
      </w:r>
    </w:p>
    <w:p w:rsidRDefault="00E01174" w:rsidP="00E01174" w:rsidR="00E01174" w:rsidRPr="003D1DCD">
      <w:pPr>
        <w:ind w:hanging="567" w:left="993"/>
        <w:jc w:val="both"/>
      </w:pPr>
      <w:r>
        <w:lastRenderedPageBreak/>
        <w:t xml:space="preserve">          </w:t>
      </w:r>
      <w:r w:rsidRPr="003D1DCD">
        <w:t>Porezna uprava, Velika Gorica, Ulica hrvatske bratske</w:t>
      </w:r>
    </w:p>
    <w:p w:rsidRDefault="00E01174" w:rsidP="00E01174" w:rsidR="00E01174" w:rsidRPr="003D1DCD">
      <w:pPr>
        <w:ind w:hanging="567" w:left="993"/>
        <w:jc w:val="both"/>
      </w:pPr>
      <w:r>
        <w:t xml:space="preserve">          </w:t>
      </w:r>
      <w:r w:rsidRPr="003D1DCD">
        <w:t xml:space="preserve">zajednice 1, OIB: 18683136487, u iznosu od        </w:t>
      </w:r>
      <w:r>
        <w:t xml:space="preserve">  </w:t>
      </w:r>
      <w:r w:rsidRPr="003D1DCD">
        <w:t xml:space="preserve">                             550.746,66 kn</w:t>
      </w:r>
    </w:p>
    <w:p w:rsidRDefault="00E01174" w:rsidP="00E01174" w:rsidR="00E01174" w:rsidRPr="003D1DCD">
      <w:pPr>
        <w:pStyle w:val="Odlomakpopisa"/>
        <w:numPr>
          <w:ilvl w:val="1"/>
          <w:numId w:val="1"/>
        </w:numPr>
        <w:ind w:hanging="567" w:left="993"/>
        <w:jc w:val="both"/>
      </w:pPr>
      <w:r w:rsidRPr="003D1DCD">
        <w:t>EXIDE TECHNOLOGIES GmbH, A-2345 Brunn am</w:t>
      </w:r>
    </w:p>
    <w:p w:rsidRDefault="00E01174" w:rsidP="00E01174" w:rsidR="00E01174" w:rsidRPr="003D1DCD">
      <w:pPr>
        <w:ind w:hanging="567" w:left="993"/>
        <w:jc w:val="both"/>
      </w:pPr>
      <w:r>
        <w:t xml:space="preserve">         </w:t>
      </w:r>
      <w:r w:rsidRPr="003D1DCD">
        <w:t>Gebirge, Franz Schubert Gasse 7, Austrija,</w:t>
      </w:r>
    </w:p>
    <w:p w:rsidRDefault="00E01174" w:rsidP="00E01174" w:rsidR="00E01174" w:rsidRPr="003D1DCD">
      <w:pPr>
        <w:ind w:hanging="567" w:left="993"/>
        <w:jc w:val="both"/>
      </w:pPr>
      <w:r>
        <w:t xml:space="preserve">         </w:t>
      </w:r>
      <w:r w:rsidRPr="003D1DCD">
        <w:t xml:space="preserve">OIB: 00276524642, u iznosu od                                              </w:t>
      </w:r>
      <w:r>
        <w:t xml:space="preserve">     </w:t>
      </w:r>
      <w:r w:rsidRPr="003D1DCD">
        <w:t xml:space="preserve">      5.263.893,66 kn</w:t>
      </w:r>
    </w:p>
    <w:p w:rsidRDefault="00E01174" w:rsidP="00E01174" w:rsidR="00E01174" w:rsidRPr="003D1DCD">
      <w:pPr>
        <w:pStyle w:val="Odlomakpopisa"/>
        <w:numPr>
          <w:ilvl w:val="1"/>
          <w:numId w:val="1"/>
        </w:numPr>
        <w:ind w:hanging="567" w:left="993"/>
        <w:jc w:val="both"/>
      </w:pPr>
      <w:r w:rsidRPr="003D1DCD">
        <w:t>ERSTE CARD CLUB d.o.o., Zagreb, Ulica Frana</w:t>
      </w:r>
    </w:p>
    <w:p w:rsidRDefault="00E01174" w:rsidP="00E01174" w:rsidR="00E01174" w:rsidRPr="003D1DCD">
      <w:pPr>
        <w:ind w:hanging="567" w:left="993"/>
        <w:jc w:val="both"/>
      </w:pPr>
      <w:r>
        <w:t xml:space="preserve">          </w:t>
      </w:r>
      <w:r w:rsidRPr="003D1DCD">
        <w:t xml:space="preserve">Folnegovića 6, OIB: 85941596441, u iznosu od                                  </w:t>
      </w:r>
      <w:r>
        <w:t xml:space="preserve">  </w:t>
      </w:r>
      <w:r w:rsidRPr="003D1DCD">
        <w:t xml:space="preserve">  9.320,53 kn</w:t>
      </w:r>
    </w:p>
    <w:p w:rsidRDefault="00E01174" w:rsidP="00E01174" w:rsidR="00E01174" w:rsidRPr="003D1DCD">
      <w:pPr>
        <w:pStyle w:val="Odlomakpopisa"/>
        <w:numPr>
          <w:ilvl w:val="1"/>
          <w:numId w:val="1"/>
        </w:numPr>
        <w:ind w:hanging="567" w:left="993"/>
        <w:jc w:val="both"/>
      </w:pPr>
      <w:r w:rsidRPr="003D1DCD">
        <w:t>HRVATSKA RADIOTELEVIZIJA, javna ustanova,</w:t>
      </w:r>
    </w:p>
    <w:p w:rsidRDefault="00E01174" w:rsidP="00E01174" w:rsidR="00E01174" w:rsidRPr="003D1DCD">
      <w:pPr>
        <w:ind w:hanging="567" w:left="993"/>
        <w:jc w:val="both"/>
      </w:pPr>
      <w:r>
        <w:t xml:space="preserve">         </w:t>
      </w:r>
      <w:r w:rsidRPr="003D1DCD">
        <w:t xml:space="preserve">Zagreb, Prisavlje 3, OIB: 68419124305, u iznosu od           </w:t>
      </w:r>
      <w:r>
        <w:t xml:space="preserve">  </w:t>
      </w:r>
      <w:r w:rsidRPr="003D1DCD">
        <w:t xml:space="preserve">                  1.965,89 kn</w:t>
      </w:r>
    </w:p>
    <w:p w:rsidRDefault="00E01174" w:rsidP="00E01174" w:rsidR="00E01174">
      <w:pPr>
        <w:pStyle w:val="Odlomakpopisa"/>
        <w:spacing w:after="240"/>
        <w:ind w:left="709"/>
        <w:jc w:val="both"/>
      </w:pPr>
    </w:p>
    <w:p w:rsidRDefault="00E01174" w:rsidP="00E01174" w:rsidR="00E01174">
      <w:pPr>
        <w:pStyle w:val="Odlomakpopisa"/>
        <w:numPr>
          <w:ilvl w:val="0"/>
          <w:numId w:val="7"/>
        </w:numPr>
      </w:pPr>
      <w:r>
        <w:t>Osporene tražbine:</w:t>
      </w:r>
    </w:p>
    <w:p w:rsidRDefault="00E01174" w:rsidP="00E01174" w:rsidR="00E01174">
      <w:pPr>
        <w:pStyle w:val="Odlomakpopisa"/>
        <w:ind w:left="1134"/>
      </w:pPr>
    </w:p>
    <w:p w:rsidRDefault="00E01174" w:rsidP="00E01174" w:rsidR="00E01174">
      <w:pPr>
        <w:pStyle w:val="Odlomakpopisa"/>
        <w:numPr>
          <w:ilvl w:val="0"/>
          <w:numId w:val="6"/>
        </w:numPr>
      </w:pPr>
      <w:r w:rsidRPr="00DE2131">
        <w:t>HRVATSKE VODE-pravna osoba za upravljanje</w:t>
      </w:r>
    </w:p>
    <w:p w:rsidRDefault="00E01174" w:rsidP="00E01174" w:rsidR="00E01174">
      <w:pPr>
        <w:pStyle w:val="Odlomakpopisa"/>
        <w:ind w:left="927"/>
      </w:pPr>
      <w:r w:rsidRPr="00DE2131">
        <w:t>vodama,Vodnogospodarski odjel za gornju Savu, Zagreb,</w:t>
      </w:r>
    </w:p>
    <w:p w:rsidRDefault="00E01174" w:rsidP="00E01174" w:rsidR="00E01174" w:rsidRPr="00DE2131">
      <w:pPr>
        <w:spacing w:lineRule="auto" w:line="276"/>
        <w:ind w:left="993"/>
        <w:jc w:val="both"/>
      </w:pPr>
      <w:r w:rsidRPr="00DE2131">
        <w:t xml:space="preserve">Ulica grada Vukovara 271/VIII, OIB: 28921383001, u iznosu od </w:t>
      </w:r>
      <w:r>
        <w:t xml:space="preserve">       </w:t>
      </w:r>
      <w:r w:rsidRPr="00DE2131">
        <w:t>26.508,42 kn</w:t>
      </w:r>
    </w:p>
    <w:p w:rsidRDefault="00E01174" w:rsidP="00E01174" w:rsidR="00E01174">
      <w:pPr>
        <w:pStyle w:val="Odlomakpopisa"/>
        <w:numPr>
          <w:ilvl w:val="0"/>
          <w:numId w:val="6"/>
        </w:numPr>
        <w:spacing w:lineRule="auto" w:line="276"/>
        <w:jc w:val="both"/>
      </w:pPr>
      <w:r w:rsidRPr="00DE2131">
        <w:t>HRVATSKE VODE-pravna osoba za upravljanje vodama,</w:t>
      </w:r>
      <w:r>
        <w:t xml:space="preserve"> </w:t>
      </w:r>
    </w:p>
    <w:p w:rsidRDefault="00E01174" w:rsidP="00E01174" w:rsidR="00E01174" w:rsidRPr="00DE2131">
      <w:pPr>
        <w:pStyle w:val="Odlomakpopisa"/>
        <w:spacing w:lineRule="auto" w:line="276"/>
        <w:ind w:left="993"/>
        <w:jc w:val="both"/>
      </w:pPr>
      <w:r w:rsidRPr="00DE2131">
        <w:t xml:space="preserve">Zagreb, Ulica grada Vukovara 220, OIB: 28921383001, u iznosu od </w:t>
      </w:r>
      <w:r>
        <w:t xml:space="preserve">   </w:t>
      </w:r>
      <w:r w:rsidRPr="00DE2131">
        <w:t>43.389,18 kn</w:t>
      </w:r>
    </w:p>
    <w:p w:rsidRDefault="00E01174" w:rsidP="00E01174" w:rsidR="00E01174">
      <w:pPr>
        <w:numPr>
          <w:ilvl w:val="0"/>
          <w:numId w:val="6"/>
        </w:numPr>
        <w:spacing w:lineRule="auto" w:line="276"/>
        <w:ind w:left="993"/>
        <w:jc w:val="both"/>
      </w:pPr>
      <w:r w:rsidRPr="00DE2131">
        <w:t xml:space="preserve">GRAD SAMOBOR, Samobor, Trg kralja Tomislava, </w:t>
      </w:r>
    </w:p>
    <w:p w:rsidRDefault="00E01174" w:rsidP="00E01174" w:rsidR="00E01174" w:rsidRPr="00DE2131">
      <w:pPr>
        <w:spacing w:lineRule="auto" w:line="276"/>
        <w:ind w:left="993"/>
        <w:jc w:val="both"/>
      </w:pPr>
      <w:r w:rsidRPr="00DE2131">
        <w:t>OIB: 33544271925, u iznosu od</w:t>
      </w:r>
      <w:r>
        <w:t xml:space="preserve">                                                           </w:t>
      </w:r>
      <w:r w:rsidRPr="00DE2131">
        <w:t>102.991,42 kn</w:t>
      </w:r>
    </w:p>
    <w:p w:rsidRDefault="00E01174" w:rsidP="00E01174" w:rsidR="00E01174">
      <w:pPr>
        <w:numPr>
          <w:ilvl w:val="0"/>
          <w:numId w:val="6"/>
        </w:numPr>
        <w:spacing w:lineRule="auto" w:line="276"/>
        <w:ind w:left="993"/>
        <w:jc w:val="both"/>
      </w:pPr>
      <w:r w:rsidRPr="00DE2131">
        <w:t xml:space="preserve">ERSTE CARD CLUB d.o.o., Zagreb, </w:t>
      </w:r>
    </w:p>
    <w:p w:rsidRDefault="00E01174" w:rsidP="00E01174" w:rsidR="00E01174" w:rsidRPr="00DE2131">
      <w:pPr>
        <w:spacing w:lineRule="auto" w:line="276" w:after="200"/>
        <w:ind w:left="993"/>
        <w:jc w:val="both"/>
      </w:pPr>
      <w:r w:rsidRPr="00DE2131">
        <w:t xml:space="preserve">Ulica Frana Folnegovića 6, OIB: 85941596441, u iznosu od </w:t>
      </w:r>
      <w:r>
        <w:t xml:space="preserve">                      83,62 kn</w:t>
      </w:r>
      <w:r w:rsidRPr="00DE2131">
        <w:t xml:space="preserve"> </w:t>
      </w:r>
    </w:p>
    <w:p w:rsidRDefault="00E01174" w:rsidP="00E01174" w:rsidR="00C32220" w:rsidRPr="00C32220">
      <w:pPr>
        <w:pStyle w:val="Odlomakpopisa"/>
        <w:numPr>
          <w:ilvl w:val="0"/>
          <w:numId w:val="5"/>
        </w:numPr>
        <w:jc w:val="both"/>
      </w:pPr>
      <w:r>
        <w:t>Upućuje</w:t>
      </w:r>
      <w:r w:rsidR="00C32220">
        <w:t xml:space="preserve"> se </w:t>
      </w:r>
      <w:r>
        <w:t xml:space="preserve">vjerovnik </w:t>
      </w:r>
      <w:r w:rsidR="00C32220">
        <w:t xml:space="preserve"> </w:t>
      </w:r>
      <w:r>
        <w:t xml:space="preserve">ERSTE CARD CLUB d.o.o., Zagreb,  Ulica Frana Folnegovića 6, OIB: 85941596441, </w:t>
      </w:r>
      <w:r w:rsidR="00C32220">
        <w:t xml:space="preserve">na parnicu protiv stečajnog dužnika radi utvrđivanja osporene tražbine </w:t>
      </w:r>
      <w:r w:rsidR="00001D79">
        <w:t xml:space="preserve">u iznosu od 83,62 kn </w:t>
      </w:r>
      <w:r w:rsidR="00C32220">
        <w:t xml:space="preserve">kao tražbine drugog višeg isplatnog reda u roku od </w:t>
      </w:r>
      <w:r w:rsidR="00C32220" w:rsidRPr="00C32220">
        <w:t>osam dana od dana pravomoćnosti rješenja o upućivanju u parnicu, odnosno primitka drugostupanjske odluke</w:t>
      </w:r>
      <w:r w:rsidR="00C32220">
        <w:t xml:space="preserve">, </w:t>
      </w:r>
      <w:r w:rsidR="00C32220" w:rsidRPr="00C32220">
        <w:t xml:space="preserve">inače će se smatrati da </w:t>
      </w:r>
      <w:r>
        <w:t>je odustao</w:t>
      </w:r>
      <w:r w:rsidR="00C32220" w:rsidRPr="00C32220">
        <w:t xml:space="preserve"> od prava na vođenje parnice.</w:t>
      </w:r>
    </w:p>
    <w:p w:rsidRDefault="00C32220" w:rsidP="00C32220" w:rsidR="00C32220">
      <w:pPr>
        <w:pStyle w:val="Odlomakpopisa"/>
        <w:ind w:left="1080"/>
        <w:jc w:val="both"/>
      </w:pPr>
    </w:p>
    <w:p w:rsidRDefault="00E01174" w:rsidP="005B3A14" w:rsidR="00E01174">
      <w:pPr>
        <w:pStyle w:val="Odlomakpopisa"/>
        <w:numPr>
          <w:ilvl w:val="0"/>
          <w:numId w:val="5"/>
        </w:numPr>
        <w:jc w:val="both"/>
      </w:pPr>
      <w:r>
        <w:t>Upućuje se s</w:t>
      </w:r>
      <w:r w:rsidR="00C32220">
        <w:t xml:space="preserve">tečajni </w:t>
      </w:r>
      <w:r>
        <w:t xml:space="preserve">upravitelj </w:t>
      </w:r>
      <w:r w:rsidR="00A0188A">
        <w:t>u parnicu da dokaže osnovanost svoga osporavanja tražbine vjerovnika</w:t>
      </w:r>
      <w:r>
        <w:t xml:space="preserve"> drugog višeg isplatnog reda:</w:t>
      </w:r>
    </w:p>
    <w:p w:rsidRDefault="00E01174" w:rsidP="00E01174" w:rsidR="00E01174">
      <w:pPr>
        <w:pStyle w:val="Odlomakpopisa"/>
      </w:pPr>
    </w:p>
    <w:p w:rsidRDefault="00E01174" w:rsidP="00E01174" w:rsidR="00E01174">
      <w:pPr>
        <w:pStyle w:val="Odlomakpopisa"/>
        <w:numPr>
          <w:ilvl w:val="0"/>
          <w:numId w:val="9"/>
        </w:numPr>
        <w:ind w:left="927"/>
      </w:pPr>
      <w:r w:rsidRPr="00DE2131">
        <w:t>HRVATSKE VODE-pravna osoba za upravljanje</w:t>
      </w:r>
      <w:r>
        <w:t xml:space="preserve"> </w:t>
      </w:r>
      <w:r w:rsidRPr="00DE2131">
        <w:t>vodama,</w:t>
      </w:r>
    </w:p>
    <w:p w:rsidRDefault="00E01174" w:rsidP="00E01174" w:rsidR="00E01174">
      <w:pPr>
        <w:pStyle w:val="Odlomakpopisa"/>
        <w:ind w:left="927"/>
      </w:pPr>
      <w:r w:rsidRPr="00DE2131">
        <w:t>Vodnogospodarski odjel za gornju Savu, Zagreb,</w:t>
      </w:r>
      <w:r>
        <w:t xml:space="preserve"> </w:t>
      </w:r>
    </w:p>
    <w:p w:rsidRDefault="00E01174" w:rsidP="00E01174" w:rsidR="00E01174" w:rsidRPr="00DE2131">
      <w:pPr>
        <w:pStyle w:val="Odlomakpopisa"/>
        <w:ind w:left="927"/>
      </w:pPr>
      <w:r w:rsidRPr="00DE2131">
        <w:t xml:space="preserve">Ulica grada Vukovara 271/VIII, OIB: 28921383001, </w:t>
      </w:r>
      <w:r>
        <w:t>za iznos</w:t>
      </w:r>
      <w:r w:rsidRPr="00DE2131">
        <w:t xml:space="preserve"> od </w:t>
      </w:r>
      <w:r>
        <w:t xml:space="preserve">          </w:t>
      </w:r>
      <w:r w:rsidRPr="00DE2131">
        <w:t>26.508,42 kn</w:t>
      </w:r>
    </w:p>
    <w:p w:rsidRDefault="00E01174" w:rsidP="00E01174" w:rsidR="00E01174">
      <w:pPr>
        <w:pStyle w:val="Odlomakpopisa"/>
        <w:numPr>
          <w:ilvl w:val="0"/>
          <w:numId w:val="9"/>
        </w:numPr>
        <w:spacing w:lineRule="auto" w:line="276"/>
        <w:ind w:left="851"/>
        <w:jc w:val="both"/>
      </w:pPr>
      <w:r>
        <w:t xml:space="preserve"> </w:t>
      </w:r>
      <w:r w:rsidRPr="00DE2131">
        <w:t>HRVATSKE VODE-pravna osoba za upravljanje vodama,</w:t>
      </w:r>
      <w:r>
        <w:t xml:space="preserve">   </w:t>
      </w:r>
    </w:p>
    <w:p w:rsidRDefault="00E01174" w:rsidP="00E01174" w:rsidR="00E01174" w:rsidRPr="00DE2131">
      <w:pPr>
        <w:pStyle w:val="Odlomakpopisa"/>
        <w:spacing w:lineRule="auto" w:line="276"/>
        <w:ind w:left="851"/>
        <w:jc w:val="both"/>
      </w:pPr>
      <w:r w:rsidRPr="00DE2131">
        <w:t xml:space="preserve">Zagreb, Ulica grada Vukovara 220, OIB: 28921383001, </w:t>
      </w:r>
      <w:r>
        <w:t>za iznos</w:t>
      </w:r>
      <w:r w:rsidRPr="00DE2131">
        <w:t xml:space="preserve"> od </w:t>
      </w:r>
      <w:r>
        <w:t xml:space="preserve">     </w:t>
      </w:r>
      <w:r w:rsidRPr="00DE2131">
        <w:t>43.389,18 kn</w:t>
      </w:r>
    </w:p>
    <w:p w:rsidRDefault="00E01174" w:rsidP="00E01174" w:rsidR="00E01174">
      <w:pPr>
        <w:numPr>
          <w:ilvl w:val="0"/>
          <w:numId w:val="9"/>
        </w:numPr>
        <w:spacing w:lineRule="auto" w:line="276"/>
        <w:ind w:left="851"/>
        <w:jc w:val="both"/>
      </w:pPr>
      <w:r w:rsidRPr="00DE2131">
        <w:t xml:space="preserve">GRAD SAMOBOR, Samobor, Trg kralja Tomislava, </w:t>
      </w:r>
    </w:p>
    <w:p w:rsidRDefault="00E01174" w:rsidP="00E01174" w:rsidR="00E01174" w:rsidRPr="00DE2131">
      <w:pPr>
        <w:spacing w:lineRule="auto" w:line="276"/>
        <w:ind w:left="851"/>
        <w:jc w:val="both"/>
      </w:pPr>
      <w:r w:rsidRPr="00DE2131">
        <w:t xml:space="preserve">OIB: 33544271925, </w:t>
      </w:r>
      <w:r>
        <w:t xml:space="preserve">za iznos od                                                              </w:t>
      </w:r>
      <w:r w:rsidRPr="00DE2131">
        <w:t>102.991,42 kn</w:t>
      </w:r>
    </w:p>
    <w:p w:rsidRDefault="00E01174" w:rsidP="00E01174" w:rsidR="00E01174">
      <w:pPr>
        <w:pStyle w:val="Odlomakpopisa"/>
        <w:ind w:left="567"/>
        <w:jc w:val="both"/>
      </w:pPr>
      <w:r>
        <w:t xml:space="preserve">     </w:t>
      </w:r>
      <w:r w:rsidR="00A0188A">
        <w:t xml:space="preserve">u roku </w:t>
      </w:r>
      <w:r w:rsidR="00C32220">
        <w:t xml:space="preserve">od </w:t>
      </w:r>
      <w:r w:rsidR="00A0188A">
        <w:t>osam dana od dana pravomoćnosti rješenja o upućivanju u parnicu,</w:t>
      </w:r>
      <w:r>
        <w:t xml:space="preserve">       </w:t>
      </w:r>
    </w:p>
    <w:p w:rsidRDefault="00E01174" w:rsidP="00E01174" w:rsidR="00E01174">
      <w:pPr>
        <w:pStyle w:val="Odlomakpopisa"/>
        <w:ind w:left="567"/>
        <w:jc w:val="both"/>
      </w:pPr>
      <w:r>
        <w:t xml:space="preserve">     </w:t>
      </w:r>
      <w:r w:rsidR="00A0188A">
        <w:t>odnosno primitka drugostupanjske odluke.</w:t>
      </w:r>
      <w:r w:rsidR="001D5810">
        <w:t xml:space="preserve"> </w:t>
      </w:r>
    </w:p>
    <w:p w:rsidRDefault="00E01174" w:rsidP="00E01174" w:rsidR="00E01174">
      <w:pPr>
        <w:pStyle w:val="Odlomakpopisa"/>
        <w:ind w:left="567"/>
        <w:jc w:val="both"/>
      </w:pPr>
    </w:p>
    <w:p w:rsidRDefault="001D5810" w:rsidP="00E01174" w:rsidR="00C32220">
      <w:pPr>
        <w:pStyle w:val="Odlomakpopisa"/>
        <w:numPr>
          <w:ilvl w:val="0"/>
          <w:numId w:val="5"/>
        </w:numPr>
        <w:jc w:val="both"/>
      </w:pPr>
      <w:r>
        <w:t xml:space="preserve">Ako osporavatelj tražbine za koju postoji ovršna isprava ne pokrene parnicu u roku iz točke </w:t>
      </w:r>
      <w:r w:rsidR="00E01174">
        <w:t>I</w:t>
      </w:r>
      <w:r>
        <w:t>V. izreke ovog rješenja smatrat će se da je osporavanje otklonjeno.</w:t>
      </w:r>
    </w:p>
    <w:p w:rsidRDefault="00A0188A" w:rsidP="00A0188A" w:rsidR="00A0188A">
      <w:pPr>
        <w:pStyle w:val="Odlomakpopisa"/>
        <w:ind w:left="1440"/>
      </w:pPr>
    </w:p>
    <w:p w:rsidRDefault="0074550D" w:rsidP="008F79D7" w:rsidR="0074550D">
      <w:pPr>
        <w:ind w:left="1428"/>
        <w:contextualSpacing/>
        <w:jc w:val="both"/>
      </w:pPr>
    </w:p>
    <w:p w:rsidRDefault="00E01174" w:rsidP="008F79D7" w:rsidR="00E01174">
      <w:pPr>
        <w:ind w:left="1428"/>
        <w:contextualSpacing/>
        <w:jc w:val="both"/>
      </w:pPr>
    </w:p>
    <w:p w:rsidRDefault="00E01174" w:rsidP="008F79D7" w:rsidR="00E01174">
      <w:pPr>
        <w:ind w:left="1428"/>
        <w:contextualSpacing/>
        <w:jc w:val="both"/>
      </w:pPr>
    </w:p>
    <w:p w:rsidRDefault="00E01174" w:rsidP="008F79D7" w:rsidR="00E01174">
      <w:pPr>
        <w:ind w:left="1428"/>
        <w:contextualSpacing/>
        <w:jc w:val="both"/>
      </w:pPr>
    </w:p>
    <w:p w:rsidRDefault="00E01174" w:rsidP="008F79D7" w:rsidR="00E01174">
      <w:pPr>
        <w:ind w:left="1428"/>
        <w:contextualSpacing/>
        <w:jc w:val="both"/>
      </w:pPr>
    </w:p>
    <w:p w:rsidRDefault="00E01174" w:rsidP="008F79D7" w:rsidR="00E01174">
      <w:pPr>
        <w:ind w:left="1428"/>
        <w:contextualSpacing/>
        <w:jc w:val="both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E4012E">
      <w:pPr>
        <w:jc w:val="both"/>
      </w:pPr>
      <w:r w:rsidRPr="00507D39">
        <w:tab/>
        <w:t xml:space="preserve">Na ispitnom ročištu koje je održano </w:t>
      </w:r>
      <w:r w:rsidR="00E01174">
        <w:t>20. prosinca</w:t>
      </w:r>
      <w:r w:rsidR="0074550D">
        <w:t xml:space="preserve"> 2018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</w:t>
      </w:r>
      <w:r w:rsidR="00E4012E">
        <w:t xml:space="preserve"> i 2.</w:t>
      </w:r>
      <w:r>
        <w:t xml:space="preserve"> izreke stečajni upravitelj je priznao,</w:t>
      </w:r>
      <w:r w:rsidR="00A0188A">
        <w:t xml:space="preserve"> a nisu</w:t>
      </w:r>
      <w:r w:rsidR="0074550D">
        <w:t xml:space="preserve"> ih ospori</w:t>
      </w:r>
      <w:r w:rsidR="00A0188A">
        <w:t>li</w:t>
      </w:r>
      <w:r w:rsidR="0074550D">
        <w:t xml:space="preserve"> nazočni vjerovni</w:t>
      </w:r>
      <w:r w:rsidR="00A0188A">
        <w:t>ci</w:t>
      </w:r>
      <w:r w:rsidR="0074550D">
        <w:t xml:space="preserve">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104/17,</w:t>
      </w:r>
      <w:r w:rsidRPr="00507D39">
        <w:t xml:space="preserve"> dalje:SZ) smatraju utvrđenima, pa je riješeno kao u</w:t>
      </w:r>
      <w:r>
        <w:t xml:space="preserve"> točki I. 1.</w:t>
      </w:r>
      <w:r w:rsidR="00E4012E">
        <w:t xml:space="preserve"> i 2.</w:t>
      </w:r>
      <w:r>
        <w:t xml:space="preserve">  izreke rješenja</w:t>
      </w:r>
      <w:r w:rsidRPr="00507D39">
        <w:t>.</w:t>
      </w:r>
      <w:r>
        <w:t xml:space="preserve"> </w:t>
      </w:r>
    </w:p>
    <w:p w:rsidRDefault="00E01174" w:rsidP="00645EE4" w:rsidR="00E01174">
      <w:pPr>
        <w:jc w:val="both"/>
      </w:pPr>
    </w:p>
    <w:p w:rsidRDefault="00E01174" w:rsidP="00645EE4" w:rsidR="00E01174">
      <w:pPr>
        <w:jc w:val="both"/>
      </w:pPr>
      <w:r>
        <w:tab/>
        <w:t>Stečajni upravitelj osporio je tražbinu vjerovnika Hrvatske vode-pravna osoba za upravljanje vodama za iznos od 26.508,42  kn po osnovi naknade za uređenje voda i za iznos od 43.389,18 kn po osnovi vodnog doprinosa</w:t>
      </w:r>
      <w:r w:rsidR="0009592B">
        <w:t xml:space="preserve"> navodeći da su tražbine u skladu s Zakonom o financiranju vodnog gospodarstva u zastari s obzirom da datiraju od 2008., 2009. i 2011. godine, a zastarni rok iznosi pet godina odnosno šest godina po općem poreznom zakonu. Navedeni vjerovnik svoju tražbinu dokazuje ovršnom ispravom, te osporavanje na ročištu nije otklonjeno.</w:t>
      </w:r>
    </w:p>
    <w:p w:rsidRDefault="0009592B" w:rsidP="00645EE4" w:rsidR="0009592B">
      <w:pPr>
        <w:jc w:val="both"/>
      </w:pPr>
    </w:p>
    <w:p w:rsidRDefault="00001D79" w:rsidP="00645EE4" w:rsidR="0009592B">
      <w:pPr>
        <w:jc w:val="both"/>
      </w:pPr>
      <w:r>
        <w:tab/>
        <w:t>S</w:t>
      </w:r>
      <w:r w:rsidR="0009592B">
        <w:t xml:space="preserve">tečajni upravitelj je osporio tražbinu Grada Samobora za iznos od 102.991,42 kn po osnovi rješenja o obvezi plaćanja komunalnog doprinosa iz 2009. godine navodeći kako se radi o zastarjeloj tražbini temeljem Zakona o komunalnom gospodarstvu, te da vjerovnik za navedenu tražbinu ima ovršnu ispravu (rješenje o obvezi plaćanja komunalnog doprinosa iz 2009. godine), dok zadužnicu na koju se taj vjerovnik poziva nije dostavio, te osporavanje na ročištu nije otklonjeno. </w:t>
      </w:r>
    </w:p>
    <w:p w:rsidRDefault="0009592B" w:rsidP="00645EE4" w:rsidR="0009592B">
      <w:pPr>
        <w:jc w:val="both"/>
      </w:pPr>
    </w:p>
    <w:p w:rsidRDefault="0009592B" w:rsidP="0009592B" w:rsidR="00EE7099">
      <w:pPr>
        <w:jc w:val="both"/>
      </w:pPr>
      <w:r>
        <w:tab/>
        <w:t xml:space="preserve">Nadalje stečajni upravitelj osporio je tražbinu vjerovnika Erste card club d.d. za iznos od 83,62 kn s obzirom da se radi o obračunu kamata za razdoblje od otvaranja stečajnog postupka do 4. studenog 2018., </w:t>
      </w:r>
      <w:r w:rsidR="006C4AC5">
        <w:t xml:space="preserve">što nije bio predmet prijave tražbina, </w:t>
      </w:r>
      <w:r>
        <w:t>za navedenu tražbinu vjerovnik ima vjerodostojnu ispravu, te osporavanje na ročištu nije otklonjeno.</w:t>
      </w:r>
    </w:p>
    <w:p w:rsidRDefault="00645EE4" w:rsidP="00645EE4" w:rsidR="00645EE4">
      <w:pPr>
        <w:ind w:firstLine="708"/>
        <w:jc w:val="both"/>
      </w:pPr>
    </w:p>
    <w:p w:rsidRDefault="00645EE4" w:rsidP="00645EE4" w:rsidR="001901ED">
      <w:pPr>
        <w:ind w:firstLine="708"/>
        <w:jc w:val="both"/>
      </w:pPr>
      <w:r>
        <w:t>Slijedom navedenog o utvrđenim i osporenim tražbinama odlučeno je temeljem čl.265. st.1. SZ-a</w:t>
      </w:r>
      <w:r w:rsidR="00A0188A">
        <w:t xml:space="preserve"> kao u točki I. i II. izreke rješenja, dok je o upućivanju u parnicu odlučeno temeljem čl.266. st.</w:t>
      </w:r>
      <w:r w:rsidR="001901ED">
        <w:t xml:space="preserve">1., 2. i </w:t>
      </w:r>
      <w:r w:rsidR="00A0188A">
        <w:t>4. SZ-a</w:t>
      </w:r>
      <w:r w:rsidR="001901ED">
        <w:t>, pa je odlučeno kao u točki III. i IV. izreke rješenja.</w:t>
      </w:r>
    </w:p>
    <w:p w:rsidRDefault="001901ED" w:rsidP="00645EE4" w:rsidR="001901ED">
      <w:pPr>
        <w:ind w:firstLine="708"/>
        <w:jc w:val="both"/>
      </w:pPr>
    </w:p>
    <w:p w:rsidRDefault="0009592B" w:rsidP="00645EE4" w:rsidR="00645EE4">
      <w:pPr>
        <w:ind w:firstLine="708"/>
        <w:jc w:val="both"/>
      </w:pPr>
      <w:r>
        <w:t>Temeljem čl.</w:t>
      </w:r>
      <w:r w:rsidR="001901ED">
        <w:t>267. st.2. SZ-a odlučeno je kao u točki V. izreke rješenja.</w:t>
      </w:r>
    </w:p>
    <w:p w:rsidRDefault="009D6C33" w:rsidP="0089167E" w:rsidR="009D6C33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09592B">
        <w:t>20. prosinca</w:t>
      </w:r>
      <w:r w:rsidR="0074550D">
        <w:t xml:space="preserve"> 2018.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3E6" w:rsidR="007273E6">
      <w:r>
        <w:separator/>
      </w:r>
    </w:p>
  </w:endnote>
  <w:endnote w:id="0" w:type="continuationSeparator">
    <w:p w:rsidRDefault="007273E6" w:rsidR="00727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3E6" w:rsidR="007273E6">
      <w:r>
        <w:separator/>
      </w:r>
    </w:p>
  </w:footnote>
  <w:footnote w:id="0" w:type="continuationSeparator">
    <w:p w:rsidRDefault="007273E6" w:rsidR="007273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1D7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09592B">
      <w:t>1466/18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37DB2"/>
    <w:multiLevelType w:val="hybridMultilevel"/>
    <w:tmpl w:val="4E5ED170"/>
    <w:lvl w:tplc="1436B6A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26072F"/>
    <w:multiLevelType w:val="hybridMultilevel"/>
    <w:tmpl w:val="8966AEEA"/>
    <w:lvl w:tplc="3FA628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FEC70BC"/>
    <w:multiLevelType w:val="hybridMultilevel"/>
    <w:tmpl w:val="BF141652"/>
    <w:lvl w:tplc="BF104D1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40401FB2"/>
    <w:multiLevelType w:val="hybridMultilevel"/>
    <w:tmpl w:val="A302F9DC"/>
    <w:lvl w:tplc="9B42C2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A26791F"/>
    <w:multiLevelType w:val="hybridMultilevel"/>
    <w:tmpl w:val="A9ACDA92"/>
    <w:lvl w:tplc="DB282C74" w:ilvl="0">
      <w:start w:val="1"/>
      <w:numFmt w:val="decimal"/>
      <w:lvlText w:val="%1."/>
      <w:lvlJc w:val="left"/>
      <w:pPr>
        <w:ind w:hanging="360" w:left="128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7"/>
      </w:pPr>
    </w:lvl>
    <w:lvl w:tentative="true" w:tplc="041A001B" w:ilvl="2">
      <w:start w:val="1"/>
      <w:numFmt w:val="lowerRoman"/>
      <w:lvlText w:val="%3."/>
      <w:lvlJc w:val="right"/>
      <w:pPr>
        <w:ind w:hanging="180" w:left="2727"/>
      </w:pPr>
    </w:lvl>
    <w:lvl w:tentative="true" w:tplc="041A000F" w:ilvl="3">
      <w:start w:val="1"/>
      <w:numFmt w:val="decimal"/>
      <w:lvlText w:val="%4."/>
      <w:lvlJc w:val="left"/>
      <w:pPr>
        <w:ind w:hanging="360" w:left="3447"/>
      </w:pPr>
    </w:lvl>
    <w:lvl w:tentative="true" w:tplc="041A0019" w:ilvl="4">
      <w:start w:val="1"/>
      <w:numFmt w:val="lowerLetter"/>
      <w:lvlText w:val="%5."/>
      <w:lvlJc w:val="left"/>
      <w:pPr>
        <w:ind w:hanging="360" w:left="4167"/>
      </w:pPr>
    </w:lvl>
    <w:lvl w:tentative="true" w:tplc="041A001B" w:ilvl="5">
      <w:start w:val="1"/>
      <w:numFmt w:val="lowerRoman"/>
      <w:lvlText w:val="%6."/>
      <w:lvlJc w:val="right"/>
      <w:pPr>
        <w:ind w:hanging="180" w:left="4887"/>
      </w:pPr>
    </w:lvl>
    <w:lvl w:tentative="true" w:tplc="041A000F" w:ilvl="6">
      <w:start w:val="1"/>
      <w:numFmt w:val="decimal"/>
      <w:lvlText w:val="%7."/>
      <w:lvlJc w:val="left"/>
      <w:pPr>
        <w:ind w:hanging="360" w:left="5607"/>
      </w:pPr>
    </w:lvl>
    <w:lvl w:tentative="true" w:tplc="041A0019" w:ilvl="7">
      <w:start w:val="1"/>
      <w:numFmt w:val="lowerLetter"/>
      <w:lvlText w:val="%8."/>
      <w:lvlJc w:val="left"/>
      <w:pPr>
        <w:ind w:hanging="360" w:left="6327"/>
      </w:pPr>
    </w:lvl>
    <w:lvl w:tentative="true" w:tplc="041A001B"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7">
    <w:nsid w:val="6A691410"/>
    <w:multiLevelType w:val="hybridMultilevel"/>
    <w:tmpl w:val="BE0E91AE"/>
    <w:lvl w:tplc="BF104D1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8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8"/>
  </w:num>
  <w:num w:numId="2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D79"/>
    <w:rsid w:val="00012BCF"/>
    <w:rsid w:val="00085D86"/>
    <w:rsid w:val="000925E4"/>
    <w:rsid w:val="0009592B"/>
    <w:rsid w:val="000C042D"/>
    <w:rsid w:val="00105639"/>
    <w:rsid w:val="00140504"/>
    <w:rsid w:val="00155897"/>
    <w:rsid w:val="001901ED"/>
    <w:rsid w:val="001957EF"/>
    <w:rsid w:val="001D5810"/>
    <w:rsid w:val="00227B51"/>
    <w:rsid w:val="002526C6"/>
    <w:rsid w:val="00281257"/>
    <w:rsid w:val="002A249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3A14"/>
    <w:rsid w:val="005B67FD"/>
    <w:rsid w:val="005C37A5"/>
    <w:rsid w:val="00616BC9"/>
    <w:rsid w:val="00633D1F"/>
    <w:rsid w:val="00645EE4"/>
    <w:rsid w:val="00670A7E"/>
    <w:rsid w:val="006A2A61"/>
    <w:rsid w:val="006C4AC5"/>
    <w:rsid w:val="006E73F5"/>
    <w:rsid w:val="00720A2D"/>
    <w:rsid w:val="00721957"/>
    <w:rsid w:val="00722DB4"/>
    <w:rsid w:val="007273E6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0188A"/>
    <w:rsid w:val="00A0385F"/>
    <w:rsid w:val="00A354E3"/>
    <w:rsid w:val="00A55E62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2220"/>
    <w:rsid w:val="00C331CA"/>
    <w:rsid w:val="00D46E07"/>
    <w:rsid w:val="00DE0BA2"/>
    <w:rsid w:val="00E01174"/>
    <w:rsid w:val="00E21CF9"/>
    <w:rsid w:val="00E4012E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09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117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01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D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D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D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D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117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01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D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D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D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D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00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St-1466/2018</izvorni_sadrzaj>
    <derivirana_varijabla naziv="DomainObject.Predmet.OznakaBroj_1">St-1466/2018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KUNER-ZAGREB d.o.o. zastupanog po punomoćniku Matija Matišić</izvorni_sadrzaj>
    <derivirana_varijabla naziv="DomainObject.Predmet.ProtustrankaFormated_1">  KUNER-ZAGREB d.o.o. zastupanog po punomoćniku Matija Matišić</derivirana_varijabla>
  </DomainObject.Predmet.ProtustrankaFormated>
  <DomainObject.Predmet.ProtustrankaFormatedOIB>
    <izvorni_sadrzaj>  KUNER-ZAGREB d.o.o., OIB 46809868297 zastupanog po punomoćniku Matija Matišić</izvorni_sadrzaj>
    <derivirana_varijabla naziv="DomainObject.Predmet.ProtustrankaFormatedOIB_1">  KUNER-ZAGREB d.o.o., OIB 46809868297 zastupanog po punomoćniku Matija Matišić</derivirana_varijabla>
  </DomainObject.Predmet.ProtustrankaFormatedOIB>
  <DomainObject.Predmet.ProtustrankaFormatedWithAdress>
    <izvorni_sadrzaj> KUNER-ZAGREB d.o.o., Miroslava Krleže 11, 10430 Samobor zastupanog po punomoćniku Matija Matišić</izvorni_sadrzaj>
    <derivirana_varijabla naziv="DomainObject.Predmet.ProtustrankaFormatedWithAdress_1"> KUNER-ZAGREB d.o.o., Miroslava Krleže 11, 10430 Samobor zastupanog po punomoćniku Matija Matišić</derivirana_varijabla>
  </DomainObject.Predmet.ProtustrankaFormatedWithAdress>
  <DomainObject.Predmet.ProtustrankaFormatedWithAdressOIB>
    <izvorni_sadrzaj> KUNER-ZAGREB d.o.o., OIB 46809868297, Miroslava Krleže 11, 10430 Samobor zastupanog po punomoćniku Matija Matišić</izvorni_sadrzaj>
    <derivirana_varijabla naziv="DomainObject.Predmet.ProtustrankaFormatedWithAdressOIB_1"> KUNER-ZAGREB d.o.o., OIB 46809868297, Miroslava Krleže 11, 10430 Samobor zastupanog po punomoćniku Matija Matišić</derivirana_varijabla>
  </DomainObject.Predmet.ProtustrankaFormatedWithAdressOIB>
  <DomainObject.Predmet.ProtustrankaWithAdress>
    <izvorni_sadrzaj>KUNER-ZAGREB d.o.o. Miroslava Krleže 11, 10430 Samobor</izvorni_sadrzaj>
    <derivirana_varijabla naziv="DomainObject.Predmet.ProtustrankaWithAdress_1">KUNER-ZAGREB d.o.o. Miroslava Krleže 11, 10430 Samobor</derivirana_varijabla>
  </DomainObject.Predmet.ProtustrankaWithAdress>
  <DomainObject.Predmet.ProtustrankaWithAdressOIB>
    <izvorni_sadrzaj>KUNER-ZAGREB d.o.o., OIB 46809868297, Miroslava Krleže 11, 10430 Samobor</izvorni_sadrzaj>
    <derivirana_varijabla naziv="DomainObject.Predmet.ProtustrankaWithAdressOIB_1">KUNER-ZAGREB d.o.o., OIB 46809868297, Miroslava Krleže 11, 10430 Samobor</derivirana_varijabla>
  </DomainObject.Predmet.ProtustrankaWithAdressOIB>
  <DomainObject.Predmet.ProtustrankaNazivFormated>
    <izvorni_sadrzaj>KUNER-ZAGREB d.o.o.</izvorni_sadrzaj>
    <derivirana_varijabla naziv="DomainObject.Predmet.ProtustrankaNazivFormated_1">KUNER-ZAGREB d.o.o.</derivirana_varijabla>
  </DomainObject.Predmet.ProtustrankaNazivFormated>
  <DomainObject.Predmet.ProtustrankaNazivFormatedOIB>
    <izvorni_sadrzaj>KUNER-ZAGREB d.o.o., OIB 46809868297</izvorni_sadrzaj>
    <derivirana_varijabla naziv="DomainObject.Predmet.ProtustrankaNazivFormatedOIB_1">KUNER-ZAGREB d.o.o., OIB 46809868297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VIPnet d.o.o. zastupanog po punomoćniku Odvjetnik Vesna Alaburić</izvorni_sadrzaj>
    <derivirana_varijabla naziv="DomainObject.Predmet.StrankaFormated_1">  VIPnet d.o.o. zastupanog po punomoćniku Odvjetnik Vesna Alaburić</derivirana_varijabla>
  </DomainObject.Predmet.StrankaFormated>
  <DomainObject.Predmet.StrankaFormatedOIB>
    <izvorni_sadrzaj>  VIPnet d.o.o., OIB 29524210204 zastupanog po punomoćniku Odvjetnik Vesna Alaburić</izvorni_sadrzaj>
    <derivirana_varijabla naziv="DomainObject.Predmet.StrankaFormatedOIB_1">  VIPnet d.o.o., OIB 29524210204 zastupanog po punomoćniku Odvjetnik Vesna Alaburić</derivirana_varijabla>
  </DomainObject.Predmet.StrankaFormatedOIB>
  <DomainObject.Predmet.StrankaFormatedWithAdress>
    <izvorni_sadrzaj> VIPnet d.o.o., Vrtni put 1, 10000 Zagreb zastupanog po punomoćniku Odvjetnik Vesna Alaburić</izvorni_sadrzaj>
    <derivirana_varijabla naziv="DomainObject.Predmet.StrankaFormatedWithAdress_1"> VIPnet d.o.o., Vrtni put 1, 10000 Zagreb zastupanog po punomoćniku Odvjetnik Vesna Alaburić</derivirana_varijabla>
  </DomainObject.Predmet.StrankaFormatedWithAdress>
  <DomainObject.Predmet.StrankaFormatedWithAdressOIB>
    <izvorni_sadrzaj> VIPnet d.o.o., OIB 29524210204, Vrtni put 1, 10000 Zagreb zastupanog po punomoćniku Odvjetnik Vesna Alaburić</izvorni_sadrzaj>
    <derivirana_varijabla naziv="DomainObject.Predmet.StrankaFormatedWithAdressOIB_1"> VIPnet d.o.o., OIB 29524210204, Vrtni put 1, 10000 Zagreb zastupanog po punomoćniku Odvjetnik Vesna Alaburić</derivirana_varijabla>
  </DomainObject.Predmet.StrankaFormatedWithAdressOIB>
  <DomainObject.Predmet.StrankaWithAdress>
    <izvorni_sadrzaj>VIPnet d.o.o. Vrtni put 1,10000 Zagreb</izvorni_sadrzaj>
    <derivirana_varijabla naziv="DomainObject.Predmet.StrankaWithAdress_1">VIPnet d.o.o. Vrtni put 1,10000 Zagreb</derivirana_varijabla>
  </DomainObject.Predmet.StrankaWithAdress>
  <DomainObject.Predmet.StrankaWithAdressOIB>
    <izvorni_sadrzaj>VIPnet d.o.o., OIB 29524210204, Vrtni put 1,10000 Zagreb</izvorni_sadrzaj>
    <derivirana_varijabla naziv="DomainObject.Predmet.StrankaWithAdressOIB_1">VIPnet d.o.o., OIB 29524210204, Vrtni put 1,10000 Zagreb</derivirana_varijabla>
  </DomainObject.Predmet.StrankaWithAdressOIB>
  <DomainObject.Predmet.StrankaNazivFormated>
    <izvorni_sadrzaj>VIPnet d.o.o.</izvorni_sadrzaj>
    <derivirana_varijabla naziv="DomainObject.Predmet.StrankaNazivFormated_1">VIPnet d.o.o.</derivirana_varijabla>
  </DomainObject.Predmet.StrankaNazivFormated>
  <DomainObject.Predmet.StrankaNazivFormatedOIB>
    <izvorni_sadrzaj>VIPnet d.o.o., OIB 29524210204</izvorni_sadrzaj>
    <derivirana_varijabla naziv="DomainObject.Predmet.StrankaNazivFormatedOIB_1">VIPnet d.o.o.,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VIPnet d.o.o. zastupanog po punomoćniku Odvjetnik Vesna Alaburić</item>
    </izvorni_sadrzaj>
    <derivirana_varijabla naziv="DomainObject.Predmet.StrankaListFormated_1">
      <item>VIPnet d.o.o. zastupanog po punomoćniku Odvjetnik Vesna Alaburić</item>
    </derivirana_varijabla>
  </DomainObject.Predmet.StrankaListFormated>
  <DomainObject.Predmet.StrankaListFormatedOIB>
    <izvorni_sadrzaj>
      <item>VIPnet d.o.o., OIB 29524210204 zastupanog po punomoćniku Odvjetnik Vesna Alaburić</item>
    </izvorni_sadrzaj>
    <derivirana_varijabla naziv="DomainObject.Predmet.StrankaListFormatedOIB_1">
      <item>VIPnet d.o.o., OIB 29524210204 zastupanog po punomoćniku Odvjetnik Vesna Alaburić</item>
    </derivirana_varijabla>
  </DomainObject.Predmet.StrankaListFormatedOIB>
  <DomainObject.Predmet.StrankaListFormatedWithAdress>
    <izvorni_sadrzaj>
      <item>VIPnet d.o.o., Vrtni put 1, 10000 Zagreb zastupanog po punomoćniku Odvjetnik Vesna Alaburić</item>
    </izvorni_sadrzaj>
    <derivirana_varijabla naziv="DomainObject.Predmet.StrankaListFormatedWithAdress_1">
      <item>VIPnet d.o.o., Vrtni put 1, 10000 Zagreb zastupanog po punomoćniku Odvjetnik Vesna Alaburić</item>
    </derivirana_varijabla>
  </DomainObject.Predmet.StrankaListFormatedWithAdress>
  <DomainObject.Predmet.StrankaListFormatedWithAdressOIB>
    <izvorni_sadrzaj>
      <item>VIPnet d.o.o., OIB 29524210204, Vrtni put 1, 10000 Zagreb zastupanog po punomoćniku Odvjetnik Vesna Alaburić</item>
    </izvorni_sadrzaj>
    <derivirana_varijabla naziv="DomainObject.Predmet.StrankaListFormatedWithAdressOIB_1">
      <item>VIPnet d.o.o., OIB 29524210204, Vrtni put 1, 10000 Zagreb zastupanog po punomoćniku Odvjetnik Vesna Alaburić</item>
    </derivirana_varijabla>
  </DomainObject.Predmet.StrankaListFormatedWithAdressOIB>
  <DomainObject.Predmet.StrankaListNazivFormated>
    <izvorni_sadrzaj>
      <item>VIPnet d.o.o.</item>
    </izvorni_sadrzaj>
    <derivirana_varijabla naziv="DomainObject.Predmet.StrankaListNazivFormated_1">
      <item>VIPnet d.o.o.</item>
    </derivirana_varijabla>
  </DomainObject.Predmet.StrankaListNazivFormated>
  <DomainObject.Predmet.StrankaListNazivFormatedOIB>
    <izvorni_sadrzaj>
      <item>VIPnet d.o.o., OIB 29524210204</item>
    </izvorni_sadrzaj>
    <derivirana_varijabla naziv="DomainObject.Predmet.StrankaListNazivFormatedOIB_1">
      <item>VIPnet d.o.o., OIB 29524210204</item>
    </derivirana_varijabla>
  </DomainObject.Predmet.StrankaListNazivFormatedOIB>
  <DomainObject.Predmet.ProtuStrankaListFormated>
    <izvorni_sadrzaj>
      <item>KUNER-ZAGREB d.o.o. zastupanog po punomoćniku Matija Matišić</item>
    </izvorni_sadrzaj>
    <derivirana_varijabla naziv="DomainObject.Predmet.ProtuStrankaListFormated_1">
      <item>KUNER-ZAGREB d.o.o. zastupanog po punomoćniku Matija Matišić</item>
    </derivirana_varijabla>
  </DomainObject.Predmet.ProtuStrankaListFormated>
  <DomainObject.Predmet.ProtuStrankaListFormatedOIB>
    <izvorni_sadrzaj>
      <item>KUNER-ZAGREB d.o.o., OIB 46809868297 zastupanog po punomoćniku Matija Matišić</item>
    </izvorni_sadrzaj>
    <derivirana_varijabla naziv="DomainObject.Predmet.ProtuStrankaListFormatedOIB_1">
      <item>KUNER-ZAGREB d.o.o., OIB 46809868297 zastupanog po punomoćniku Matija Matišić</item>
    </derivirana_varijabla>
  </DomainObject.Predmet.ProtuStrankaListFormatedOIB>
  <DomainObject.Predmet.ProtuStrankaListFormatedWithAdress>
    <izvorni_sadrzaj>
      <item>KUNER-ZAGREB d.o.o., Miroslava Krleže 11, 10430 Samobor zastupanog po punomoćniku Matija Matišić</item>
    </izvorni_sadrzaj>
    <derivirana_varijabla naziv="DomainObject.Predmet.ProtuStrankaListFormatedWithAdress_1">
      <item>KUNER-ZAGREB d.o.o., Miroslava Krleže 11, 10430 Samobor zastupanog po punomoćniku Matija Matišić</item>
    </derivirana_varijabla>
  </DomainObject.Predmet.ProtuStrankaListFormatedWithAdress>
  <DomainObject.Predmet.ProtuStrankaListFormatedWithAdressOIB>
    <izvorni_sadrzaj>
      <item>KUNER-ZAGREB d.o.o., OIB 46809868297, Miroslava Krleže 11, 10430 Samobor zastupanog po punomoćniku Matija Matišić</item>
    </izvorni_sadrzaj>
    <derivirana_varijabla naziv="DomainObject.Predmet.ProtuStrankaListFormatedWithAdressOIB_1">
      <item>KUNER-ZAGREB d.o.o., OIB 46809868297, Miroslava Krleže 11, 10430 Samobor zastupanog po punomoćniku Matija Matišić</item>
    </derivirana_varijabla>
  </DomainObject.Predmet.ProtuStrankaListFormatedWithAdressOIB>
  <DomainObject.Predmet.ProtuStrankaListNazivFormated>
    <izvorni_sadrzaj>
      <item>KUNER-ZAGREB d.o.o.</item>
    </izvorni_sadrzaj>
    <derivirana_varijabla naziv="DomainObject.Predmet.ProtuStrankaListNazivFormated_1">
      <item>KUNER-ZAGREB d.o.o.</item>
    </derivirana_varijabla>
  </DomainObject.Predmet.ProtuStrankaListNazivFormated>
  <DomainObject.Predmet.ProtuStrankaListNazivFormatedOIB>
    <izvorni_sadrzaj>
      <item>KUNER-ZAGREB d.o.o., OIB 46809868297</item>
    </izvorni_sadrzaj>
    <derivirana_varijabla naziv="DomainObject.Predmet.ProtuStrankaListNazivFormatedOIB_1">
      <item>KUNER-ZAGREB d.o.o., OIB 46809868297</item>
    </derivirana_varijabla>
  </DomainObject.Predmet.ProtuStrankaListNazivFormatedOIB>
  <DomainObject.Predmet.OstaliListFormated>
    <izvorni_sadrzaj>
      <item>Odvjetnik Vesna Alaburić punomoćnica sudionika u postupku VIPnet d.o.o.</item>
      <item>Erste &amp; Steiermärkische bank d.d.</item>
      <item>Odvjetnik Dražen Bilić</item>
      <item>Matija Matišić punomoćnik sudionika u postupku KUNER-ZAGREB d.o.o.</item>
    </izvorni_sadrzaj>
    <derivirana_varijabla naziv="DomainObject.Predmet.OstaliListFormated_1">
      <item>Odvjetnik Vesna Alaburić punomoćnica sudionika u postupku VIPnet d.o.o.</item>
      <item>Erste &amp; Steiermärkische bank d.d.</item>
      <item>Odvjetnik Dražen Bilić</item>
      <item>Matija Matišić punomoćnik sudionika u postupku KUNER-ZAGREB d.o.o.</item>
    </derivirana_varijabla>
  </DomainObject.Predmet.OstaliListFormated>
  <DomainObject.Predmet.OstaliListFormatedOIB>
    <izvorni_sadrzaj>
      <item>Odvjetnik Vesna Alaburić, OIB 33521070651 punomoćnica sudionika u postupku VIPnet d.o.o.</item>
      <item>Erste &amp; Steiermärkische bank d.d.</item>
      <item>Odvjetnik Dražen Bilić, OIB 64824036943</item>
      <item>Matija Matišić, OIB 52441115021 punomoćnik sudionika u postupku KUNER-ZAGREB d.o.o.</item>
    </izvorni_sadrzaj>
    <derivirana_varijabla naziv="DomainObject.Predmet.OstaliListFormatedOIB_1">
      <item>Odvjetnik Vesna Alaburić, OIB 33521070651 punomoćnica sudionika u postupku VIPnet d.o.o.</item>
      <item>Erste &amp; Steiermärkische bank d.d.</item>
      <item>Odvjetnik Dražen Bilić, OIB 64824036943</item>
      <item>Matija Matišić, OIB 52441115021 punomoćnik sudionika u postupku KUNER-ZAGREB d.o.o.</item>
    </derivirana_varijabla>
  </DomainObject.Predmet.OstaliListFormatedOIB>
  <DomainObject.Predmet.OstaliListFormatedWithAdress>
    <izvorni_sadrzaj>
      <item>Odvjetnik Vesna Alaburić, Hebrangova 21, 10000 Zagreb punomoćnica sudionika u postupku VIPnet d.o.o.</item>
      <item>Erste &amp; Steiermärkische bank d.d., Jadranski trg 3A, 51000 Rijeka</item>
      <item>Odvjetnik Dražen Bilić, Ul. Zaharova 3, 10000 Zagreb</item>
      <item>Matija Matišić, Stjepana Gradića 13, 10000 Zagreb punomoćnik sudionika u postupku KUNER-ZAGREB d.o.o.</item>
    </izvorni_sadrzaj>
    <derivirana_varijabla naziv="DomainObject.Predmet.OstaliListFormatedWithAdress_1">
      <item>Odvjetnik Vesna Alaburić, Hebrangova 21, 10000 Zagreb punomoćnica sudionika u postupku VIPnet d.o.o.</item>
      <item>Erste &amp; Steiermärkische bank d.d., Jadranski trg 3A, 51000 Rijeka</item>
      <item>Odvjetnik Dražen Bilić, Ul. Zaharova 3, 10000 Zagreb</item>
      <item>Matija Matišić, Stjepana Gradića 13, 10000 Zagreb punomoćnik sudionika u postupku KUNER-ZAGREB d.o.o.</item>
    </derivirana_varijabla>
  </DomainObject.Predmet.OstaliListFormatedWithAdress>
  <DomainObject.Predmet.OstaliListFormatedWithAdressOIB>
    <izvorni_sadrzaj>
      <item>Odvjetnik Vesna Alaburić, OIB 33521070651, Hebrangova 21, 10000 Zagreb punomoćnica sudionika u postupku VIPnet d.o.o.</item>
      <item>Erste &amp; Steiermärkische bank d.d., Jadranski trg 3A, 51000 Rijeka</item>
      <item>Odvjetnik Dražen Bilić, OIB 64824036943, Ul. Zaharova 3, 10000 Zagreb</item>
      <item>Matija Matišić, OIB 52441115021, Stjepana Gradića 13, 10000 Zagreb punomoćnik sudionika u postupku KUNER-ZAGREB d.o.o.</item>
    </izvorni_sadrzaj>
    <derivirana_varijabla naziv="DomainObject.Predmet.OstaliListFormatedWithAdressOIB_1">
      <item>Odvjetnik Vesna Alaburić, OIB 33521070651, Hebrangova 21, 10000 Zagreb punomoćnica sudionika u postupku VIPnet d.o.o.</item>
      <item>Erste &amp; Steiermärkische bank d.d., Jadranski trg 3A, 51000 Rijeka</item>
      <item>Odvjetnik Dražen Bilić, OIB 64824036943, Ul. Zaharova 3, 10000 Zagreb</item>
      <item>Matija Matišić, OIB 52441115021, Stjepana Gradića 13, 10000 Zagreb punomoćnik sudionika u postupku KUNER-ZAGREB d.o.o.</item>
    </derivirana_varijabla>
  </DomainObject.Predmet.OstaliListFormatedWithAdressOIB>
  <DomainObject.Predmet.OstaliListNazivFormated>
    <izvorni_sadrzaj>
      <item>Odvjetnik Vesna Alaburić</item>
      <item>Erste &amp; Steiermärkische bank d.d.</item>
      <item>Odvjetnik Dražen Bilić</item>
      <item>Matija Matišić</item>
    </izvorni_sadrzaj>
    <derivirana_varijabla naziv="DomainObject.Predmet.OstaliListNazivFormated_1">
      <item>Odvjetnik Vesna Alaburić</item>
      <item>Erste &amp; Steiermärkische bank d.d.</item>
      <item>Odvjetnik Dražen Bilić</item>
      <item>Matija Matišić</item>
    </derivirana_varijabla>
  </DomainObject.Predmet.OstaliListNazivFormated>
  <DomainObject.Predmet.OstaliListNazivFormatedOIB>
    <izvorni_sadrzaj>
      <item>Odvjetnik Vesna Alaburić, OIB 33521070651</item>
      <item>Erste &amp; Steiermärkische bank d.d.</item>
      <item>Odvjetnik Dražen Bilić, OIB 64824036943</item>
      <item>Matija Matišić, OIB 52441115021</item>
    </izvorni_sadrzaj>
    <derivirana_varijabla naziv="DomainObject.Predmet.OstaliListNazivFormatedOIB_1">
      <item>Odvjetnik Vesna Alaburić, OIB 33521070651</item>
      <item>Erste &amp; Steiermärkische bank d.d.</item>
      <item>Odvjetnik Dražen Bilić, OIB 64824036943</item>
      <item>Matija Matišić, OIB 52441115021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VIPnet d.o.o.</izvorni_sadrzaj>
    <derivirana_varijabla naziv="DomainObject.Predmet.StrankaIDrugi_1">VIPnet d.o.o.</derivirana_varijabla>
  </DomainObject.Predmet.StrankaIDrugi>
  <DomainObject.Predmet.ProtustrankaIDrugi>
    <izvorni_sadrzaj>KUNER-ZAGREB d.o.o.</izvorni_sadrzaj>
    <derivirana_varijabla naziv="DomainObject.Predmet.ProtustrankaIDrugi_1">KUNER-ZAGREB d.o.o.</derivirana_varijabla>
  </DomainObject.Predmet.ProtustrankaIDrugi>
  <DomainObject.Predmet.StrankaIDrugiAdressOIB>
    <izvorni_sadrzaj>VIPnet d.o.o., OIB 29524210204, Vrtni put 1, 10000 Zagreb</izvorni_sadrzaj>
    <derivirana_varijabla naziv="DomainObject.Predmet.StrankaIDrugiAdressOIB_1">VIPnet d.o.o., OIB 29524210204, Vrtni put 1, 10000 Zagreb</derivirana_varijabla>
  </DomainObject.Predmet.StrankaIDrugiAdressOIB>
  <DomainObject.Predmet.ProtustrankaIDrugiAdressOIB>
    <izvorni_sadrzaj>KUNER-ZAGREB d.o.o., OIB 46809868297, Miroslava Krleže 11, 10430 Samobor</izvorni_sadrzaj>
    <derivirana_varijabla naziv="DomainObject.Predmet.ProtustrankaIDrugiAdressOIB_1">KUNER-ZAGREB d.o.o., OIB 46809868297, Miroslava Krleže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KUNER-ZAGREB d.o.o.</item>
      <item>VIPnet d.o.o.</item>
      <item>Odvjetnik Vesna Alaburić</item>
      <item>Erste &amp; Steiermärkische bank d.d.</item>
      <item>Odvjetnik Dražen Bilić</item>
      <item>Matija Matišić</item>
    </izvorni_sadrzaj>
    <derivirana_varijabla naziv="DomainObject.Predmet.SudioniciListNaziv_1">
      <item>KUNER-ZAGREB d.o.o.</item>
      <item>VIPnet d.o.o.</item>
      <item>Odvjetnik Vesna Alaburić</item>
      <item>Erste &amp; Steiermärkische bank d.d.</item>
      <item>Odvjetnik Dražen Bilić</item>
      <item>Matija Matišić</item>
    </derivirana_varijabla>
  </DomainObject.Predmet.SudioniciListNaziv>
  <DomainObject.Predmet.SudioniciListAdressOIB>
    <izvorni_sadrzaj>
      <item>KUNER-ZAGREB d.o.o., OIB 46809868297, Miroslava Krleže 11,10430 Samobor</item>
      <item>VIPnet d.o.o., OIB 29524210204, Vrtni put 1,10000 Zagreb</item>
      <item>Odvjetnik Vesna Alaburić, OIB 33521070651, Hebrangova 21,10000 Zagreb</item>
      <item>Erste &amp; Steiermärkische bank d.d., Jadranski trg 3A,51000 Rijeka</item>
      <item>Odvjetnik Dražen Bilić, OIB 64824036943, Ul. Zaharova 3,10000 Zagreb</item>
      <item>Matija Matišić, OIB 52441115021, Stjepana Gradića 13,10000 Zagreb</item>
    </izvorni_sadrzaj>
    <derivirana_varijabla naziv="DomainObject.Predmet.SudioniciListAdressOIB_1">
      <item>KUNER-ZAGREB d.o.o., OIB 46809868297, Miroslava Krleže 11,10430 Samobor</item>
      <item>VIPnet d.o.o., OIB 29524210204, Vrtni put 1,10000 Zagreb</item>
      <item>Odvjetnik Vesna Alaburić, OIB 33521070651, Hebrangova 21,10000 Zagreb</item>
      <item>Erste &amp; Steiermärkische bank d.d., Jadranski trg 3A,51000 Rijeka</item>
      <item>Odvjetnik Dražen Bilić, OIB 64824036943, Ul. Zaharova 3,10000 Zagreb</item>
      <item>Matija Matišić, OIB 52441115021, Stjepana Gradića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46809868297</item>
      <item>, OIB 29524210204</item>
      <item>, OIB 33521070651</item>
      <item>, OIB null</item>
      <item>, OIB 64824036943</item>
      <item>, OIB 52441115021</item>
    </izvorni_sadrzaj>
    <derivirana_varijabla naziv="DomainObject.Predmet.SudioniciListNazivOIB_1">
      <item>, OIB 46809868297</item>
      <item>, OIB 29524210204</item>
      <item>, OIB 33521070651</item>
      <item>, OIB null</item>
      <item>, OIB 64824036943</item>
      <item>, OIB 52441115021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St-1466/2018-23</izvorni_sadrzaj>
    <derivirana_varijabla naziv="DomainObject.PredzadnjaOdlukaIzPredmeta.Oznaka_1">St-1466/2018-23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1000</properties:Words>
  <properties:Characters>5495</properties:Characters>
  <properties:Lines>147</properties:Lines>
  <properties:Paragraphs>79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2018-12-20T13:32:00Z</dcterms:created>
  <dc:creator>Korisnik</dc:creator>
  <cp:lastModifiedBy>Draženka Prpić</cp:lastModifiedBy>
  <cp:lastPrinted>2018-12-20T13:37:00Z</cp:lastPrinted>
  <dcterms:modified xmlns:xsi="http://www.w3.org/2001/XMLSchema-instance" xsi:type="dcterms:W3CDTF">2018-12-20T13:37:00Z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-KUNER-ZAGREB d.o.o.-St-1466-18-NOVI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