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9791" w14:paraId="ddf9791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9D45FB">
        <w:t>ALKAPLAST d.o.o. u stečaju, Nikole Tesle 1, Sinj, OIB: 29762155820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9D45FB">
        <w:t>01. lipnja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9D45FB">
        <w:t>19</w:t>
      </w:r>
      <w:r w:rsidR="00467DB9">
        <w:t>. lipnja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9D45FB">
        <w:t>00</w:t>
      </w:r>
      <w:r w:rsidR="003203D7" w:rsidRPr="003203D7">
        <w:t xml:space="preserve"> sati</w:t>
      </w:r>
      <w:r w:rsidR="00DC387B">
        <w:t xml:space="preserve"> (ispitno ročište) i </w:t>
      </w:r>
      <w:r w:rsidR="00467DB9">
        <w:t>09.</w:t>
      </w:r>
      <w:r w:rsidR="009D45FB">
        <w:t>15</w:t>
      </w:r>
      <w:r w:rsidR="00DA590C">
        <w:t xml:space="preserve"> (izvještajno ročište)</w:t>
      </w:r>
      <w:r w:rsidR="003203D7" w:rsidRPr="003203D7">
        <w:t xml:space="preserve">, </w:t>
      </w:r>
      <w:r w:rsidR="00187406">
        <w:t>preurič</w:t>
      </w:r>
      <w:r w:rsidR="00DA590C">
        <w:t>u</w:t>
      </w:r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9D45FB">
        <w:rPr>
          <w:b/>
          <w:u w:val="single"/>
        </w:rPr>
        <w:t>11</w:t>
      </w:r>
      <w:r w:rsidR="00467DB9">
        <w:rPr>
          <w:b/>
          <w:u w:val="single"/>
        </w:rPr>
        <w:t>. srpnja</w:t>
      </w:r>
      <w:r w:rsidR="003203D7">
        <w:rPr>
          <w:b/>
          <w:u w:val="single"/>
        </w:rPr>
        <w:t xml:space="preserve"> </w:t>
      </w:r>
      <w:r w:rsidR="00F90EB9"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B51BE4">
        <w:rPr>
          <w:b/>
          <w:u w:val="single"/>
        </w:rPr>
        <w:t>09.</w:t>
      </w:r>
      <w:r w:rsidR="009D45FB">
        <w:rPr>
          <w:b/>
          <w:u w:val="single"/>
        </w:rPr>
        <w:t>00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9D45FB">
        <w:rPr>
          <w:b/>
          <w:u w:val="single"/>
        </w:rPr>
        <w:t>09.15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Sukoišanska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9D45FB">
        <w:t>01. lipnja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 xml:space="preserve">stečajni upravitelj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9D45FB">
      <w:t>1726</w:t>
    </w:r>
    <w:r w:rsidR="00467D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07E74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D45FB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7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ALKAPLAST, društvo s ograničenom odgovornošću za proizvodnju plastičnih masa u stečaju</izvorni_sadrzaj>
    <derivirana_varijabla naziv="DomainObject.Predmet.ProtustrankaFormated_1">  ALKAPLAST, društvo s ograničenom odgovornošću za proizvodnju plastičnih masa u stečaju</derivirana_varijabla>
  </DomainObject.Predmet.ProtustrankaFormated>
  <DomainObject.Predmet.ProtustrankaFormatedOIB>
    <izvorni_sadrzaj>  ALKAPLAST, društvo s ograničenom odgovornošću za proizvodnju plastičnih masa u stečaju, OIB 29762155820</izvorni_sadrzaj>
    <derivirana_varijabla naziv="DomainObject.Predmet.ProtustrankaFormatedOIB_1">  ALKAPLAST, društvo s ograničenom odgovornošću za proizvodnju plastičnih masa u stečaju, OIB 29762155820</derivirana_varijabla>
  </DomainObject.Predmet.ProtustrankaFormatedOIB>
  <DomainObject.Predmet.ProtustrankaFormatedWithAdress>
    <izvorni_sadrzaj> ALKAPLAST, društvo s ograničenom odgovornošću za proizvodnju plastičnih masa u stečaju, Nikole Tesle 1, 21230 Sinj</izvorni_sadrzaj>
    <derivirana_varijabla naziv="DomainObject.Predmet.ProtustrankaFormatedWithAdress_1"> ALKAPLAST, društvo s ograničenom odgovornošću za proizvodnju plastičnih masa u stečaju, Nikole Tesle 1, 21230 Sinj</derivirana_varijabla>
  </DomainObject.Predmet.ProtustrankaFormatedWithAdress>
  <DomainObject.Predmet.ProtustrankaFormatedWithAdressOIB>
    <izvorni_sadrzaj> ALKAPLAST, društvo s ograničenom odgovornošću za proizvodnju plastičnih masa u stečaju, OIB 29762155820, Nikole Tesle 1, 21230 Sinj</izvorni_sadrzaj>
    <derivirana_varijabla naziv="DomainObject.Predmet.ProtustrankaFormatedWithAdressOIB_1"> ALKAPLAST, društvo s ograničenom odgovornošću za proizvodnju plastičnih masa u stečaju, OIB 29762155820, Nikole Tesle 1, 21230 Sinj</derivirana_varijabla>
  </DomainObject.Predmet.ProtustrankaFormatedWithAdressOIB>
  <DomainObject.Predmet.ProtustrankaWithAdress>
    <izvorni_sadrzaj>ALKAPLAST, društvo s ograničenom odgovornošću za proizvodnju plastičnih masa u stečaju Nikole Tesle 1, 21230 Sinj</izvorni_sadrzaj>
    <derivirana_varijabla naziv="DomainObject.Predmet.ProtustrankaWithAdress_1">ALKAPLAST, društvo s ograničenom odgovornošću za proizvodnju plastičnih masa u stečaju Nikole Tesle 1, 21230 Sinj</derivirana_varijabla>
  </DomainObject.Predmet.ProtustrankaWithAdress>
  <DomainObject.Predmet.ProtustrankaWithAdressOIB>
    <izvorni_sadrzaj>ALKAPLAST, društvo s ograničenom odgovornošću za proizvodnju plastičnih masa u stečaju, OIB 29762155820, Nikole Tesle 1, 21230 Sinj</izvorni_sadrzaj>
    <derivirana_varijabla naziv="DomainObject.Predmet.ProtustrankaWithAdressOIB_1">ALKAPLAST, društvo s ograničenom odgovornošću za proizvodnju plastičnih masa u stečaju, OIB 29762155820, Nikole Tesle 1, 21230 Sinj</derivirana_varijabla>
  </DomainObject.Predmet.ProtustrankaWithAdressOIB>
  <DomainObject.Predmet.ProtustrankaNazivFormated>
    <izvorni_sadrzaj>ALKAPLAST, društvo s ograničenom odgovornošću za proizvodnju plastičnih masa u stečaju</izvorni_sadrzaj>
    <derivirana_varijabla naziv="DomainObject.Predmet.ProtustrankaNazivFormated_1">ALKAPLAST, društvo s ograničenom odgovornošću za proizvodnju plastičnih masa u stečaju</derivirana_varijabla>
  </DomainObject.Predmet.ProtustrankaNazivFormated>
  <DomainObject.Predmet.ProtustrankaNazivFormatedOIB>
    <izvorni_sadrzaj>ALKAPLAST, društvo s ograničenom odgovornošću za proizvodnju plastičnih masa u stečaju, OIB 29762155820</izvorni_sadrzaj>
    <derivirana_varijabla naziv="DomainObject.Predmet.ProtustrankaNazivFormatedOIB_1">ALKAPLAST, društvo s ograničenom odgovornošću za proizvodnju plastičnih masa u stečaju, OIB 29762155820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odvjeništvo u Splitu</izvorni_sadrzaj>
    <derivirana_varijabla naziv="DomainObject.Predmet.StrankaFormated_1">  FINANCIJSKA AGENCIJA, RC SPLIT; Ministarstvo financija RH zastupanog po punomoćniku Županijsko državno odvjeništvo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odvjeništvo u Splitu</izvorni_sadrzaj>
    <derivirana_varijabla naziv="DomainObject.Predmet.StrankaFormatedOIB_1">  FINANCIJSKA AGENCIJA, RC SPLIT, OIB 85821130368; Ministarstvo financija RH, OIB 18683136487 zastupanog po punomoćniku Županijsko državno odvjeništvo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2410269.79</izvorni_sadrzaj>
    <derivirana_varijabla naziv="DomainObject.Predmet.TrenutnaVrijednost_1">2410269.79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odvjeništvo u Splitu</item>
    </izvorni_sadrzaj>
    <derivirana_varijabla naziv="DomainObject.Predmet.StrankaListFormated_1">
      <item>FINANCIJSKA AGENCIJA, RC SPLIT</item>
      <item>Ministarstvo financija RH zastupanog po punomoćniku Županijsko državno odvjeništvo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ALKAPLAST, društvo s ograničenom odgovornošću za proizvodnju plastičnih masa u stečaju</item>
    </izvorni_sadrzaj>
    <derivirana_varijabla naziv="DomainObject.Predmet.ProtuStrankaListFormated_1">
      <item>ALKAPLAST, društvo s ograničenom odgovornošću za proizvodnju plastičnih masa u stečaju</item>
    </derivirana_varijabla>
  </DomainObject.Predmet.ProtuStrankaListFormated>
  <DomainObject.Predmet.ProtuStrankaListFormatedOIB>
    <izvorni_sadrzaj>
      <item>ALKAPLAST, društvo s ograničenom odgovornošću za proizvodnju plastičnih masa u stečaju, OIB 29762155820</item>
    </izvorni_sadrzaj>
    <derivirana_varijabla naziv="DomainObject.Predmet.ProtuStrankaListFormatedOIB_1">
      <item>ALKAPLAST, društvo s ograničenom odgovornošću za proizvodnju plastičnih masa u stečaju, OIB 29762155820</item>
    </derivirana_varijabla>
  </DomainObject.Predmet.ProtuStrankaListFormatedOIB>
  <DomainObject.Predmet.ProtuStrankaListFormatedWithAdress>
    <izvorni_sadrzaj>
      <item>ALKAPLAST, društvo s ograničenom odgovornošću za proizvodnju plastičnih masa u stečaju, Nikole Tesle 1, 21230 Sinj</item>
    </izvorni_sadrzaj>
    <derivirana_varijabla naziv="DomainObject.Predmet.ProtuStrankaListFormatedWithAdress_1">
      <item>ALKAPLAST, društvo s ograničenom odgovornošću za proizvodnju plastičnih masa u stečaju, Nikole Tesle 1, 21230 Sinj</item>
    </derivirana_varijabla>
  </DomainObject.Predmet.ProtuStrankaListFormatedWithAdress>
  <DomainObject.Predmet.ProtuStrankaListFormatedWithAdressOIB>
    <izvorni_sadrzaj>
      <item>ALKAPLAST, društvo s ograničenom odgovornošću za proizvodnju plastičnih masa u stečaju, OIB 29762155820, Nikole Tesle 1, 21230 Sinj</item>
    </izvorni_sadrzaj>
    <derivirana_varijabla naziv="DomainObject.Predmet.ProtuStrankaListFormatedWithAdressOIB_1">
      <item>ALKAPLAST, društvo s ograničenom odgovornošću za proizvodnju plastičnih masa u stečaju, OIB 29762155820, Nikole Tesle 1, 21230 Sinj</item>
    </derivirana_varijabla>
  </DomainObject.Predmet.ProtuStrankaListFormatedWithAdressOIB>
  <DomainObject.Predmet.ProtuStrankaListNazivFormated>
    <izvorni_sadrzaj>
      <item>ALKAPLAST, društvo s ograničenom odgovornošću za proizvodnju plastičnih masa u stečaju</item>
    </izvorni_sadrzaj>
    <derivirana_varijabla naziv="DomainObject.Predmet.ProtuStrankaListNazivFormated_1">
      <item>ALKAPLAST, društvo s ograničenom odgovornošću za proizvodnju plastičnih masa u stečaju</item>
    </derivirana_varijabla>
  </DomainObject.Predmet.ProtuStrankaListNazivFormated>
  <DomainObject.Predmet.ProtuStrankaListNazivFormatedOIB>
    <izvorni_sadrzaj>
      <item>ALKAPLAST, društvo s ograničenom odgovornošću za proizvodnju plastičnih masa u stečaju, OIB 29762155820</item>
    </izvorni_sadrzaj>
    <derivirana_varijabla naziv="DomainObject.Predmet.ProtuStrankaListNazivFormatedOIB_1">
      <item>ALKAPLAST, društvo s ograničenom odgovornošću za proizvodnju plastičnih masa u stečaju, OIB 29762155820</item>
    </derivirana_varijabla>
  </DomainObject.Predmet.ProtuStrankaListNazivFormatedOIB>
  <DomainObject.Predmet.OstaliListFormated>
    <izvorni_sadrzaj>
      <item>Županijsko državno odvjeništvo u Splitu punomoćnik sudionika u postupku Ministarstvo financija RH</item>
      <item>Goran Caktaš</item>
    </izvorni_sadrzaj>
    <derivirana_varijabla naziv="DomainObject.Predmet.OstaliListFormated_1">
      <item>Županijsko državno odvjeništvo u Splitu punomoćnik sudionika u postupku Ministarstvo financija RH</item>
      <item>Goran Caktaš</item>
    </derivirana_varijabla>
  </DomainObject.Predmet.OstaliListFormated>
  <DomainObject.Predmet.OstaliListFormatedOIB>
    <izvorni_sadrzaj>
      <item>Županijsko državno odvjeništvo u Splitu punomoćnik sudionika u postupku Ministarstvo financija RH</item>
      <item>Goran Caktaš, OIB 55194575418</item>
    </izvorni_sadrzaj>
    <derivirana_varijabla naziv="DomainObject.Predmet.OstaliListFormatedOIB_1">
      <item>Županijsko državno odvjeništvo u Splitu punomoćnik sudionika u postupku Ministarstvo financija RH</item>
      <item>Goran Caktaš, OIB 55194575418</item>
    </derivirana_varijabla>
  </DomainObject.Predmet.OstaliListFormatedOIB>
  <DomainObject.Predmet.OstaliListFormatedWithAdress>
    <izvorni_sadrzaj>
      <item>Županijsko državno odvjeništvo u Splitu, Gundulićeva 29a, 21000 Split punomoćnik sudionika u postupku Ministarstvo financija RH</item>
      <item>Goran Caktaš, UL. SERDARA TOMAŠEVIĆA 1, 21230 Sinj</item>
    </izvorni_sadrzaj>
    <derivirana_varijabla naziv="DomainObject.Predmet.OstaliListFormatedWithAdress_1">
      <item>Županijsko državno odvjeništvo u Splitu, Gundulićeva 29a, 21000 Split punomoćnik sudionika u postupku Ministarstvo financija RH</item>
      <item>Goran Caktaš, UL. SERDARA TOMAŠEVIĆA 1, 21230 Sinj</item>
    </derivirana_varijabla>
  </DomainObject.Predmet.OstaliListFormatedWithAdress>
  <DomainObject.Predmet.OstaliListFormatedWithAdressOIB>
    <izvorni_sadrzaj>
      <item>Županijsko državno odvjeništvo u Splitu, Gundulićeva 29a, 21000 Split punomoćnik sudionika u postupku Ministarstvo financija RH</item>
      <item>Goran Caktaš, OIB 55194575418, UL. SERDARA TOMAŠEVIĆA 1, 21230 Sinj</item>
    </izvorni_sadrzaj>
    <derivirana_varijabla naziv="DomainObject.Predmet.OstaliListFormatedWithAdressOIB_1">
      <item>Županijsko državno odvjeništvo u Splitu, Gundulićeva 29a, 21000 Split punomoćnik sudionika u postupku Ministarstvo financija RH</item>
      <item>Goran Caktaš, OIB 55194575418, UL. SERDARA TOMAŠEVIĆA 1, 21230 Sinj</item>
    </derivirana_varijabla>
  </DomainObject.Predmet.OstaliListFormatedWithAdressOIB>
  <DomainObject.Predmet.OstaliListNazivFormated>
    <izvorni_sadrzaj>
      <item>Županijsko državno odvjeništvo u Splitu</item>
      <item>Goran Caktaš</item>
    </izvorni_sadrzaj>
    <derivirana_varijabla naziv="DomainObject.Predmet.OstaliListNazivFormated_1">
      <item>Županijsko državno odvjeništvo u Splitu</item>
      <item>Goran Caktaš</item>
    </derivirana_varijabla>
  </DomainObject.Predmet.OstaliListNazivFormated>
  <DomainObject.Predmet.OstaliListNazivFormatedOIB>
    <izvorni_sadrzaj>
      <item>Županijsko državno odvjeništvo u Splitu</item>
      <item>Goran Caktaš, OIB 55194575418</item>
    </izvorni_sadrzaj>
    <derivirana_varijabla naziv="DomainObject.Predmet.OstaliListNazivFormatedOIB_1">
      <item>Županijsko državno odvjeništvo u Splitu</item>
      <item>Goran Caktaš, OIB 55194575418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ALKAPLAST, društvo s ograničenom odgovornošću za proizvodnju plastičnih masa u stečaju</izvorni_sadrzaj>
    <derivirana_varijabla naziv="DomainObject.Predmet.ProtustrankaIDrugi_1">ALKAPLAST, društvo s ograničenom odgovornošću za proizvodnju plastičnih masa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ALKAPLAST, društvo s ograničenom odgovornošću za proizvodnju plastičnih masa u stečaju, OIB 29762155820, Nikole Tesle 1, 21230 Sinj</izvorni_sadrzaj>
    <derivirana_varijabla naziv="DomainObject.Predmet.ProtustrankaIDrugiAdressOIB_1">ALKAPLAST, društvo s ograničenom odgovornošću za proizvodnju plastičnih masa u stečaju, OIB 29762155820, Nikole Tesle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ALKAPLAST, društvo s ograničenom odgovornošću za proizvodnju plastičnih masa u stečaju</item>
      <item>FINANCIJSKA AGENCIJA, RC SPLIT</item>
      <item>Ministarstvo financija RH</item>
      <item>Županijsko državno odvjeništvo u Splitu</item>
      <item>Goran Caktaš</item>
    </izvorni_sadrzaj>
    <derivirana_varijabla naziv="DomainObject.Predmet.SudioniciListNaziv_1">
      <item>ALKAPLAST, društvo s ograničenom odgovornošću za proizvodnju plastičnih masa u stečaju</item>
      <item>FINANCIJSKA AGENCIJA, RC SPLIT</item>
      <item>Ministarstvo financija RH</item>
      <item>Županijsko državno odvjeništvo u Splitu</item>
      <item>Goran Caktaš</item>
    </derivirana_varijabla>
  </DomainObject.Predmet.SudioniciListNaziv>
  <DomainObject.Predmet.SudioniciListAdressOIB>
    <izvorni_sadrzaj>
      <item>ALKAPLAST, društvo s ograničenom odgovornošću za proizvodnju plastičnih masa u stečaju, OIB 29762155820, Nikole Tesle 1,21230 Sinj</item>
      <item>FINANCIJSKA AGENCIJA, RC SPLIT, OIB 85821130368, Mažuranićevo šetalište 24 b,21000 Split</item>
      <item>Ministarstvo financija RH, OIB 18683136487, Katančićeva 5,10000 Zagreb</item>
      <item>Županijsko državno odvjeništvo u Splitu, Gundulićeva 29a,21000 Split</item>
      <item>Goran Caktaš, OIB 55194575418, UL. SERDARA TOMAŠEVIĆA 1,21230 Sinj</item>
    </izvorni_sadrzaj>
    <derivirana_varijabla naziv="DomainObject.Predmet.SudioniciListAdressOIB_1">
      <item>ALKAPLAST, društvo s ograničenom odgovornošću za proizvodnju plastičnih masa u stečaju, OIB 29762155820, Nikole Tesle 1,21230 Sinj</item>
      <item>FINANCIJSKA AGENCIJA, RC SPLIT, OIB 85821130368, Mažuranićevo šetalište 24 b,21000 Split</item>
      <item>Ministarstvo financija RH, OIB 18683136487, Katančićeva 5,10000 Zagreb</item>
      <item>Županijsko državno odvjeništvo u Splitu, Gundulićeva 29a,21000 Split</item>
      <item>Goran Caktaš, OIB 55194575418, UL. SERDARA TOMAŠEVIĆA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29762155820</item>
      <item>, OIB 85821130368</item>
      <item>, OIB 18683136487</item>
      <item>, OIB null</item>
      <item>, OIB 55194575418</item>
    </izvorni_sadrzaj>
    <derivirana_varijabla naziv="DomainObject.Predmet.SudioniciListNazivOIB_1">
      <item>, OIB 29762155820</item>
      <item>, OIB 85821130368</item>
      <item>, OIB 18683136487</item>
      <item>, OIB null</item>
      <item>, OIB 55194575418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684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2017-06-01T12:18:00Z</cp:lastPrinted>
  <dcterms:modified xmlns:xsi="http://www.w3.org/2001/XMLSchema-instance" xsi:type="dcterms:W3CDTF">2017-06-01T12:19:00Z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