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2436" w14:paraId="2552436" w:rsidRDefault="006F0C78" w:rsidP="006F0C78" w:rsidR="006F0C7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St-175/2015-6</w:t>
      </w:r>
    </w:p>
    <w:p w:rsidRDefault="006F0C78" w:rsidP="006F0C78" w:rsidR="006F0C7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F0C78" w:rsidP="006F0C78" w:rsidR="006F0C7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6F0C78" w:rsidP="006F0C78" w:rsidR="006F0C7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6F0C78" w:rsidP="006F0C78" w:rsidR="006F0C7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NOGOMETNA ŠKOLA NOGOMETNOG KLUBA ČAKOVEC, Čakovec, Športska 2, OIB: 61309026432</w:t>
      </w:r>
      <w:r>
        <w:t>, dana 04. ožujka 2016. godine</w:t>
      </w:r>
    </w:p>
    <w:p w:rsidRDefault="006F0C78" w:rsidP="006F0C78" w:rsidR="006F0C78">
      <w:pPr>
        <w:jc w:val="both"/>
      </w:pPr>
    </w:p>
    <w:p w:rsidRDefault="006F0C78" w:rsidP="006F0C78" w:rsidR="006F0C7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NOGOMETNA ŠKOLA NOGOMETNOG KLUBA ČAKOVEC, Čakovec, Športska 2, OIB: 61309026432</w:t>
      </w:r>
      <w:r>
        <w:rPr>
          <w:szCs w:val="24"/>
        </w:rPr>
        <w:t>, s danom 04. ožujka 2016. u 13,00 sati.</w:t>
      </w:r>
    </w:p>
    <w:p w:rsidRDefault="006F0C78" w:rsidP="006F0C78" w:rsidR="006F0C78">
      <w:pPr>
        <w:jc w:val="both"/>
        <w:rPr>
          <w:szCs w:val="24"/>
        </w:rPr>
      </w:pPr>
    </w:p>
    <w:p w:rsidRDefault="006F0C78" w:rsidP="006F0C78" w:rsidR="006F0C7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NOGOMETNA ŠKOLA NOGOMETNOG KLUBA ČAKOVEC, Čakovec, Športska 2, OIB: 61309026432</w:t>
      </w:r>
      <w:r>
        <w:t>.</w:t>
      </w:r>
    </w:p>
    <w:p w:rsidRDefault="006F0C78" w:rsidP="006F0C78" w:rsidR="006F0C78">
      <w:pPr>
        <w:jc w:val="both"/>
      </w:pPr>
    </w:p>
    <w:p w:rsidRDefault="006F0C78" w:rsidP="006F0C78" w:rsidR="006F0C78">
      <w:pPr>
        <w:jc w:val="both"/>
      </w:pPr>
      <w:r>
        <w:tab/>
        <w:t xml:space="preserve">III Za stečajnog upravitelja imenuje se </w:t>
      </w:r>
      <w:r>
        <w:t xml:space="preserve">Ivan </w:t>
      </w:r>
      <w:proofErr w:type="spellStart"/>
      <w:r>
        <w:t>Hudoletnjak</w:t>
      </w:r>
      <w:proofErr w:type="spellEnd"/>
      <w:r>
        <w:t>, Zavojna ulica 3, Ivanec.</w:t>
      </w:r>
    </w:p>
    <w:p w:rsidRDefault="006F0C78" w:rsidP="006F0C78" w:rsidR="006F0C78">
      <w:pPr>
        <w:jc w:val="both"/>
        <w:rPr>
          <w:color w:val="FF0000"/>
        </w:rPr>
      </w:pPr>
    </w:p>
    <w:p w:rsidRDefault="006F0C78" w:rsidP="006F0C78" w:rsidR="006F0C7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6F0C78" w:rsidP="006F0C78" w:rsidR="006F0C78">
      <w:pPr>
        <w:jc w:val="both"/>
        <w:rPr>
          <w:szCs w:val="24"/>
        </w:rPr>
      </w:pPr>
    </w:p>
    <w:p w:rsidRDefault="006F0C78" w:rsidP="006F0C78" w:rsidR="006F0C7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NOGOMETNA ŠKOLA NOGOMETNOG KLUBA ČAKOVEC, Čakovec, Športska 2, OIB: 61309026432</w:t>
      </w:r>
      <w:r>
        <w:rPr>
          <w:szCs w:val="24"/>
        </w:rPr>
        <w:t xml:space="preserve">, bit će brisan iz </w:t>
      </w:r>
      <w:r>
        <w:rPr>
          <w:szCs w:val="24"/>
        </w:rPr>
        <w:t xml:space="preserve"> registra</w:t>
      </w:r>
      <w:r>
        <w:rPr>
          <w:szCs w:val="24"/>
        </w:rPr>
        <w:t xml:space="preserve"> udruga</w:t>
      </w:r>
      <w:r>
        <w:rPr>
          <w:szCs w:val="24"/>
        </w:rPr>
        <w:t>.</w:t>
      </w: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07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6F0C78" w:rsidP="006F0C78" w:rsidR="006F0C7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6F0C78" w:rsidP="006F0C78" w:rsidR="006F0C78">
      <w:pPr>
        <w:rPr>
          <w:szCs w:val="24"/>
        </w:rPr>
      </w:pPr>
      <w:r>
        <w:rPr>
          <w:szCs w:val="24"/>
        </w:rPr>
        <w:t xml:space="preserve">     </w:t>
      </w:r>
    </w:p>
    <w:p w:rsidRDefault="006F0C78" w:rsidP="006F0C78" w:rsidR="006F0C7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6F0C78" w:rsidP="006F0C78" w:rsidR="006F0C78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6F0C78" w:rsidP="006F0C78" w:rsidR="006F0C78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6F0C78" w:rsidP="006F0C78" w:rsidR="006F0C7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6F0C78" w:rsidP="006F0C78" w:rsidR="006F0C78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F0C78" w:rsidP="006F0C78" w:rsidR="006F0C7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rPr>
          <w:szCs w:val="24"/>
        </w:rPr>
      </w:pPr>
      <w:r>
        <w:rPr>
          <w:szCs w:val="24"/>
        </w:rPr>
        <w:t>DNA:</w:t>
      </w:r>
    </w:p>
    <w:p w:rsidRDefault="006F0C78" w:rsidP="006F0C78" w:rsidR="006F0C7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6F0C78" w:rsidP="006F0C78" w:rsidR="006F0C7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6F0C78" w:rsidP="006F0C78" w:rsidR="006F0C7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NOGOMETNA ŠKOLA NOGOMETNOG KLUBA ČAKOVEC, Čakovec, Športska 2, OIB: 61309026432</w:t>
      </w:r>
    </w:p>
    <w:p w:rsidRDefault="006F0C78" w:rsidP="006F0C78" w:rsidR="006F0C78">
      <w:pPr>
        <w:numPr>
          <w:ilvl w:val="0"/>
          <w:numId w:val="47"/>
        </w:numPr>
        <w:rPr>
          <w:szCs w:val="24"/>
        </w:rPr>
      </w:pPr>
      <w:r>
        <w:t xml:space="preserve">Predsjednik udruge Dražen </w:t>
      </w:r>
      <w:proofErr w:type="spellStart"/>
      <w:r>
        <w:t>Kolenić</w:t>
      </w:r>
      <w:proofErr w:type="spellEnd"/>
    </w:p>
    <w:p w:rsidRDefault="006F0C78" w:rsidP="006F0C78" w:rsidR="006F0C7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Ured državne uprave u Čakovcu, Ruđera Boškovića 2</w:t>
      </w:r>
      <w:r>
        <w:rPr>
          <w:szCs w:val="24"/>
        </w:rPr>
        <w:t xml:space="preserve">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6F0C78" w:rsidP="006F0C78" w:rsidR="006F0C7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6F0C78" w:rsidP="006F0C78" w:rsidR="006F0C78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</w:t>
      </w:r>
      <w:proofErr w:type="spellStart"/>
      <w:r>
        <w:t>Hudoletnjak</w:t>
      </w:r>
      <w:proofErr w:type="spellEnd"/>
      <w:r>
        <w:t>, Zavojna ulica 3, Ivanec</w:t>
      </w:r>
    </w:p>
    <w:p w:rsidRDefault="006F0C78" w:rsidP="006F0C78" w:rsidR="006F0C7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rPr>
          <w:szCs w:val="24"/>
        </w:rPr>
      </w:pPr>
    </w:p>
    <w:p w:rsidRDefault="006F0C78" w:rsidP="006F0C78" w:rsidR="006F0C78">
      <w:pPr>
        <w:rPr>
          <w:szCs w:val="24"/>
        </w:rPr>
      </w:pPr>
    </w:p>
    <w:p w:rsidRDefault="006F0C78" w:rsidP="006F0C78" w:rsidR="006F0C78"/>
    <w:p w:rsidRDefault="006F0C78" w:rsidP="006F0C78" w:rsidR="006F0C78"/>
    <w:p w:rsidRDefault="006F0C78" w:rsidP="006F0C78" w:rsidR="006F0C78"/>
    <w:p w:rsidRDefault="006F0C78" w:rsidP="006F0C78" w:rsidR="006F0C78"/>
    <w:p w:rsidRDefault="006F0C78" w:rsidP="006F0C78" w:rsidR="006F0C78"/>
    <w:p w:rsidRDefault="00DA0242" w:rsidP="006F0C78" w:rsidR="00DA0242" w:rsidRPr="006F0C78"/>
    <w:sectPr w:rsidSect="00EB0D4C" w:rsidR="00DA0242" w:rsidRPr="006F0C7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0C78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F0C7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F0C7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702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St-1019/2015-4</izvorni_sadrzaj>
    <derivirana_varijabla naziv="DomainObject.Oznaka_1">St-1019/2015-4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St-1019/2015</izvorni_sadrzaj>
    <derivirana_varijabla naziv="DomainObject.Predmet.OznakaBroj_1">St-1019/2015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NOGOMETNOG KLUBA ČAKOVEC</izvorni_sadrzaj>
    <derivirana_varijabla naziv="DomainObject.Predmet.ProtustrankaFormated_1">  NOGOMETNA ŠKOLA NOGOMETNOG KLUBA ČAKOVEC</derivirana_varijabla>
  </DomainObject.Predmet.ProtustrankaFormated>
  <DomainObject.Predmet.ProtustrankaFormatedOIB>
    <izvorni_sadrzaj>  NOGOMETNA ŠKOLA NOGOMETNOG KLUBA ČAKOVEC, OIB 61309026432</izvorni_sadrzaj>
    <derivirana_varijabla naziv="DomainObject.Predmet.ProtustrankaFormatedOIB_1">  NOGOMETNA ŠKOLA NOGOMETNOG KLUBA ČAKOVEC, OIB 61309026432</derivirana_varijabla>
  </DomainObject.Predmet.ProtustrankaFormatedOIB>
  <DomainObject.Predmet.ProtustrankaFormatedWithAdress>
    <izvorni_sadrzaj> NOGOMETNA ŠKOLA NOGOMETNOG KLUBA ČAKOVEC, Športska 2, 40000 Čakovec</izvorni_sadrzaj>
    <derivirana_varijabla naziv="DomainObject.Predmet.ProtustrankaFormatedWithAdress_1"> NOGOMETNA ŠKOLA NOGOMETNOG KLUBA ČAKOVEC, Športska 2, 40000 Čakovec</derivirana_varijabla>
  </DomainObject.Predmet.ProtustrankaFormatedWithAdress>
  <DomainObject.Predmet.ProtustrankaFormatedWithAdressOIB>
    <izvorni_sadrzaj> NOGOMETNA ŠKOLA NOGOMETNOG KLUBA ČAKOVEC, OIB 61309026432, Športska 2, 40000 Čakovec</izvorni_sadrzaj>
    <derivirana_varijabla naziv="DomainObject.Predmet.ProtustrankaFormatedWithAdressOIB_1"> NOGOMETNA ŠKOLA NOGOMETNOG KLUBA ČAKOVEC, OIB 61309026432, Športska 2, 40000 Čakovec</derivirana_varijabla>
  </DomainObject.Predmet.ProtustrankaFormatedWithAdressOIB>
  <DomainObject.Predmet.ProtustrankaWithAdress>
    <izvorni_sadrzaj>NOGOMETNA ŠKOLA NOGOMETNOG KLUBA ČAKOVEC Športska 2, 40000 Čakovec</izvorni_sadrzaj>
    <derivirana_varijabla naziv="DomainObject.Predmet.ProtustrankaWithAdress_1">NOGOMETNA ŠKOLA NOGOMETNOG KLUBA ČAKOVEC Športska 2, 40000 Čakovec</derivirana_varijabla>
  </DomainObject.Predmet.ProtustrankaWithAdress>
  <DomainObject.Predmet.ProtustrankaWithAdressOIB>
    <izvorni_sadrzaj>NOGOMETNA ŠKOLA NOGOMETNOG KLUBA ČAKOVEC, OIB 61309026432, Športska 2, 40000 Čakovec</izvorni_sadrzaj>
    <derivirana_varijabla naziv="DomainObject.Predmet.ProtustrankaWithAdressOIB_1">NOGOMETNA ŠKOLA NOGOMETNOG KLUBA ČAKOVEC, OIB 61309026432, Športska 2, 40000 Čakovec</derivirana_varijabla>
  </DomainObject.Predmet.ProtustrankaWithAdressOIB>
  <DomainObject.Predmet.ProtustrankaNazivFormated>
    <izvorni_sadrzaj>NOGOMETNA ŠKOLA NOGOMETNOG KLUBA ČAKOVEC</izvorni_sadrzaj>
    <derivirana_varijabla naziv="DomainObject.Predmet.ProtustrankaNazivFormated_1">NOGOMETNA ŠKOLA NOGOMETNOG KLUBA ČAKOVEC</derivirana_varijabla>
  </DomainObject.Predmet.ProtustrankaNazivFormated>
  <DomainObject.Predmet.ProtustrankaNazivFormatedOIB>
    <izvorni_sadrzaj>NOGOMETNA ŠKOLA NOGOMETNOG KLUBA ČAKOVEC, OIB 61309026432</izvorni_sadrzaj>
    <derivirana_varijabla naziv="DomainObject.Predmet.ProtustrankaNazivFormatedOIB_1">NOGOMETNA ŠKOLA NOGOMETNOG KLUBA ČAKOVEC, OIB 61309026432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20948.10</izvorni_sadrzaj>
    <derivirana_varijabla naziv="DomainObject.Predmet.TrenutnaVrijednost_1">20948.10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NOGOMETNA ŠKOLA NOGOMETNOG KLUBA ČAKOVEC</item>
    </izvorni_sadrzaj>
    <derivirana_varijabla naziv="DomainObject.Predmet.ProtuStrankaListFormated_1">
      <item>NOGOMETNA ŠKOLA NOGOMETNOG KLUBA ČAKOVEC</item>
    </derivirana_varijabla>
  </DomainObject.Predmet.ProtuStrankaListFormated>
  <DomainObject.Predmet.ProtuStrankaListFormatedOIB>
    <izvorni_sadrzaj>
      <item>NOGOMETNA ŠKOLA NOGOMETNOG KLUBA ČAKOVEC, OIB 61309026432</item>
    </izvorni_sadrzaj>
    <derivirana_varijabla naziv="DomainObject.Predmet.ProtuStrankaListFormatedOIB_1">
      <item>NOGOMETNA ŠKOLA NOGOMETNOG KLUBA ČAKOVEC, OIB 61309026432</item>
    </derivirana_varijabla>
  </DomainObject.Predmet.ProtuStrankaListFormatedOIB>
  <DomainObject.Predmet.ProtuStrankaListFormatedWithAdress>
    <izvorni_sadrzaj>
      <item>NOGOMETNA ŠKOLA NOGOMETNOG KLUBA ČAKOVEC, Športska 2, 40000 Čakovec</item>
    </izvorni_sadrzaj>
    <derivirana_varijabla naziv="DomainObject.Predmet.ProtuStrankaListFormatedWithAdress_1">
      <item>NOGOMETNA ŠKOLA NOGOMETNOG KLUBA ČAKOVEC, Športska 2, 40000 Čakovec</item>
    </derivirana_varijabla>
  </DomainObject.Predmet.ProtuStrankaListFormatedWithAdress>
  <DomainObject.Predmet.ProtuStrankaListFormatedWithAdressOIB>
    <izvorni_sadrzaj>
      <item>NOGOMETNA ŠKOLA NOGOMETNOG KLUBA ČAKOVEC, OIB 61309026432, Športska 2, 40000 Čakovec</item>
    </izvorni_sadrzaj>
    <derivirana_varijabla naziv="DomainObject.Predmet.ProtuStrankaListFormatedWithAdressOIB_1">
      <item>NOGOMETNA ŠKOLA NOGOMETNOG KLUBA ČAKOVEC, OIB 61309026432, Športska 2, 40000 Čakovec</item>
    </derivirana_varijabla>
  </DomainObject.Predmet.ProtuStrankaListFormatedWithAdressOIB>
  <DomainObject.Predmet.ProtuStrankaListNazivFormated>
    <izvorni_sadrzaj>
      <item>NOGOMETNA ŠKOLA NOGOMETNOG KLUBA ČAKOVEC</item>
    </izvorni_sadrzaj>
    <derivirana_varijabla naziv="DomainObject.Predmet.ProtuStrankaListNazivFormated_1">
      <item>NOGOMETNA ŠKOLA NOGOMETNOG KLUBA ČAKOVEC</item>
    </derivirana_varijabla>
  </DomainObject.Predmet.ProtuStrankaListNazivFormated>
  <DomainObject.Predmet.ProtuStrankaListNazivFormatedOIB>
    <izvorni_sadrzaj>
      <item>NOGOMETNA ŠKOLA NOGOMETNOG KLUBA ČAKOVEC, OIB 61309026432</item>
    </izvorni_sadrzaj>
    <derivirana_varijabla naziv="DomainObject.Predmet.ProtuStrankaListNazivFormatedOIB_1">
      <item>NOGOMETNA ŠKOLA NOGOMETNOG KLUBA ČAKOVEC, OIB 61309026432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St-1019/2015-4</izvorni_sadrzaj>
    <derivirana_varijabla naziv="DomainObject.PoslovniBrojDokumenta_1">St-1019/2015-4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NOGOMETNA ŠKOLA NOGOMETNOG KLUBA ČAKOVEC</izvorni_sadrzaj>
    <derivirana_varijabla naziv="DomainObject.Predmet.ProtustrankaIDrugi_1">NOGOMETNA ŠKOLA NOGOMETNOG KLUBA ČAKOVEC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NOGOMETNA ŠKOLA NOGOMETNOG KLUBA ČAKOVEC, OIB 61309026432, Športska 2, 40000 Čakovec</izvorni_sadrzaj>
    <derivirana_varijabla naziv="DomainObject.Predmet.ProtustrankaIDrugiAdressOIB_1">NOGOMETNA ŠKOLA NOGOMETNOG KLUBA ČAKOVEC, OIB 61309026432, Športska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NOGOMETNA ŠKOLA NOGOMETNOG KLUBA ČAKOVEC</item>
    </izvorni_sadrzaj>
    <derivirana_varijabla naziv="DomainObject.Predmet.SudioniciListNaziv_1">
      <item>Financijska agencija</item>
      <item>NOGOMETNA ŠKOLA NOGOMETNOG KLUBA ČAKOVEC</item>
    </derivirana_varijabla>
  </DomainObject.Predmet.SudioniciListNaziv>
  <DomainObject.Predmet.SudioniciListAdressOIB>
    <izvorni_sadrzaj>
      <item>Financijska agencija, OIB 85821130368, A. Cesarca 2,42000 Varaždin</item>
      <item>NOGOMETNA ŠKOLA NOGOMETNOG KLUBA ČAKOVEC, OIB 61309026432, Športska 2,40000 Čakovec</item>
    </izvorni_sadrzaj>
    <derivirana_varijabla naziv="DomainObject.Predmet.SudioniciListAdressOIB_1">
      <item>Financijska agencija, OIB 85821130368, A. Cesarca 2,42000 Varaždin</item>
      <item>NOGOMETNA ŠKOLA NOGOMETNOG KLUBA ČAKOVEC, OIB 61309026432, Športska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1DF64-978C-4058-8A92-792AD4A1B8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2780</properties:Characters>
  <properties:Lines>91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2016-03-04T09:16:00Z</cp:lastPrinted>
  <dcterms:modified xmlns:xsi="http://www.w3.org/2001/XMLSchema-instance" xsi:type="dcterms:W3CDTF">2016-03-04T09:16:00Z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St-1019/2015-4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