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90b0e" w14:paraId="1090b0e" w:rsidRDefault="00084A6C" w:rsidP="00586B4F" w:rsidR="00586B4F">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86B4F" w:rsidP="00586B4F" w:rsidR="00586B4F">
      <w:r>
        <w:t>REPUBLIKA HRVATSKA</w:t>
      </w:r>
    </w:p>
    <w:p w:rsidRDefault="00586B4F" w:rsidP="00586B4F" w:rsidR="00586B4F">
      <w:r>
        <w:t xml:space="preserve">TRGOVAČKI SUD U SPLITU </w:t>
      </w:r>
      <w:r>
        <w:tab/>
      </w:r>
      <w:r>
        <w:tab/>
      </w:r>
      <w:r>
        <w:tab/>
      </w:r>
      <w:r>
        <w:tab/>
      </w:r>
      <w:r>
        <w:tab/>
      </w:r>
      <w:r>
        <w:tab/>
      </w:r>
    </w:p>
    <w:p w:rsidRDefault="00586B4F" w:rsidP="00586B4F" w:rsidR="00C161C4">
      <w:r>
        <w:t>Split, Sukoišanska 6</w:t>
      </w:r>
      <w:r>
        <w:tab/>
      </w:r>
      <w:r>
        <w:tab/>
      </w:r>
      <w:r>
        <w:tab/>
      </w:r>
      <w:r>
        <w:tab/>
      </w:r>
    </w:p>
    <w:p w:rsidRDefault="00586B4F" w:rsidP="00586B4F" w:rsidR="00586B4F" w:rsidRPr="00674C96">
      <w:pPr>
        <w:pStyle w:val="Naslov1"/>
        <w:jc w:val="center"/>
        <w:rPr>
          <w:b w:val="false"/>
        </w:rPr>
      </w:pPr>
      <w:r w:rsidRPr="00674C96">
        <w:rPr>
          <w:b w:val="false"/>
        </w:rPr>
        <w:t>R J E Š E N J E</w:t>
      </w:r>
    </w:p>
    <w:p w:rsidRDefault="00586B4F" w:rsidP="00586B4F" w:rsidR="00586B4F"/>
    <w:p w:rsidRDefault="00586B4F" w:rsidP="00977D95" w:rsidR="00534D6D" w:rsidRPr="00977D95">
      <w:pPr>
        <w:pStyle w:val="Tijeloteksta"/>
        <w:jc w:val="both"/>
        <w:rPr>
          <w:color w:val="FF0000"/>
        </w:rPr>
      </w:pPr>
      <w:r>
        <w:t xml:space="preserve">               </w:t>
      </w:r>
      <w:r w:rsidR="00446106">
        <w:t xml:space="preserve">  Trgovački sud u Splitu, po sucu ovog suda Katarini Mikulić,  kao stečajnom sucu, </w:t>
      </w:r>
      <w:r w:rsidR="00946C8D">
        <w:t>u stečajnom postupku nad dužnikom LAVČEVIĆ-MONTAŽA d.o.o. u stečaju, Split, Bihaćka 1</w:t>
      </w:r>
      <w:r w:rsidR="00446106" w:rsidRPr="00446106">
        <w:t>,</w:t>
      </w:r>
      <w:r w:rsidR="00946C8D">
        <w:t xml:space="preserve"> OIB:73222982621,</w:t>
      </w:r>
      <w:r w:rsidR="00446106" w:rsidRPr="00446106">
        <w:t xml:space="preserve"> </w:t>
      </w:r>
      <w:r w:rsidR="00C153A1">
        <w:t>04</w:t>
      </w:r>
      <w:r w:rsidR="00946C8D">
        <w:t>. srpnja</w:t>
      </w:r>
      <w:r w:rsidR="001C2079">
        <w:t xml:space="preserve"> 2016. godine </w:t>
      </w:r>
    </w:p>
    <w:p w:rsidRDefault="002115EA" w:rsidR="002115EA">
      <w:pPr>
        <w:ind w:firstLine="708"/>
        <w:jc w:val="center"/>
        <w:rPr>
          <w:bCs/>
        </w:rPr>
      </w:pPr>
      <w:r w:rsidRPr="006B0B44">
        <w:rPr>
          <w:bCs/>
        </w:rPr>
        <w:t xml:space="preserve">r i j e š i o </w:t>
      </w:r>
      <w:r w:rsidR="006B0B44" w:rsidRPr="006B0B44">
        <w:rPr>
          <w:bCs/>
        </w:rPr>
        <w:t xml:space="preserve"> </w:t>
      </w:r>
      <w:r w:rsidRPr="006B0B44">
        <w:rPr>
          <w:bCs/>
        </w:rPr>
        <w:t xml:space="preserve">  j e</w:t>
      </w:r>
    </w:p>
    <w:p w:rsidRDefault="00BD7C4C" w:rsidP="00446106" w:rsidR="00BD7C4C">
      <w:pPr>
        <w:jc w:val="both"/>
      </w:pPr>
    </w:p>
    <w:p w:rsidRDefault="00446106" w:rsidP="00D86E4C" w:rsidR="001D2695" w:rsidRPr="004E71B9">
      <w:pPr>
        <w:numPr>
          <w:ilvl w:val="0"/>
          <w:numId w:val="7"/>
        </w:numPr>
        <w:jc w:val="both"/>
      </w:pPr>
      <w:r>
        <w:t>S</w:t>
      </w:r>
      <w:r w:rsidRPr="00C5004D">
        <w:t>tečajn</w:t>
      </w:r>
      <w:r>
        <w:t>o</w:t>
      </w:r>
      <w:r w:rsidR="00946C8D">
        <w:t>j</w:t>
      </w:r>
      <w:r w:rsidR="00D579D0">
        <w:t xml:space="preserve"> upravitelj</w:t>
      </w:r>
      <w:r w:rsidR="00946C8D">
        <w:t>ici</w:t>
      </w:r>
      <w:r>
        <w:t xml:space="preserve"> </w:t>
      </w:r>
      <w:r w:rsidR="00946C8D">
        <w:t xml:space="preserve">Miri Hajdić, Smiljanićeva 2, Split, OIB: 33624188331 </w:t>
      </w:r>
      <w:r w:rsidR="00203439">
        <w:t xml:space="preserve">određuje se nagrada za rad </w:t>
      </w:r>
      <w:r w:rsidR="00946C8D">
        <w:t>u stečajnom postupku nad dužnikom LAVČEVIĆ-MONTAŽA d.o.o. u stečaju, Split, Bihaćka 1</w:t>
      </w:r>
      <w:r w:rsidR="00946C8D" w:rsidRPr="00446106">
        <w:t>,</w:t>
      </w:r>
      <w:r w:rsidR="00946C8D">
        <w:t xml:space="preserve"> OIB:73222982621</w:t>
      </w:r>
      <w:r w:rsidR="00D86E4C">
        <w:t xml:space="preserve"> </w:t>
      </w:r>
      <w:r w:rsidR="001D2695">
        <w:t xml:space="preserve">u iznosu </w:t>
      </w:r>
      <w:r w:rsidR="001D2695" w:rsidRPr="004E71B9">
        <w:t xml:space="preserve">od </w:t>
      </w:r>
      <w:r w:rsidR="00E8078A" w:rsidRPr="004E71B9">
        <w:t xml:space="preserve"> </w:t>
      </w:r>
      <w:r w:rsidR="004939E8" w:rsidRPr="004939E8">
        <w:t>33.509,70</w:t>
      </w:r>
      <w:r w:rsidR="00E8078A" w:rsidRPr="004939E8">
        <w:t xml:space="preserve"> </w:t>
      </w:r>
      <w:r w:rsidR="001D2695" w:rsidRPr="004E71B9">
        <w:t>kn</w:t>
      </w:r>
      <w:r w:rsidR="00CD0B37" w:rsidRPr="004E71B9">
        <w:t xml:space="preserve"> </w:t>
      </w:r>
      <w:r w:rsidR="00B53A31">
        <w:t>ne</w:t>
      </w:r>
      <w:r w:rsidR="005B7BD2" w:rsidRPr="004E71B9">
        <w:t>to</w:t>
      </w:r>
      <w:r w:rsidR="001D2695" w:rsidRPr="004E71B9">
        <w:t>.</w:t>
      </w:r>
    </w:p>
    <w:p w:rsidRDefault="00053C3D" w:rsidP="00053C3D" w:rsidR="00053C3D">
      <w:pPr>
        <w:jc w:val="both"/>
      </w:pPr>
    </w:p>
    <w:p w:rsidRDefault="0079021B" w:rsidP="00CD0B37" w:rsidR="00053C3D">
      <w:pPr>
        <w:numPr>
          <w:ilvl w:val="0"/>
          <w:numId w:val="7"/>
        </w:numPr>
        <w:jc w:val="both"/>
      </w:pPr>
      <w:r>
        <w:t>Isplata</w:t>
      </w:r>
      <w:r w:rsidR="007801B4">
        <w:t xml:space="preserve"> nagrade </w:t>
      </w:r>
      <w:r w:rsidR="00B53A31">
        <w:t xml:space="preserve">za rad </w:t>
      </w:r>
      <w:r w:rsidR="001F5949">
        <w:t xml:space="preserve">u </w:t>
      </w:r>
      <w:r w:rsidR="007801B4">
        <w:t>iznosu od</w:t>
      </w:r>
      <w:r>
        <w:t xml:space="preserve"> </w:t>
      </w:r>
      <w:r w:rsidR="004939E8" w:rsidRPr="004939E8">
        <w:t>33.509,70</w:t>
      </w:r>
      <w:r w:rsidR="00946C8D" w:rsidRPr="004939E8">
        <w:t xml:space="preserve"> </w:t>
      </w:r>
      <w:r w:rsidR="00CD0B37" w:rsidRPr="004E71B9">
        <w:t xml:space="preserve">kn </w:t>
      </w:r>
      <w:r w:rsidR="00B53A31">
        <w:t>net</w:t>
      </w:r>
      <w:r w:rsidR="005B7BD2" w:rsidRPr="004E71B9">
        <w:t xml:space="preserve">o </w:t>
      </w:r>
      <w:r w:rsidR="005B7BD2">
        <w:t>uvećan</w:t>
      </w:r>
      <w:r w:rsidR="00B53A31">
        <w:t>a</w:t>
      </w:r>
      <w:r w:rsidR="005B7BD2">
        <w:t xml:space="preserve"> za pripadajuće poreze, prireze i doprinose</w:t>
      </w:r>
      <w:r w:rsidR="00CD0B37">
        <w:t xml:space="preserve"> </w:t>
      </w:r>
      <w:r>
        <w:t xml:space="preserve">bit će izvršena </w:t>
      </w:r>
      <w:r w:rsidR="00D579D0">
        <w:t>s</w:t>
      </w:r>
      <w:r w:rsidR="00D579D0" w:rsidRPr="00C5004D">
        <w:t>tečajn</w:t>
      </w:r>
      <w:r w:rsidR="00946C8D">
        <w:t>oj upraviteljici</w:t>
      </w:r>
      <w:r w:rsidR="00D579D0">
        <w:t xml:space="preserve"> </w:t>
      </w:r>
      <w:r w:rsidR="00946C8D">
        <w:t xml:space="preserve">Miri Hajdić, Smiljanićeva 2, Split, OIB: 33624188331 </w:t>
      </w:r>
      <w:r w:rsidR="00B53A31">
        <w:t xml:space="preserve">sa računa </w:t>
      </w:r>
      <w:r w:rsidR="00946C8D">
        <w:t>stečajnog dužnika LAVČEVIĆ-MONTAŽA d.o.o. u stečaju, Split, Bihaćka 1</w:t>
      </w:r>
      <w:r w:rsidR="00946C8D" w:rsidRPr="00446106">
        <w:t>,</w:t>
      </w:r>
      <w:r w:rsidR="00946C8D">
        <w:t xml:space="preserve"> OIB:73222982621</w:t>
      </w:r>
      <w:r w:rsidR="00B53A31">
        <w:t>,</w:t>
      </w:r>
      <w:r w:rsidR="00CA6CA8">
        <w:t xml:space="preserve"> </w:t>
      </w:r>
      <w:r w:rsidR="00036E52">
        <w:t xml:space="preserve">u roku od 8 dana nakon pravomoćnosti ovog rješenja. </w:t>
      </w:r>
    </w:p>
    <w:p w:rsidRDefault="009454E7" w:rsidP="009454E7" w:rsidR="009454E7"/>
    <w:p w:rsidRDefault="009454E7" w:rsidP="009454E7" w:rsidR="009454E7">
      <w:pPr>
        <w:jc w:val="center"/>
        <w:rPr>
          <w:bCs/>
        </w:rPr>
      </w:pPr>
      <w:r>
        <w:rPr>
          <w:bCs/>
        </w:rPr>
        <w:t>Obrazloženje</w:t>
      </w:r>
    </w:p>
    <w:p w:rsidRDefault="009454E7" w:rsidP="009454E7" w:rsidR="009454E7">
      <w:pPr>
        <w:jc w:val="center"/>
        <w:rPr>
          <w:bCs/>
        </w:rPr>
      </w:pPr>
    </w:p>
    <w:p w:rsidRDefault="009454E7" w:rsidP="00946C8D" w:rsidR="00946C8D">
      <w:pPr>
        <w:pStyle w:val="Tijeloteksta-uvlaka3"/>
        <w:ind w:left="0"/>
        <w:jc w:val="both"/>
      </w:pPr>
      <w:r>
        <w:rPr>
          <w:bCs/>
        </w:rPr>
        <w:tab/>
      </w:r>
      <w:r w:rsidR="00946C8D">
        <w:t xml:space="preserve">Rješenjem ovog suda br. </w:t>
      </w:r>
      <w:r w:rsidR="00946C8D" w:rsidRPr="003A4FAE">
        <w:t>4. S</w:t>
      </w:r>
      <w:r w:rsidR="00946C8D">
        <w:t>t</w:t>
      </w:r>
      <w:r w:rsidR="00946C8D" w:rsidRPr="003A4FAE">
        <w:t>-</w:t>
      </w:r>
      <w:r w:rsidR="00946C8D">
        <w:t>220/2013 od 01. prosinca 2014</w:t>
      </w:r>
      <w:r w:rsidR="00946C8D" w:rsidRPr="003A4FAE">
        <w:t>. godine otvoren</w:t>
      </w:r>
      <w:r w:rsidR="00946C8D">
        <w:t xml:space="preserve"> je</w:t>
      </w:r>
      <w:r w:rsidR="00946C8D" w:rsidRPr="003A4FAE">
        <w:t xml:space="preserve"> stečajni postupak na</w:t>
      </w:r>
      <w:r w:rsidR="00946C8D">
        <w:t>d</w:t>
      </w:r>
      <w:r w:rsidR="00946C8D" w:rsidRPr="003A4FAE">
        <w:t xml:space="preserve"> stečajnim dužnikom</w:t>
      </w:r>
      <w:r w:rsidR="00946C8D">
        <w:t xml:space="preserve"> LAVČEVIĆ-MONTAŽA d.o.o., </w:t>
      </w:r>
      <w:r w:rsidR="00946C8D" w:rsidRPr="00486443">
        <w:t>OIB:73222982621, Split, Bihaćka 1</w:t>
      </w:r>
      <w:r w:rsidR="00946C8D">
        <w:t xml:space="preserve">. </w:t>
      </w:r>
    </w:p>
    <w:p w:rsidRDefault="00946C8D" w:rsidP="00946C8D" w:rsidR="00946C8D">
      <w:pPr>
        <w:pStyle w:val="Tijeloteksta-uvlaka3"/>
        <w:ind w:left="0"/>
        <w:jc w:val="both"/>
      </w:pPr>
    </w:p>
    <w:p w:rsidRDefault="00946C8D" w:rsidP="00946C8D" w:rsidR="00946C8D">
      <w:pPr>
        <w:pStyle w:val="Tijeloteksta-uvlaka3"/>
        <w:ind w:firstLine="708" w:left="0"/>
        <w:jc w:val="both"/>
      </w:pPr>
      <w:r w:rsidRPr="005C119E">
        <w:t>Ist</w:t>
      </w:r>
      <w:r w:rsidRPr="003A4FAE">
        <w:t>im rješenjem za stečajnog upravitelja imenovan</w:t>
      </w:r>
      <w:r>
        <w:t>a</w:t>
      </w:r>
      <w:r w:rsidRPr="003A4FAE">
        <w:t xml:space="preserve"> </w:t>
      </w:r>
      <w:r w:rsidRPr="00837CE0">
        <w:t xml:space="preserve">je  </w:t>
      </w:r>
      <w:r>
        <w:t>Mira Hajdić, Smiljanićeva 2, Split, OIB: 33624188331.</w:t>
      </w:r>
    </w:p>
    <w:p w:rsidRDefault="009454E7" w:rsidP="00946C8D" w:rsidR="009454E7">
      <w:pPr>
        <w:jc w:val="both"/>
        <w:rPr>
          <w:bCs/>
        </w:rPr>
      </w:pPr>
    </w:p>
    <w:p w:rsidRDefault="00CA6CA8" w:rsidP="00BF605C" w:rsidR="00977D95">
      <w:pPr>
        <w:jc w:val="both"/>
        <w:rPr>
          <w:bCs/>
        </w:rPr>
      </w:pPr>
      <w:r>
        <w:rPr>
          <w:bCs/>
        </w:rPr>
        <w:tab/>
        <w:t xml:space="preserve">Podneskom od </w:t>
      </w:r>
      <w:r w:rsidR="00946C8D">
        <w:rPr>
          <w:bCs/>
        </w:rPr>
        <w:t>13. lipnja 2016</w:t>
      </w:r>
      <w:r>
        <w:rPr>
          <w:bCs/>
        </w:rPr>
        <w:t>. godine stečajn</w:t>
      </w:r>
      <w:r w:rsidR="00946C8D">
        <w:rPr>
          <w:bCs/>
        </w:rPr>
        <w:t xml:space="preserve">a </w:t>
      </w:r>
      <w:r>
        <w:rPr>
          <w:bCs/>
        </w:rPr>
        <w:t>upravitelj</w:t>
      </w:r>
      <w:r w:rsidR="00946C8D">
        <w:rPr>
          <w:bCs/>
        </w:rPr>
        <w:t>ica</w:t>
      </w:r>
      <w:r>
        <w:rPr>
          <w:bCs/>
        </w:rPr>
        <w:t xml:space="preserve"> je zatraži</w:t>
      </w:r>
      <w:r w:rsidR="00946C8D">
        <w:rPr>
          <w:bCs/>
        </w:rPr>
        <w:t>la donošenje</w:t>
      </w:r>
      <w:r>
        <w:rPr>
          <w:bCs/>
        </w:rPr>
        <w:t xml:space="preserve"> rješenj</w:t>
      </w:r>
      <w:r w:rsidR="004939E8">
        <w:rPr>
          <w:bCs/>
        </w:rPr>
        <w:t>a</w:t>
      </w:r>
      <w:r>
        <w:rPr>
          <w:bCs/>
        </w:rPr>
        <w:t xml:space="preserve"> o nagradi za rad u ovom stečajnom postupku</w:t>
      </w:r>
      <w:r w:rsidR="00590477">
        <w:rPr>
          <w:bCs/>
        </w:rPr>
        <w:t xml:space="preserve">, a obzirom na unovčenu stečajnu masu od </w:t>
      </w:r>
      <w:r w:rsidR="00946C8D">
        <w:rPr>
          <w:bCs/>
        </w:rPr>
        <w:t>418.871,30</w:t>
      </w:r>
      <w:r w:rsidR="00590477">
        <w:rPr>
          <w:bCs/>
        </w:rPr>
        <w:t xml:space="preserve"> kuna. </w:t>
      </w:r>
    </w:p>
    <w:p w:rsidRDefault="00977D95" w:rsidP="00BF605C" w:rsidR="00977D95">
      <w:pPr>
        <w:jc w:val="both"/>
        <w:rPr>
          <w:bCs/>
        </w:rPr>
      </w:pPr>
    </w:p>
    <w:p w:rsidRDefault="00BF605C" w:rsidP="00977D95" w:rsidR="00BF605C">
      <w:pPr>
        <w:jc w:val="both"/>
      </w:pPr>
      <w:r>
        <w:softHyphen/>
      </w:r>
      <w:r>
        <w:softHyphen/>
      </w:r>
      <w:r>
        <w:softHyphen/>
      </w:r>
      <w:r>
        <w:softHyphen/>
      </w:r>
      <w:r>
        <w:softHyphen/>
      </w:r>
      <w:r>
        <w:softHyphen/>
      </w:r>
      <w:r>
        <w:softHyphen/>
      </w:r>
      <w:r>
        <w:softHyphen/>
      </w:r>
      <w:r>
        <w:softHyphen/>
      </w:r>
      <w:r>
        <w:softHyphen/>
      </w:r>
      <w:r>
        <w:softHyphen/>
      </w:r>
      <w:r>
        <w:softHyphen/>
      </w:r>
      <w:r>
        <w:tab/>
        <w:t xml:space="preserve">Temeljem odredbe čl. </w:t>
      </w:r>
      <w:smartTag w:element="metricconverter" w:uri="urn:schemas-microsoft-com:office:smarttags">
        <w:smartTagPr>
          <w:attr w:val="29 st" w:name="ProductID"/>
        </w:smartTagPr>
        <w:r>
          <w:t>29 st</w:t>
        </w:r>
      </w:smartTag>
      <w:r>
        <w:t xml:space="preserve">. 1 Stečajnog zakona, ( Narodne novine br. 44/96, 29/99, 129/00, 123/03, 82/06, 116/10, 25/12 i 133/12),  stečajni upravitelj ima pravo na nagradu za svoj rad te na naknadu stvarnih troškova dok prema odredbi čl. </w:t>
      </w:r>
      <w:smartTag w:element="metricconverter" w:uri="urn:schemas-microsoft-com:office:smarttags">
        <w:smartTagPr>
          <w:attr w:val="29 st" w:name="ProductID"/>
        </w:smartTagPr>
        <w:r>
          <w:t>29 st</w:t>
        </w:r>
      </w:smartTag>
      <w:r>
        <w:t xml:space="preserve">. 2 Stečajnog zakona nagradu stečajnom upravitelju rješenjem određuje stečajni sudac prema posebnom propisu kojim Vlada Republike Hrvatske utvrđuje kriterije i način obračuna i plaćanja nagrada stečajnim upraviteljima. </w:t>
      </w:r>
    </w:p>
    <w:p w:rsidRDefault="00977D95" w:rsidP="00977D95" w:rsidR="00977D95" w:rsidRPr="00977D95">
      <w:pPr>
        <w:jc w:val="both"/>
        <w:rPr>
          <w:bCs/>
        </w:rPr>
      </w:pPr>
    </w:p>
    <w:p w:rsidRDefault="00BF605C" w:rsidP="00BF605C" w:rsidR="00BF605C">
      <w:pPr>
        <w:ind w:firstLine="708"/>
        <w:jc w:val="both"/>
      </w:pPr>
      <w:r>
        <w:t xml:space="preserve">Uredbom o kriterijima i načinu obračuna  i plaćanja  nagrade  stečajnim  upraviteljima (Narodne novine br. 189 od 1. prosinca 2003. godine),  koja je stupila na snagu dana 1. prosinca 2003. godine,  utvrđeni su kriteriji  obračuna nagrade za rad stečajnih upravitelja. </w:t>
      </w:r>
    </w:p>
    <w:p w:rsidRDefault="00BF605C" w:rsidP="00BF605C" w:rsidR="00BF605C">
      <w:pPr>
        <w:ind w:firstLine="708"/>
        <w:jc w:val="both"/>
      </w:pPr>
    </w:p>
    <w:p w:rsidRDefault="00BF605C" w:rsidP="00BF605C" w:rsidR="00BF605C">
      <w:pPr>
        <w:ind w:firstLine="708"/>
        <w:jc w:val="both"/>
      </w:pPr>
      <w:r>
        <w:t>Prema  odredbi čl. 3 naprijed cit. Uredbe visinu nagrade određuje stečajni sudac uzimajući u obzir obujam poslova i rad stečajnog upravitelja te vrijednost unovčene stečajne mase dok se  prema odredbama čl. 4 cit. Uredbe  konačna nagrada stečajnom upravitelju obračunava primjenom tablice vrijednosti unovčene stečajne mase i  postotaka s tim da se konačna nagrada ograničava na  maksimalni iznos od 300.000,00 kn.</w:t>
      </w:r>
    </w:p>
    <w:p w:rsidRDefault="00BF605C" w:rsidP="00BF605C" w:rsidR="00BF605C">
      <w:pPr>
        <w:jc w:val="both"/>
      </w:pPr>
    </w:p>
    <w:p w:rsidRDefault="00BF605C" w:rsidP="00BF605C" w:rsidR="00BF605C">
      <w:pPr>
        <w:ind w:firstLine="708"/>
        <w:jc w:val="both"/>
      </w:pPr>
      <w:r>
        <w:t>U konkretnom slučaju vrijednost unovčene stečajne mase iznosi  418.871,30</w:t>
      </w:r>
      <w:r w:rsidRPr="00F9533D">
        <w:t xml:space="preserve">  </w:t>
      </w:r>
      <w:r>
        <w:t>kn.</w:t>
      </w:r>
    </w:p>
    <w:p w:rsidRDefault="00CA6CA8" w:rsidP="00CA6CA8" w:rsidR="00CA6CA8">
      <w:pPr>
        <w:jc w:val="both"/>
        <w:rPr>
          <w:bCs/>
        </w:rPr>
      </w:pPr>
    </w:p>
    <w:p w:rsidRDefault="009454E7" w:rsidP="009454E7" w:rsidR="009454E7">
      <w:pPr>
        <w:ind w:firstLine="720"/>
        <w:jc w:val="both"/>
        <w:rPr>
          <w:bCs/>
        </w:rPr>
      </w:pPr>
      <w:r>
        <w:rPr>
          <w:bCs/>
        </w:rPr>
        <w:t xml:space="preserve">Prema odredbi čl. 4. st. 1. Uredbe o kriterijima i načinu obračuna i plaćanja nagrada stečajnim upraviteljima ("Narodne novine" br. 189/03; dalje: Uredba) konačna nagrada stečajnom upravitelju obračunava se u postotku od 7-10% na vrijednost unovčene stečajne mase od 100.000,00 do 500.000,00 kn. </w:t>
      </w:r>
    </w:p>
    <w:p w:rsidRDefault="009454E7" w:rsidP="009454E7" w:rsidR="009454E7">
      <w:pPr>
        <w:jc w:val="both"/>
        <w:rPr>
          <w:bCs/>
        </w:rPr>
      </w:pPr>
    </w:p>
    <w:p w:rsidRDefault="009454E7" w:rsidP="009454E7" w:rsidR="009454E7">
      <w:pPr>
        <w:ind w:firstLine="720"/>
        <w:jc w:val="both"/>
        <w:rPr>
          <w:bCs/>
        </w:rPr>
      </w:pPr>
      <w:r>
        <w:rPr>
          <w:bCs/>
        </w:rPr>
        <w:t>S obzirom na navedeno, vodeći računa o obujmu poslova, radu i uloženom trudu stečajn</w:t>
      </w:r>
      <w:r w:rsidR="00946C8D">
        <w:rPr>
          <w:bCs/>
        </w:rPr>
        <w:t>e</w:t>
      </w:r>
      <w:r>
        <w:rPr>
          <w:bCs/>
        </w:rPr>
        <w:t xml:space="preserve"> upravitelj</w:t>
      </w:r>
      <w:r w:rsidR="00946C8D">
        <w:rPr>
          <w:bCs/>
        </w:rPr>
        <w:t>ice</w:t>
      </w:r>
      <w:r>
        <w:rPr>
          <w:bCs/>
        </w:rPr>
        <w:t xml:space="preserve">, primjenom odredbe </w:t>
      </w:r>
      <w:r>
        <w:t xml:space="preserve">čl. 29. st. 1. i 2. SZ-a </w:t>
      </w:r>
      <w:r>
        <w:rPr>
          <w:bCs/>
        </w:rPr>
        <w:t>i čl. 4. st. 1. Uredbe, ovaj sud je prihvatio prijedlog stečajn</w:t>
      </w:r>
      <w:r w:rsidR="00946C8D">
        <w:rPr>
          <w:bCs/>
        </w:rPr>
        <w:t>e</w:t>
      </w:r>
      <w:r>
        <w:rPr>
          <w:bCs/>
        </w:rPr>
        <w:t xml:space="preserve"> upravitelj</w:t>
      </w:r>
      <w:r w:rsidR="00946C8D">
        <w:rPr>
          <w:bCs/>
        </w:rPr>
        <w:t>ice</w:t>
      </w:r>
      <w:r>
        <w:rPr>
          <w:bCs/>
        </w:rPr>
        <w:t xml:space="preserve"> te </w:t>
      </w:r>
      <w:r w:rsidR="00946C8D">
        <w:rPr>
          <w:bCs/>
        </w:rPr>
        <w:t>joj</w:t>
      </w:r>
      <w:r>
        <w:rPr>
          <w:bCs/>
        </w:rPr>
        <w:t xml:space="preserve"> je odredio nagradu u visini </w:t>
      </w:r>
      <w:r w:rsidRPr="00977D95">
        <w:rPr>
          <w:bCs/>
        </w:rPr>
        <w:t xml:space="preserve">od </w:t>
      </w:r>
      <w:r w:rsidR="00946C8D" w:rsidRPr="00977D95">
        <w:rPr>
          <w:bCs/>
        </w:rPr>
        <w:t>8</w:t>
      </w:r>
      <w:r w:rsidRPr="00977D95">
        <w:rPr>
          <w:bCs/>
        </w:rPr>
        <w:t xml:space="preserve">% vrijednosti </w:t>
      </w:r>
      <w:r>
        <w:rPr>
          <w:bCs/>
        </w:rPr>
        <w:t>unovčene stečajne mase (</w:t>
      </w:r>
      <w:r w:rsidR="00946C8D" w:rsidRPr="00977D95">
        <w:rPr>
          <w:bCs/>
        </w:rPr>
        <w:t>8</w:t>
      </w:r>
      <w:r w:rsidRPr="00977D95">
        <w:rPr>
          <w:bCs/>
        </w:rPr>
        <w:t xml:space="preserve">% od </w:t>
      </w:r>
      <w:r w:rsidR="00946C8D" w:rsidRPr="00977D95">
        <w:rPr>
          <w:bCs/>
        </w:rPr>
        <w:t>418.871,30</w:t>
      </w:r>
      <w:r w:rsidRPr="00977D95">
        <w:rPr>
          <w:bCs/>
        </w:rPr>
        <w:t xml:space="preserve"> kn</w:t>
      </w:r>
      <w:r>
        <w:rPr>
          <w:bCs/>
        </w:rPr>
        <w:t xml:space="preserve">).  </w:t>
      </w:r>
    </w:p>
    <w:p w:rsidRDefault="00BF605C" w:rsidP="009454E7" w:rsidR="00BF605C">
      <w:pPr>
        <w:ind w:firstLine="720"/>
        <w:jc w:val="both"/>
        <w:rPr>
          <w:bCs/>
        </w:rPr>
      </w:pPr>
    </w:p>
    <w:p w:rsidRDefault="00BF605C" w:rsidP="00BF605C" w:rsidR="00BF605C">
      <w:pPr>
        <w:ind w:firstLine="708"/>
        <w:jc w:val="both"/>
      </w:pPr>
      <w:r>
        <w:t>Aktivnosti stečajne upraviteljice u ovom stečajnom postupku u bitnom su se sastojale od  poslova vezanih za ispitivanje  prijava tražbina  stečajnih vjerovnika  koje  do tada nisu bile isp</w:t>
      </w:r>
      <w:r w:rsidR="00977D95">
        <w:t xml:space="preserve">itane, svih poslova vezanih za </w:t>
      </w:r>
      <w:r>
        <w:t xml:space="preserve">unovčenje imovine stečajnog dužnika koja je predstavljala stečajnu masu, dostavljanju pisanih izvješća stečajnom sudu, te poslova vezanih za   sređivanje i zbrinjavanje  poslovne </w:t>
      </w:r>
      <w:r w:rsidR="00977D95">
        <w:t>dokumentacije stečajnog dužnika, a stečajni dužnik je imao i 37 zaposlenika u vrijeme otvaranja stečajnog postupka.</w:t>
      </w:r>
    </w:p>
    <w:p w:rsidRDefault="00BF605C" w:rsidP="00BF605C" w:rsidR="00BF605C">
      <w:pPr>
        <w:ind w:firstLine="708"/>
        <w:jc w:val="both"/>
      </w:pPr>
    </w:p>
    <w:p w:rsidRDefault="00BF605C" w:rsidP="00BF605C" w:rsidR="00BF605C" w:rsidRPr="00BF605C">
      <w:pPr>
        <w:ind w:firstLine="708"/>
        <w:jc w:val="both"/>
      </w:pPr>
      <w:r>
        <w:t>Uzimajući u obzir naprijed istaknute okolnosti, vrijednost unovčene stečajne mase koja, kako je to već naprijed navedeno u konkretnom slučaju iznosi 418.871,30</w:t>
      </w:r>
      <w:r w:rsidRPr="00F9533D">
        <w:t xml:space="preserve">  </w:t>
      </w:r>
      <w:r>
        <w:t xml:space="preserve">kn, stečajnoj upraviteljici pripada nagrada  u iznosu od </w:t>
      </w:r>
      <w:r w:rsidR="00977D95">
        <w:t>8</w:t>
      </w:r>
      <w:r>
        <w:t xml:space="preserve"> %  od vrijednosti unovčene stečajne mase </w:t>
      </w:r>
      <w:r w:rsidR="00977D95">
        <w:t>od 481.871,30 kuna</w:t>
      </w:r>
      <w:r>
        <w:t xml:space="preserve"> što iznosi </w:t>
      </w:r>
      <w:r w:rsidR="00977D95">
        <w:t>33.509,70 kn</w:t>
      </w:r>
      <w:r>
        <w:t xml:space="preserve">. Prema prijedlogu stečajne upraviteljice iz podneska predanog sudu dana 13. lipnja 2016. godine, ona je predložila da joj se odobri isplata nagrade u netto iznosu od </w:t>
      </w:r>
      <w:r w:rsidRPr="00977D95">
        <w:t>35.330,70 kuna</w:t>
      </w:r>
      <w:r>
        <w:t>, koji iznos valja uvećati za obračunate pripadaj</w:t>
      </w:r>
      <w:r w:rsidR="00977D95">
        <w:t>uće poreze, prireze i doprinose, a sud je prihvatio njen prijedlog u visini od 8% od unovčene stečajne mase.</w:t>
      </w:r>
    </w:p>
    <w:p w:rsidRDefault="00CA6CA8" w:rsidP="009454E7" w:rsidR="00CA6CA8">
      <w:pPr>
        <w:ind w:firstLine="720"/>
        <w:jc w:val="both"/>
        <w:rPr>
          <w:bCs/>
        </w:rPr>
      </w:pPr>
    </w:p>
    <w:p w:rsidRDefault="00CA6CA8" w:rsidP="00CA6CA8" w:rsidR="00CA6CA8">
      <w:pPr>
        <w:ind w:firstLine="708"/>
        <w:jc w:val="both"/>
      </w:pPr>
      <w:r>
        <w:t xml:space="preserve">Slijedom iznijetog, odlučeno je kao u izreci rješenja.  </w:t>
      </w:r>
    </w:p>
    <w:p w:rsidRDefault="00816B77" w:rsidP="00977D95" w:rsidR="00816B77"/>
    <w:p w:rsidRDefault="00B97552" w:rsidP="00977D95" w:rsidR="00977D95">
      <w:pPr>
        <w:jc w:val="center"/>
      </w:pPr>
      <w:r>
        <w:t xml:space="preserve">U Splitu, </w:t>
      </w:r>
      <w:r w:rsidR="00C153A1">
        <w:t>04</w:t>
      </w:r>
      <w:r w:rsidR="00946C8D">
        <w:t>. srpnja</w:t>
      </w:r>
      <w:r w:rsidR="009E13B1">
        <w:t xml:space="preserve"> 2016</w:t>
      </w:r>
      <w:r w:rsidR="0070590C">
        <w:t xml:space="preserve">. godine </w:t>
      </w:r>
      <w:r w:rsidR="00446106">
        <w:t xml:space="preserve"> </w:t>
      </w:r>
    </w:p>
    <w:p w:rsidRDefault="002115EA" w:rsidP="00446106" w:rsidR="005A4D3A">
      <w:pPr>
        <w:ind w:firstLine="708" w:left="3540"/>
        <w:jc w:val="right"/>
      </w:pPr>
      <w:r>
        <w:tab/>
      </w:r>
      <w:r>
        <w:tab/>
      </w:r>
      <w:r w:rsidR="009E13B1">
        <w:t>SUDAC</w:t>
      </w:r>
    </w:p>
    <w:p w:rsidRDefault="00977D95" w:rsidP="00446106" w:rsidR="00977D95">
      <w:pPr>
        <w:ind w:firstLine="708" w:left="3540"/>
        <w:jc w:val="right"/>
      </w:pPr>
    </w:p>
    <w:p w:rsidRDefault="00A368E2" w:rsidP="00977D95" w:rsidR="00A368E2"/>
    <w:p w:rsidRDefault="002115EA" w:rsidP="00446106" w:rsidR="004F2764" w:rsidRPr="00446106">
      <w:pPr>
        <w:jc w:val="right"/>
      </w:pPr>
      <w:r>
        <w:tab/>
      </w:r>
      <w:r>
        <w:tab/>
      </w:r>
      <w:r>
        <w:tab/>
      </w:r>
      <w:r>
        <w:tab/>
      </w:r>
      <w:r>
        <w:tab/>
      </w:r>
      <w:r>
        <w:tab/>
      </w:r>
      <w:r>
        <w:tab/>
      </w:r>
      <w:r>
        <w:tab/>
      </w:r>
      <w:r w:rsidR="00446106" w:rsidRPr="00446106">
        <w:t>Katarina Mikulić</w:t>
      </w:r>
    </w:p>
    <w:p w:rsidRDefault="00816B77" w:rsidR="00816B77">
      <w:pPr>
        <w:jc w:val="both"/>
      </w:pPr>
    </w:p>
    <w:p w:rsidRDefault="002115EA" w:rsidR="0046393F">
      <w:pPr>
        <w:jc w:val="both"/>
      </w:pPr>
      <w:r>
        <w:t xml:space="preserve">POUKA O PRAVNOM LIJEKU: Protiv ovog rješenja dopuštena je žalba Visokom trgovačkom sudu Republike Hrvatske u Zagrebu. Žalba se podnosi </w:t>
      </w:r>
      <w:r w:rsidR="00833C8B">
        <w:t xml:space="preserve">putem ovog suda u 2 primjerka, </w:t>
      </w:r>
      <w:r>
        <w:t xml:space="preserve"> u roku od 8 dana od dana dostave rješenja.</w:t>
      </w:r>
      <w:r>
        <w:tab/>
      </w:r>
    </w:p>
    <w:p w:rsidRDefault="002115EA" w:rsidR="002115EA">
      <w:pPr>
        <w:jc w:val="both"/>
      </w:pPr>
      <w:r>
        <w:t>DNA:</w:t>
      </w:r>
    </w:p>
    <w:p w:rsidRDefault="00446106" w:rsidP="00446106" w:rsidR="009E13B1">
      <w:pPr>
        <w:numPr>
          <w:ilvl w:val="0"/>
          <w:numId w:val="12"/>
        </w:numPr>
        <w:jc w:val="both"/>
      </w:pPr>
      <w:r>
        <w:t>stečajn</w:t>
      </w:r>
      <w:r w:rsidR="009E13B1">
        <w:t>o</w:t>
      </w:r>
      <w:r w:rsidR="00946C8D">
        <w:t>j</w:t>
      </w:r>
      <w:r w:rsidR="009E13B1">
        <w:t xml:space="preserve"> upravitelj</w:t>
      </w:r>
      <w:r w:rsidR="00946C8D">
        <w:t>ici</w:t>
      </w:r>
    </w:p>
    <w:p w:rsidRDefault="009E13B1" w:rsidP="00446106" w:rsidR="009E13B1">
      <w:pPr>
        <w:numPr>
          <w:ilvl w:val="0"/>
          <w:numId w:val="12"/>
        </w:numPr>
        <w:jc w:val="both"/>
      </w:pPr>
      <w:r>
        <w:t>e-oglasna ploča suda</w:t>
      </w:r>
    </w:p>
    <w:p w:rsidRDefault="009E13B1" w:rsidP="007A7AC2" w:rsidR="00B73E80">
      <w:pPr>
        <w:numPr>
          <w:ilvl w:val="0"/>
          <w:numId w:val="12"/>
        </w:numPr>
        <w:jc w:val="both"/>
      </w:pPr>
      <w:r>
        <w:t xml:space="preserve">spis </w:t>
      </w:r>
    </w:p>
    <w:sectPr w:rsidSect="00BF605C" w:rsidR="00B73E80">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2C38" w:rsidR="00952C38">
      <w:r>
        <w:separator/>
      </w:r>
    </w:p>
  </w:endnote>
  <w:endnote w:id="0" w:type="continuationSeparator">
    <w:p w:rsidRDefault="00952C38" w:rsidR="00952C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542412"/>
      <w:docPartObj>
        <w:docPartGallery w:val="Page Numbers (Bottom of Page)"/>
        <w:docPartUnique/>
      </w:docPartObj>
    </w:sdtPr>
    <w:sdtEndPr/>
    <w:sdtContent>
      <w:p w:rsidRDefault="00AA4DD0" w:rsidR="00AA4DD0">
        <w:pPr>
          <w:pStyle w:val="Podnoje"/>
          <w:jc w:val="center"/>
        </w:pPr>
        <w:r>
          <w:fldChar w:fldCharType="begin"/>
        </w:r>
        <w:r>
          <w:instrText>PAGE   \* MERGEFORMAT</w:instrText>
        </w:r>
        <w:r>
          <w:fldChar w:fldCharType="separate"/>
        </w:r>
        <w:r w:rsidR="0086313F">
          <w:rPr>
            <w:noProof/>
          </w:rPr>
          <w:t>2</w:t>
        </w:r>
        <w:r>
          <w:fldChar w:fldCharType="end"/>
        </w:r>
      </w:p>
    </w:sdtContent>
  </w:sdt>
  <w:p w:rsidRDefault="00AA4DD0" w:rsidR="00AA4DD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2C38" w:rsidR="00952C38">
      <w:r>
        <w:separator/>
      </w:r>
    </w:p>
  </w:footnote>
  <w:footnote w:id="0" w:type="continuationSeparator">
    <w:p w:rsidRDefault="00952C38" w:rsidR="00952C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6D19" w:rsidP="006706A3" w:rsidR="00DF6D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DF6D19" w:rsidP="005E09DB" w:rsidR="00DF6D1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6D19" w:rsidP="00446106" w:rsidR="00DF6D19">
    <w:pPr>
      <w:pStyle w:val="Zaglavlje"/>
      <w:framePr w:y="-32" w:x="1516" w:vAnchor="text" w:hAnchor="page" w:wrap="around"/>
      <w:rPr>
        <w:rStyle w:val="Brojstranice"/>
      </w:rPr>
    </w:pPr>
    <w:r>
      <w:rPr>
        <w:rStyle w:val="Brojstranice"/>
      </w:rPr>
      <w:t xml:space="preserve">                                                                    </w:t>
    </w:r>
  </w:p>
  <w:p w:rsidRDefault="009113AA" w:rsidP="00446106" w:rsidR="00DF6D19">
    <w:pPr>
      <w:pStyle w:val="Zaglavlje"/>
      <w:jc w:val="right"/>
    </w:pPr>
    <w:r>
      <w:t>4.</w:t>
    </w:r>
    <w:r w:rsidR="00446106">
      <w:t>St-</w:t>
    </w:r>
    <w:r w:rsidR="00946C8D">
      <w:t>220/2013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6106" w:rsidP="00446106" w:rsidR="00446106">
    <w:pPr>
      <w:pStyle w:val="Zaglavlje"/>
      <w:jc w:val="right"/>
    </w:pPr>
    <w:r>
      <w:t>4</w:t>
    </w:r>
    <w:r w:rsidR="009113AA">
      <w:t>.</w:t>
    </w:r>
    <w:r>
      <w:t>St-</w:t>
    </w:r>
    <w:r w:rsidR="00946C8D">
      <w:t>220/2013</w:t>
    </w:r>
  </w:p>
  <w:p w:rsidRDefault="00446106" w:rsidR="0044610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FB3179"/>
    <w:multiLevelType w:val="hybridMultilevel"/>
    <w:tmpl w:val="706C3AFA"/>
    <w:lvl w:tplc="1FA0C5A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13746B66"/>
    <w:multiLevelType w:val="hybridMultilevel"/>
    <w:tmpl w:val="2CC6F6E8"/>
    <w:lvl w:tplc="B40CBB5C" w:ilvl="0">
      <w:start w:val="1"/>
      <w:numFmt w:val="upperRoman"/>
      <w:lvlText w:val="%1."/>
      <w:lvlJc w:val="left"/>
      <w:pPr>
        <w:tabs>
          <w:tab w:pos="1440" w:val="num"/>
        </w:tabs>
        <w:ind w:hanging="720" w:left="1440"/>
      </w:pPr>
      <w:rPr>
        <w:rFonts w:hint="default"/>
        <w:b w:val="false"/>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25C3660F"/>
    <w:multiLevelType w:val="hybridMultilevel"/>
    <w:tmpl w:val="8F5A08DA"/>
    <w:lvl w:tplc="17321FD4"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62F115A"/>
    <w:multiLevelType w:val="hybridMultilevel"/>
    <w:tmpl w:val="7632FE3C"/>
    <w:lvl w:tplc="2E1C4F60"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E203B6C"/>
    <w:multiLevelType w:val="hybridMultilevel"/>
    <w:tmpl w:val="DB0CD768"/>
    <w:lvl w:tplc="C20A7D0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5">
    <w:nsid w:val="2ECD2525"/>
    <w:multiLevelType w:val="hybridMultilevel"/>
    <w:tmpl w:val="83D4ED9C"/>
    <w:lvl w:tplc="041A000F" w:ilvl="0">
      <w:start w:val="1"/>
      <w:numFmt w:val="decimal"/>
      <w:lvlText w:val="%1."/>
      <w:lvlJc w:val="left"/>
      <w:pPr>
        <w:tabs>
          <w:tab w:pos="720" w:val="num"/>
        </w:tabs>
        <w:ind w:hanging="360" w:left="720"/>
      </w:pPr>
      <w:rPr>
        <w:rFonts w:hint="default"/>
      </w:rPr>
    </w:lvl>
    <w:lvl w:tplc="1F1029F4" w:ilvl="1">
      <w:start w:val="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BE33EAE"/>
    <w:multiLevelType w:val="hybridMultilevel"/>
    <w:tmpl w:val="A46A1594"/>
    <w:lvl w:tplc="39445A2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50214F53"/>
    <w:multiLevelType w:val="hybridMultilevel"/>
    <w:tmpl w:val="D5BC4B98"/>
    <w:lvl w:tplc="64D247B8"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1D94942"/>
    <w:multiLevelType w:val="hybridMultilevel"/>
    <w:tmpl w:val="2B50190C"/>
    <w:lvl w:tplc="0624099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5CF44891"/>
    <w:multiLevelType w:val="hybridMultilevel"/>
    <w:tmpl w:val="0F36CF12"/>
    <w:lvl w:tplc="7780DB6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F214883"/>
    <w:multiLevelType w:val="hybridMultilevel"/>
    <w:tmpl w:val="CCC2EB52"/>
    <w:lvl w:tplc="8696C798"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1">
    <w:nsid w:val="6B8D4B25"/>
    <w:multiLevelType w:val="hybridMultilevel"/>
    <w:tmpl w:val="098ECEB0"/>
    <w:lvl w:tplc="23F25A64" w:ilvl="0">
      <w:start w:val="1"/>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12">
    <w:nsid w:val="7C7037B3"/>
    <w:multiLevelType w:val="hybridMultilevel"/>
    <w:tmpl w:val="2E48C48E"/>
    <w:lvl w:tplc="2A8CA5C8" w:ilvl="0">
      <w:start w:val="1"/>
      <w:numFmt w:val="upperRoman"/>
      <w:lvlText w:val="%1."/>
      <w:lvlJc w:val="left"/>
      <w:pPr>
        <w:tabs>
          <w:tab w:pos="1428" w:val="num"/>
        </w:tabs>
        <w:ind w:hanging="720" w:left="142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10"/>
  </w:num>
  <w:num w:numId="2">
    <w:abstractNumId w:val="4"/>
  </w:num>
  <w:num w:numId="3">
    <w:abstractNumId w:val="8"/>
  </w:num>
  <w:num w:numId="4">
    <w:abstractNumId w:val="5"/>
  </w:num>
  <w:num w:numId="5">
    <w:abstractNumId w:val="3"/>
  </w:num>
  <w:num w:numId="6">
    <w:abstractNumId w:val="12"/>
  </w:num>
  <w:num w:numId="7">
    <w:abstractNumId w:val="0"/>
  </w:num>
  <w:num w:numId="8">
    <w:abstractNumId w:val="1"/>
  </w:num>
  <w:num w:numId="9">
    <w:abstractNumId w:val="11"/>
  </w:num>
  <w:num w:numId="10">
    <w:abstractNumId w:val="6"/>
  </w:num>
  <w:num w:numId="11">
    <w:abstractNumId w:val="9"/>
  </w:num>
  <w:num w:numId="12">
    <w:abstractNumId w:val="7"/>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7089"/>
    <w:rsid w:val="000006E2"/>
    <w:rsid w:val="000007A3"/>
    <w:rsid w:val="000018CA"/>
    <w:rsid w:val="00011417"/>
    <w:rsid w:val="00011CBC"/>
    <w:rsid w:val="00014787"/>
    <w:rsid w:val="00017B6C"/>
    <w:rsid w:val="0002546C"/>
    <w:rsid w:val="00036E52"/>
    <w:rsid w:val="0004120C"/>
    <w:rsid w:val="00053C3D"/>
    <w:rsid w:val="00056C9B"/>
    <w:rsid w:val="0006124F"/>
    <w:rsid w:val="0006153A"/>
    <w:rsid w:val="00063A7B"/>
    <w:rsid w:val="0007253D"/>
    <w:rsid w:val="000750F2"/>
    <w:rsid w:val="00081A75"/>
    <w:rsid w:val="00084A6C"/>
    <w:rsid w:val="000859A3"/>
    <w:rsid w:val="000901D8"/>
    <w:rsid w:val="00092C38"/>
    <w:rsid w:val="000941E0"/>
    <w:rsid w:val="000A1AAA"/>
    <w:rsid w:val="000B0084"/>
    <w:rsid w:val="000B20D2"/>
    <w:rsid w:val="000B5B6A"/>
    <w:rsid w:val="000D754D"/>
    <w:rsid w:val="000E3089"/>
    <w:rsid w:val="000E4D17"/>
    <w:rsid w:val="000E6C10"/>
    <w:rsid w:val="000E7FEB"/>
    <w:rsid w:val="001019AB"/>
    <w:rsid w:val="001072D2"/>
    <w:rsid w:val="0010747A"/>
    <w:rsid w:val="00112805"/>
    <w:rsid w:val="00126890"/>
    <w:rsid w:val="001311E8"/>
    <w:rsid w:val="001329F9"/>
    <w:rsid w:val="001417CE"/>
    <w:rsid w:val="0014368B"/>
    <w:rsid w:val="00146B8F"/>
    <w:rsid w:val="0014717E"/>
    <w:rsid w:val="00150BEB"/>
    <w:rsid w:val="001603AA"/>
    <w:rsid w:val="00160DE9"/>
    <w:rsid w:val="0016294C"/>
    <w:rsid w:val="001675A2"/>
    <w:rsid w:val="001701D7"/>
    <w:rsid w:val="001715FB"/>
    <w:rsid w:val="0017521C"/>
    <w:rsid w:val="001834F6"/>
    <w:rsid w:val="001855B4"/>
    <w:rsid w:val="00186C68"/>
    <w:rsid w:val="00196B79"/>
    <w:rsid w:val="001A7702"/>
    <w:rsid w:val="001C2079"/>
    <w:rsid w:val="001C3BB6"/>
    <w:rsid w:val="001C42DC"/>
    <w:rsid w:val="001C4F58"/>
    <w:rsid w:val="001D0847"/>
    <w:rsid w:val="001D0D54"/>
    <w:rsid w:val="001D2695"/>
    <w:rsid w:val="001D7DCA"/>
    <w:rsid w:val="001F283D"/>
    <w:rsid w:val="001F2AE9"/>
    <w:rsid w:val="001F544A"/>
    <w:rsid w:val="001F5949"/>
    <w:rsid w:val="00203439"/>
    <w:rsid w:val="00203A2A"/>
    <w:rsid w:val="00203F3D"/>
    <w:rsid w:val="002065F1"/>
    <w:rsid w:val="002115EA"/>
    <w:rsid w:val="00213F80"/>
    <w:rsid w:val="00223FCF"/>
    <w:rsid w:val="00232CB6"/>
    <w:rsid w:val="002449B2"/>
    <w:rsid w:val="00245087"/>
    <w:rsid w:val="002737E9"/>
    <w:rsid w:val="00275EF7"/>
    <w:rsid w:val="0027710C"/>
    <w:rsid w:val="002818C1"/>
    <w:rsid w:val="0028227A"/>
    <w:rsid w:val="00282E92"/>
    <w:rsid w:val="00291568"/>
    <w:rsid w:val="002927FE"/>
    <w:rsid w:val="0029283A"/>
    <w:rsid w:val="002A5EE1"/>
    <w:rsid w:val="002B597C"/>
    <w:rsid w:val="002B7D20"/>
    <w:rsid w:val="002C5756"/>
    <w:rsid w:val="002C635C"/>
    <w:rsid w:val="002C712F"/>
    <w:rsid w:val="002D02FF"/>
    <w:rsid w:val="002D1FF2"/>
    <w:rsid w:val="002E1E40"/>
    <w:rsid w:val="002E7B01"/>
    <w:rsid w:val="002F1411"/>
    <w:rsid w:val="002F27B1"/>
    <w:rsid w:val="002F5D36"/>
    <w:rsid w:val="00301497"/>
    <w:rsid w:val="0031645A"/>
    <w:rsid w:val="00316DBA"/>
    <w:rsid w:val="00327E4E"/>
    <w:rsid w:val="0034085F"/>
    <w:rsid w:val="00345581"/>
    <w:rsid w:val="003609FA"/>
    <w:rsid w:val="00363292"/>
    <w:rsid w:val="00365814"/>
    <w:rsid w:val="00372D26"/>
    <w:rsid w:val="00373FD2"/>
    <w:rsid w:val="003844DD"/>
    <w:rsid w:val="00385198"/>
    <w:rsid w:val="00397FCB"/>
    <w:rsid w:val="003A6192"/>
    <w:rsid w:val="003B0AB4"/>
    <w:rsid w:val="003B1E1F"/>
    <w:rsid w:val="003B5336"/>
    <w:rsid w:val="003C2A74"/>
    <w:rsid w:val="003C3D20"/>
    <w:rsid w:val="003C5381"/>
    <w:rsid w:val="003C6F0A"/>
    <w:rsid w:val="003D0966"/>
    <w:rsid w:val="003E050F"/>
    <w:rsid w:val="003E3DB2"/>
    <w:rsid w:val="003E6B62"/>
    <w:rsid w:val="003F2577"/>
    <w:rsid w:val="003F77B4"/>
    <w:rsid w:val="004019C2"/>
    <w:rsid w:val="00411EB9"/>
    <w:rsid w:val="00412925"/>
    <w:rsid w:val="00415A4E"/>
    <w:rsid w:val="00415E89"/>
    <w:rsid w:val="00417519"/>
    <w:rsid w:val="004221CA"/>
    <w:rsid w:val="004356C8"/>
    <w:rsid w:val="00435B05"/>
    <w:rsid w:val="004456F9"/>
    <w:rsid w:val="00446106"/>
    <w:rsid w:val="004478A1"/>
    <w:rsid w:val="00461980"/>
    <w:rsid w:val="0046393F"/>
    <w:rsid w:val="004662D7"/>
    <w:rsid w:val="00473EA8"/>
    <w:rsid w:val="00476485"/>
    <w:rsid w:val="004939E8"/>
    <w:rsid w:val="00495653"/>
    <w:rsid w:val="00496E5A"/>
    <w:rsid w:val="004A0E96"/>
    <w:rsid w:val="004A598C"/>
    <w:rsid w:val="004B32BF"/>
    <w:rsid w:val="004B7329"/>
    <w:rsid w:val="004D2562"/>
    <w:rsid w:val="004D4755"/>
    <w:rsid w:val="004D788E"/>
    <w:rsid w:val="004E03DE"/>
    <w:rsid w:val="004E1E9A"/>
    <w:rsid w:val="004E71B9"/>
    <w:rsid w:val="004F2764"/>
    <w:rsid w:val="004F3274"/>
    <w:rsid w:val="004F36CD"/>
    <w:rsid w:val="004F4335"/>
    <w:rsid w:val="004F60B0"/>
    <w:rsid w:val="00524F9D"/>
    <w:rsid w:val="00527222"/>
    <w:rsid w:val="00534D6D"/>
    <w:rsid w:val="00536EF6"/>
    <w:rsid w:val="00541F63"/>
    <w:rsid w:val="00542C51"/>
    <w:rsid w:val="00543B08"/>
    <w:rsid w:val="00564A0A"/>
    <w:rsid w:val="00564F37"/>
    <w:rsid w:val="005717CE"/>
    <w:rsid w:val="00577CB5"/>
    <w:rsid w:val="00577D1F"/>
    <w:rsid w:val="00583BCA"/>
    <w:rsid w:val="00586B4F"/>
    <w:rsid w:val="00590477"/>
    <w:rsid w:val="00595BEC"/>
    <w:rsid w:val="00595C45"/>
    <w:rsid w:val="005A1A78"/>
    <w:rsid w:val="005A4D3A"/>
    <w:rsid w:val="005A6862"/>
    <w:rsid w:val="005A7CF2"/>
    <w:rsid w:val="005B1BE8"/>
    <w:rsid w:val="005B2AB9"/>
    <w:rsid w:val="005B5B25"/>
    <w:rsid w:val="005B7BD2"/>
    <w:rsid w:val="005E09DB"/>
    <w:rsid w:val="005E3883"/>
    <w:rsid w:val="005E5514"/>
    <w:rsid w:val="005E6620"/>
    <w:rsid w:val="005E798D"/>
    <w:rsid w:val="005E7E9C"/>
    <w:rsid w:val="005F07FA"/>
    <w:rsid w:val="005F165E"/>
    <w:rsid w:val="005F6E6D"/>
    <w:rsid w:val="005F7335"/>
    <w:rsid w:val="00624961"/>
    <w:rsid w:val="006338EE"/>
    <w:rsid w:val="006361FD"/>
    <w:rsid w:val="00656727"/>
    <w:rsid w:val="0066444F"/>
    <w:rsid w:val="00665B06"/>
    <w:rsid w:val="006706A3"/>
    <w:rsid w:val="00687305"/>
    <w:rsid w:val="00687A46"/>
    <w:rsid w:val="006905CD"/>
    <w:rsid w:val="00692981"/>
    <w:rsid w:val="00692F8A"/>
    <w:rsid w:val="00694599"/>
    <w:rsid w:val="006A1C72"/>
    <w:rsid w:val="006A26DA"/>
    <w:rsid w:val="006B0B44"/>
    <w:rsid w:val="006B5A81"/>
    <w:rsid w:val="006B6B99"/>
    <w:rsid w:val="006B78AF"/>
    <w:rsid w:val="006C5EF8"/>
    <w:rsid w:val="006C6528"/>
    <w:rsid w:val="006D0C06"/>
    <w:rsid w:val="006D2434"/>
    <w:rsid w:val="006D3DAA"/>
    <w:rsid w:val="006D4245"/>
    <w:rsid w:val="006E3FA3"/>
    <w:rsid w:val="006E6031"/>
    <w:rsid w:val="006E7376"/>
    <w:rsid w:val="006F31A5"/>
    <w:rsid w:val="006F6098"/>
    <w:rsid w:val="00703B97"/>
    <w:rsid w:val="00704696"/>
    <w:rsid w:val="0070590C"/>
    <w:rsid w:val="007164C0"/>
    <w:rsid w:val="00721748"/>
    <w:rsid w:val="00722F19"/>
    <w:rsid w:val="007236C2"/>
    <w:rsid w:val="00731035"/>
    <w:rsid w:val="007327AB"/>
    <w:rsid w:val="00744BBC"/>
    <w:rsid w:val="00757C9C"/>
    <w:rsid w:val="007637DE"/>
    <w:rsid w:val="0076684F"/>
    <w:rsid w:val="00766908"/>
    <w:rsid w:val="00766996"/>
    <w:rsid w:val="007673C4"/>
    <w:rsid w:val="007801B4"/>
    <w:rsid w:val="0078205C"/>
    <w:rsid w:val="00784345"/>
    <w:rsid w:val="0079021B"/>
    <w:rsid w:val="0079034F"/>
    <w:rsid w:val="00793AD6"/>
    <w:rsid w:val="00796F0B"/>
    <w:rsid w:val="007A6F24"/>
    <w:rsid w:val="007A7AC2"/>
    <w:rsid w:val="007A7FED"/>
    <w:rsid w:val="007C2964"/>
    <w:rsid w:val="007C33BC"/>
    <w:rsid w:val="007C4646"/>
    <w:rsid w:val="007C6066"/>
    <w:rsid w:val="007D4829"/>
    <w:rsid w:val="007E00FA"/>
    <w:rsid w:val="007E3D87"/>
    <w:rsid w:val="007E6CA0"/>
    <w:rsid w:val="007F1B7B"/>
    <w:rsid w:val="007F54DB"/>
    <w:rsid w:val="008037E5"/>
    <w:rsid w:val="008041F5"/>
    <w:rsid w:val="00804804"/>
    <w:rsid w:val="0081036C"/>
    <w:rsid w:val="00816B77"/>
    <w:rsid w:val="00833201"/>
    <w:rsid w:val="00833C8B"/>
    <w:rsid w:val="00837A37"/>
    <w:rsid w:val="008474D5"/>
    <w:rsid w:val="0085053B"/>
    <w:rsid w:val="00850D32"/>
    <w:rsid w:val="00852A28"/>
    <w:rsid w:val="0086313F"/>
    <w:rsid w:val="00870AF1"/>
    <w:rsid w:val="008715BF"/>
    <w:rsid w:val="00875606"/>
    <w:rsid w:val="00881FE3"/>
    <w:rsid w:val="00882637"/>
    <w:rsid w:val="00882C91"/>
    <w:rsid w:val="008834C9"/>
    <w:rsid w:val="00887207"/>
    <w:rsid w:val="008A44D1"/>
    <w:rsid w:val="008A5A82"/>
    <w:rsid w:val="008A5C17"/>
    <w:rsid w:val="008A70AA"/>
    <w:rsid w:val="008A76A8"/>
    <w:rsid w:val="008B4197"/>
    <w:rsid w:val="008B44F6"/>
    <w:rsid w:val="008C0090"/>
    <w:rsid w:val="008C0C25"/>
    <w:rsid w:val="008C3234"/>
    <w:rsid w:val="008D0AFE"/>
    <w:rsid w:val="008D14F0"/>
    <w:rsid w:val="008D2DBA"/>
    <w:rsid w:val="008E0C1A"/>
    <w:rsid w:val="008E39B4"/>
    <w:rsid w:val="008E70C9"/>
    <w:rsid w:val="008F2CF4"/>
    <w:rsid w:val="008F4D38"/>
    <w:rsid w:val="00902D6E"/>
    <w:rsid w:val="0090326E"/>
    <w:rsid w:val="009113AA"/>
    <w:rsid w:val="00917691"/>
    <w:rsid w:val="009318E4"/>
    <w:rsid w:val="00934461"/>
    <w:rsid w:val="009454E7"/>
    <w:rsid w:val="009464DA"/>
    <w:rsid w:val="00946C8D"/>
    <w:rsid w:val="00946E02"/>
    <w:rsid w:val="00952C38"/>
    <w:rsid w:val="00955BE1"/>
    <w:rsid w:val="009576DB"/>
    <w:rsid w:val="00963B70"/>
    <w:rsid w:val="009736E5"/>
    <w:rsid w:val="00977D95"/>
    <w:rsid w:val="00985ED6"/>
    <w:rsid w:val="00993675"/>
    <w:rsid w:val="009A0F31"/>
    <w:rsid w:val="009B2D13"/>
    <w:rsid w:val="009B471F"/>
    <w:rsid w:val="009C0826"/>
    <w:rsid w:val="009D5A20"/>
    <w:rsid w:val="009E13B1"/>
    <w:rsid w:val="009E57D9"/>
    <w:rsid w:val="009E5DDD"/>
    <w:rsid w:val="009E70CF"/>
    <w:rsid w:val="00A0024D"/>
    <w:rsid w:val="00A04EFC"/>
    <w:rsid w:val="00A061BA"/>
    <w:rsid w:val="00A07BFB"/>
    <w:rsid w:val="00A14D9B"/>
    <w:rsid w:val="00A17565"/>
    <w:rsid w:val="00A17BCA"/>
    <w:rsid w:val="00A20D22"/>
    <w:rsid w:val="00A225F3"/>
    <w:rsid w:val="00A2389C"/>
    <w:rsid w:val="00A3526A"/>
    <w:rsid w:val="00A368E2"/>
    <w:rsid w:val="00A43F4C"/>
    <w:rsid w:val="00A46F5A"/>
    <w:rsid w:val="00A504CB"/>
    <w:rsid w:val="00A559B4"/>
    <w:rsid w:val="00A567D5"/>
    <w:rsid w:val="00A63653"/>
    <w:rsid w:val="00A6768A"/>
    <w:rsid w:val="00A75895"/>
    <w:rsid w:val="00A9124C"/>
    <w:rsid w:val="00A93A6C"/>
    <w:rsid w:val="00A959A5"/>
    <w:rsid w:val="00A9747D"/>
    <w:rsid w:val="00AA4DD0"/>
    <w:rsid w:val="00AA6078"/>
    <w:rsid w:val="00AC7436"/>
    <w:rsid w:val="00AE0D21"/>
    <w:rsid w:val="00AE1A20"/>
    <w:rsid w:val="00AE7739"/>
    <w:rsid w:val="00B045EF"/>
    <w:rsid w:val="00B06C0C"/>
    <w:rsid w:val="00B07379"/>
    <w:rsid w:val="00B156BC"/>
    <w:rsid w:val="00B1647A"/>
    <w:rsid w:val="00B372E4"/>
    <w:rsid w:val="00B43389"/>
    <w:rsid w:val="00B4660F"/>
    <w:rsid w:val="00B50BE4"/>
    <w:rsid w:val="00B53A31"/>
    <w:rsid w:val="00B56299"/>
    <w:rsid w:val="00B57089"/>
    <w:rsid w:val="00B65011"/>
    <w:rsid w:val="00B67217"/>
    <w:rsid w:val="00B73E80"/>
    <w:rsid w:val="00B80D41"/>
    <w:rsid w:val="00B82E30"/>
    <w:rsid w:val="00B82EB2"/>
    <w:rsid w:val="00B900A1"/>
    <w:rsid w:val="00B90820"/>
    <w:rsid w:val="00B91EB8"/>
    <w:rsid w:val="00B94784"/>
    <w:rsid w:val="00B95508"/>
    <w:rsid w:val="00B96469"/>
    <w:rsid w:val="00B97552"/>
    <w:rsid w:val="00BA50DC"/>
    <w:rsid w:val="00BA77D3"/>
    <w:rsid w:val="00BB076C"/>
    <w:rsid w:val="00BC6183"/>
    <w:rsid w:val="00BD5992"/>
    <w:rsid w:val="00BD7C4C"/>
    <w:rsid w:val="00BF605C"/>
    <w:rsid w:val="00BF7608"/>
    <w:rsid w:val="00BF7756"/>
    <w:rsid w:val="00C02CA5"/>
    <w:rsid w:val="00C04BEF"/>
    <w:rsid w:val="00C0594E"/>
    <w:rsid w:val="00C07141"/>
    <w:rsid w:val="00C07EEC"/>
    <w:rsid w:val="00C10B2C"/>
    <w:rsid w:val="00C13C92"/>
    <w:rsid w:val="00C153A1"/>
    <w:rsid w:val="00C161C4"/>
    <w:rsid w:val="00C4277B"/>
    <w:rsid w:val="00C514D8"/>
    <w:rsid w:val="00C57313"/>
    <w:rsid w:val="00C6283A"/>
    <w:rsid w:val="00C64058"/>
    <w:rsid w:val="00C75EFD"/>
    <w:rsid w:val="00C80E0C"/>
    <w:rsid w:val="00C82A97"/>
    <w:rsid w:val="00C960BB"/>
    <w:rsid w:val="00CA0096"/>
    <w:rsid w:val="00CA293D"/>
    <w:rsid w:val="00CA6CA8"/>
    <w:rsid w:val="00CA77A3"/>
    <w:rsid w:val="00CB15D6"/>
    <w:rsid w:val="00CB5E82"/>
    <w:rsid w:val="00CC0EF3"/>
    <w:rsid w:val="00CC300E"/>
    <w:rsid w:val="00CD0B37"/>
    <w:rsid w:val="00CD21EF"/>
    <w:rsid w:val="00CD38B4"/>
    <w:rsid w:val="00CD6B32"/>
    <w:rsid w:val="00CE0E75"/>
    <w:rsid w:val="00CE7105"/>
    <w:rsid w:val="00D10830"/>
    <w:rsid w:val="00D124BF"/>
    <w:rsid w:val="00D20AFC"/>
    <w:rsid w:val="00D2759D"/>
    <w:rsid w:val="00D31833"/>
    <w:rsid w:val="00D450B5"/>
    <w:rsid w:val="00D54C3D"/>
    <w:rsid w:val="00D56377"/>
    <w:rsid w:val="00D579D0"/>
    <w:rsid w:val="00D62105"/>
    <w:rsid w:val="00D6389D"/>
    <w:rsid w:val="00D646D7"/>
    <w:rsid w:val="00D6685C"/>
    <w:rsid w:val="00D70FE3"/>
    <w:rsid w:val="00D80905"/>
    <w:rsid w:val="00D841C2"/>
    <w:rsid w:val="00D85867"/>
    <w:rsid w:val="00D86E4C"/>
    <w:rsid w:val="00D86F15"/>
    <w:rsid w:val="00D92EEF"/>
    <w:rsid w:val="00DA2A44"/>
    <w:rsid w:val="00DA6F99"/>
    <w:rsid w:val="00DA71C3"/>
    <w:rsid w:val="00DB4762"/>
    <w:rsid w:val="00DB6CBD"/>
    <w:rsid w:val="00DC341F"/>
    <w:rsid w:val="00DC723A"/>
    <w:rsid w:val="00DD0202"/>
    <w:rsid w:val="00DD6993"/>
    <w:rsid w:val="00DE23C2"/>
    <w:rsid w:val="00DE2B0D"/>
    <w:rsid w:val="00DF6D19"/>
    <w:rsid w:val="00E04AA6"/>
    <w:rsid w:val="00E10DAC"/>
    <w:rsid w:val="00E15A01"/>
    <w:rsid w:val="00E1623C"/>
    <w:rsid w:val="00E25F79"/>
    <w:rsid w:val="00E401B7"/>
    <w:rsid w:val="00E41AF1"/>
    <w:rsid w:val="00E43D36"/>
    <w:rsid w:val="00E46010"/>
    <w:rsid w:val="00E47777"/>
    <w:rsid w:val="00E561C7"/>
    <w:rsid w:val="00E56434"/>
    <w:rsid w:val="00E5692A"/>
    <w:rsid w:val="00E60356"/>
    <w:rsid w:val="00E6296E"/>
    <w:rsid w:val="00E62FE0"/>
    <w:rsid w:val="00E64A73"/>
    <w:rsid w:val="00E65E26"/>
    <w:rsid w:val="00E72760"/>
    <w:rsid w:val="00E7545D"/>
    <w:rsid w:val="00E8078A"/>
    <w:rsid w:val="00E82E1F"/>
    <w:rsid w:val="00E84394"/>
    <w:rsid w:val="00E9181A"/>
    <w:rsid w:val="00E96673"/>
    <w:rsid w:val="00EA042F"/>
    <w:rsid w:val="00EA0451"/>
    <w:rsid w:val="00EA0AA4"/>
    <w:rsid w:val="00EB1C71"/>
    <w:rsid w:val="00EC5E44"/>
    <w:rsid w:val="00ED0B91"/>
    <w:rsid w:val="00ED1703"/>
    <w:rsid w:val="00ED7D5A"/>
    <w:rsid w:val="00EE13AE"/>
    <w:rsid w:val="00EE3FF0"/>
    <w:rsid w:val="00EE40FD"/>
    <w:rsid w:val="00F025BA"/>
    <w:rsid w:val="00F112F1"/>
    <w:rsid w:val="00F127D2"/>
    <w:rsid w:val="00F14CF2"/>
    <w:rsid w:val="00F150D8"/>
    <w:rsid w:val="00F17C7F"/>
    <w:rsid w:val="00F21F81"/>
    <w:rsid w:val="00F26816"/>
    <w:rsid w:val="00F31F17"/>
    <w:rsid w:val="00F33DBA"/>
    <w:rsid w:val="00F42CA2"/>
    <w:rsid w:val="00F46BEA"/>
    <w:rsid w:val="00F46D7E"/>
    <w:rsid w:val="00F52AE0"/>
    <w:rsid w:val="00F57E14"/>
    <w:rsid w:val="00F71690"/>
    <w:rsid w:val="00F749AC"/>
    <w:rsid w:val="00F75D62"/>
    <w:rsid w:val="00F77269"/>
    <w:rsid w:val="00F87416"/>
    <w:rsid w:val="00F87848"/>
    <w:rsid w:val="00F902F8"/>
    <w:rsid w:val="00F9135F"/>
    <w:rsid w:val="00F9533D"/>
    <w:rsid w:val="00FA0F29"/>
    <w:rsid w:val="00FA657B"/>
    <w:rsid w:val="00FB1313"/>
    <w:rsid w:val="00FC0739"/>
    <w:rsid w:val="00FC3D49"/>
    <w:rsid w:val="00FC6065"/>
    <w:rsid w:val="00FC6707"/>
    <w:rsid w:val="00FD06BC"/>
    <w:rsid w:val="00FD3345"/>
    <w:rsid w:val="00FF21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firstLine="708"/>
    </w:pPr>
  </w:style>
  <w:style w:styleId="Tijeloteksta-uvlaka2" w:type="paragraph">
    <w:name w:val="Body Text Indent 2"/>
    <w:aliases w:val="  uvlaka 2"/>
    <w:basedOn w:val="Normal"/>
    <w:pPr>
      <w:ind w:firstLine="708"/>
      <w:jc w:val="both"/>
    </w:pPr>
  </w:style>
  <w:style w:styleId="Tijeloteksta-uvlaka3" w:type="paragraph">
    <w:name w:val="Body Text Indent 3"/>
    <w:aliases w:val=" uvlaka 3"/>
    <w:basedOn w:val="Normal"/>
    <w:link w:val="Tijeloteksta-uvlaka3Char"/>
    <w:pPr>
      <w:ind w:left="708"/>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 w:type="paragraph">
    <w:name w:val="Body Text"/>
    <w:basedOn w:val="Normal"/>
    <w:rsid w:val="00E46010"/>
    <w:pPr>
      <w:spacing w:after="120"/>
    </w:pPr>
  </w:style>
  <w:style w:styleId="Tekstbalonia" w:type="paragraph">
    <w:name w:val="Balloon Text"/>
    <w:basedOn w:val="Normal"/>
    <w:semiHidden/>
    <w:rsid w:val="007236C2"/>
    <w:rPr>
      <w:rFonts w:cs="Tahoma" w:hAnsi="Tahoma" w:ascii="Tahoma"/>
      <w:sz w:val="16"/>
      <w:szCs w:val="16"/>
    </w:rPr>
  </w:style>
  <w:style w:customStyle="true" w:styleId="ZaglavljeChar" w:type="character">
    <w:name w:val="Zaglavlje Char"/>
    <w:link w:val="Zaglavlje"/>
    <w:uiPriority w:val="99"/>
    <w:rsid w:val="00446106"/>
    <w:rPr>
      <w:sz w:val="24"/>
      <w:szCs w:val="24"/>
    </w:rPr>
  </w:style>
  <w:style w:styleId="Odlomakpopisa" w:type="paragraph">
    <w:name w:val="List Paragraph"/>
    <w:basedOn w:val="Normal"/>
    <w:uiPriority w:val="34"/>
    <w:qFormat/>
    <w:rsid w:val="00446106"/>
    <w:pPr>
      <w:ind w:left="720"/>
      <w:contextualSpacing/>
    </w:pPr>
    <w:rPr>
      <w:rFonts w:eastAsia="Calibri"/>
      <w:szCs w:val="22"/>
      <w:lang w:eastAsia="en-US"/>
    </w:rPr>
  </w:style>
  <w:style w:customStyle="true" w:styleId="PodnojeChar" w:type="character">
    <w:name w:val="Podnožje Char"/>
    <w:link w:val="Podnoje"/>
    <w:uiPriority w:val="99"/>
    <w:rsid w:val="00446106"/>
    <w:rPr>
      <w:sz w:val="24"/>
      <w:szCs w:val="24"/>
    </w:rPr>
  </w:style>
  <w:style w:styleId="Bezproreda" w:type="paragraph">
    <w:name w:val="No Spacing"/>
    <w:uiPriority w:val="1"/>
    <w:qFormat/>
    <w:rsid w:val="00C161C4"/>
    <w:rPr>
      <w:rFonts w:eastAsia="Calibri" w:hAnsi="Calibri" w:ascii="Calibri"/>
      <w:sz w:val="22"/>
      <w:szCs w:val="22"/>
      <w:lang w:eastAsia="en-US"/>
    </w:rPr>
  </w:style>
  <w:style w:customStyle="true" w:styleId="Tijeloteksta-uvlaka3Char" w:type="character">
    <w:name w:val="Tijelo teksta - uvlaka 3 Char"/>
    <w:aliases w:val=" uvlaka 3 Char"/>
    <w:basedOn w:val="Zadanifontodlomka"/>
    <w:link w:val="Tijeloteksta-uvlaka3"/>
    <w:rsid w:val="00BF605C"/>
    <w:rPr>
      <w:sz w:val="24"/>
      <w:szCs w:val="24"/>
    </w:rPr>
  </w:style>
  <w:style w:styleId="Tekstrezerviranogmjesta" w:type="character">
    <w:name w:val="Placeholder Text"/>
    <w:basedOn w:val="Zadanifontodlomka"/>
    <w:uiPriority w:val="99"/>
    <w:semiHidden/>
    <w:rsid w:val="0086313F"/>
    <w:rPr>
      <w:color w:val="808080"/>
      <w:bdr w:space="0" w:sz="0" w:color="auto" w:val="none"/>
      <w:shd w:fill="auto" w:color="auto" w:val="clear"/>
    </w:rPr>
  </w:style>
  <w:style w:customStyle="true" w:styleId="eSPISCCParagraphDefaultFont" w:type="character">
    <w:name w:val="eSPIS_CC_Paragraph Default Font"/>
    <w:basedOn w:val="Zadanifontodlomka"/>
    <w:rsid w:val="008631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6313F"/>
    <w:rPr>
      <w:bdr w:space="0" w:sz="0" w:color="auto" w:val="none"/>
      <w:shd w:fill="FFFFCC" w:color="auto" w:val="clear"/>
      <w:lang w:val="hr-HR"/>
    </w:rPr>
  </w:style>
  <w:style w:customStyle="true" w:styleId="PozadinaSvijetloCrvena" w:type="character">
    <w:name w:val="Pozadina_SvijetloCrvena"/>
    <w:basedOn w:val="eSPISCCParagraphDefaultFont"/>
    <w:rsid w:val="008631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631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firstLine="708"/>
    </w:pPr>
  </w:style>
  <w:style w:styleId="Tijeloteksta-uvlaka2" w:type="paragraph">
    <w:name w:val="Body Text Indent 2"/>
    <w:aliases w:val="  uvlaka 2"/>
    <w:basedOn w:val="Normal"/>
    <w:pPr>
      <w:ind w:firstLine="708"/>
      <w:jc w:val="both"/>
    </w:pPr>
  </w:style>
  <w:style w:styleId="Tijeloteksta-uvlaka3" w:type="paragraph">
    <w:name w:val="Body Text Indent 3"/>
    <w:aliases w:val=" uvlaka 3"/>
    <w:basedOn w:val="Normal"/>
    <w:link w:val="Tijeloteksta-uvlaka3Char"/>
    <w:pPr>
      <w:ind w:left="708"/>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 w:type="paragraph">
    <w:name w:val="Body Text"/>
    <w:basedOn w:val="Normal"/>
    <w:rsid w:val="00E46010"/>
    <w:pPr>
      <w:spacing w:after="120"/>
    </w:pPr>
  </w:style>
  <w:style w:styleId="Tekstbalonia" w:type="paragraph">
    <w:name w:val="Balloon Text"/>
    <w:basedOn w:val="Normal"/>
    <w:semiHidden/>
    <w:rsid w:val="007236C2"/>
    <w:rPr>
      <w:rFonts w:ascii="Tahoma" w:cs="Tahoma" w:hAnsi="Tahoma"/>
      <w:sz w:val="16"/>
      <w:szCs w:val="16"/>
    </w:rPr>
  </w:style>
  <w:style w:customStyle="1" w:styleId="ZaglavljeChar" w:type="character">
    <w:name w:val="Zaglavlje Char"/>
    <w:link w:val="Zaglavlje"/>
    <w:uiPriority w:val="99"/>
    <w:rsid w:val="00446106"/>
    <w:rPr>
      <w:sz w:val="24"/>
      <w:szCs w:val="24"/>
    </w:rPr>
  </w:style>
  <w:style w:styleId="Odlomakpopisa" w:type="paragraph">
    <w:name w:val="List Paragraph"/>
    <w:basedOn w:val="Normal"/>
    <w:uiPriority w:val="34"/>
    <w:qFormat/>
    <w:rsid w:val="00446106"/>
    <w:pPr>
      <w:ind w:left="720"/>
      <w:contextualSpacing/>
    </w:pPr>
    <w:rPr>
      <w:rFonts w:eastAsia="Calibri"/>
      <w:szCs w:val="22"/>
      <w:lang w:eastAsia="en-US"/>
    </w:rPr>
  </w:style>
  <w:style w:customStyle="1" w:styleId="PodnojeChar" w:type="character">
    <w:name w:val="Podnožje Char"/>
    <w:link w:val="Podnoje"/>
    <w:uiPriority w:val="99"/>
    <w:rsid w:val="00446106"/>
    <w:rPr>
      <w:sz w:val="24"/>
      <w:szCs w:val="24"/>
    </w:rPr>
  </w:style>
  <w:style w:styleId="Bezproreda" w:type="paragraph">
    <w:name w:val="No Spacing"/>
    <w:uiPriority w:val="1"/>
    <w:qFormat/>
    <w:rsid w:val="00C161C4"/>
    <w:rPr>
      <w:rFonts w:ascii="Calibri" w:eastAsia="Calibri" w:hAnsi="Calibri"/>
      <w:sz w:val="22"/>
      <w:szCs w:val="22"/>
      <w:lang w:eastAsia="en-US"/>
    </w:rPr>
  </w:style>
  <w:style w:customStyle="1" w:styleId="Tijeloteksta-uvlaka3Char" w:type="character">
    <w:name w:val="Tijelo teksta - uvlaka 3 Char"/>
    <w:aliases w:val=" uvlaka 3 Char"/>
    <w:basedOn w:val="Zadanifontodlomka"/>
    <w:link w:val="Tijeloteksta-uvlaka3"/>
    <w:rsid w:val="00BF605C"/>
    <w:rPr>
      <w:sz w:val="24"/>
      <w:szCs w:val="24"/>
    </w:rPr>
  </w:style>
  <w:style w:styleId="Tekstrezerviranogmjesta" w:type="character">
    <w:name w:val="Placeholder Text"/>
    <w:basedOn w:val="Zadanifontodlomka"/>
    <w:uiPriority w:val="99"/>
    <w:semiHidden/>
    <w:rsid w:val="0086313F"/>
    <w:rPr>
      <w:color w:val="808080"/>
      <w:bdr w:color="auto" w:space="0" w:sz="0" w:val="none"/>
      <w:shd w:color="auto" w:fill="auto" w:val="clear"/>
    </w:rPr>
  </w:style>
  <w:style w:customStyle="1" w:styleId="eSPISCCParagraphDefaultFont" w:type="character">
    <w:name w:val="eSPIS_CC_Paragraph Default Font"/>
    <w:basedOn w:val="Zadanifontodlomka"/>
    <w:rsid w:val="008631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6313F"/>
    <w:rPr>
      <w:bdr w:color="auto" w:space="0" w:sz="0" w:val="none"/>
      <w:shd w:color="auto" w:fill="FFFFCC" w:val="clear"/>
      <w:lang w:val="hr-HR"/>
    </w:rPr>
  </w:style>
  <w:style w:customStyle="1" w:styleId="PozadinaSvijetloCrvena" w:type="character">
    <w:name w:val="Pozadina_SvijetloCrvena"/>
    <w:basedOn w:val="eSPISCCParagraphDefaultFont"/>
    <w:rsid w:val="008631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631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2679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2016.</izvorni_sadrzaj>
    <derivirana_varijabla naziv="DomainObject.DatumDonosenjaOdluke_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izvorni_sadrzaj>
    <derivirana_varijabla naziv="DomainObject.Predmet.Broj_1">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St-220/2013</izvorni_sadrzaj>
    <derivirana_varijabla naziv="DomainObject.Predmet.OznakaBroj_1">St-220/2013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LAVČEVIĆ-MONTAŽA društvo s ograničenom odgovornošću za graditeljstvo i trgovinu zastupanog po punomoćniku Tomislav Krka</izvorni_sadrzaj>
    <derivirana_varijabla naziv="DomainObject.Predmet.ProtustrankaFormated_1">  LAVČEVIĆ-MONTAŽA društvo s ograničenom odgovornošću za graditeljstvo i trgovinu zastupanog po punomoćniku Tomislav Krka</derivirana_varijabla>
  </DomainObject.Predmet.ProtustrankaFormated>
  <DomainObject.Predmet.ProtustrankaFormatedOIB>
    <izvorni_sadrzaj>  LAVČEVIĆ-MONTAŽA društvo s ograničenom odgovornošću za graditeljstvo i trgovinu, OIB 73222982621 zastupanog po punomoćniku Tomislav Krka</izvorni_sadrzaj>
    <derivirana_varijabla naziv="DomainObject.Predmet.ProtustrankaFormatedOIB_1">  LAVČEVIĆ-MONTAŽA društvo s ograničenom odgovornošću za graditeljstvo i trgovinu, OIB 73222982621 zastupanog po punomoćniku Tomislav Krka</derivirana_varijabla>
  </DomainObject.Predmet.ProtustrankaFormatedOIB>
  <DomainObject.Predmet.ProtustrankaFormatedWithAdress>
    <izvorni_sadrzaj> LAVČEVIĆ-MONTAŽA društvo s ograničenom odgovornošću za graditeljstvo i trgovinu, Bihaćka 2, Split zastupanog po punomoćniku Tomislav Krka</izvorni_sadrzaj>
    <derivirana_varijabla naziv="DomainObject.Predmet.ProtustrankaFormatedWithAdress_1"> LAVČEVIĆ-MONTAŽA društvo s ograničenom odgovornošću za graditeljstvo i trgovinu, Bihaćka 2, Split zastupanog po punomoćniku Tomislav Krka</derivirana_varijabla>
  </DomainObject.Predmet.ProtustrankaFormatedWithAdress>
  <DomainObject.Predmet.ProtustrankaFormatedWithAdressOIB>
    <izvorni_sadrzaj> LAVČEVIĆ-MONTAŽA društvo s ograničenom odgovornošću za graditeljstvo i trgovinu, OIB 73222982621, Bihaćka 2, Split zastupanog po punomoćniku Tomislav Krka</izvorni_sadrzaj>
    <derivirana_varijabla naziv="DomainObject.Predmet.ProtustrankaFormatedWithAdressOIB_1"> LAVČEVIĆ-MONTAŽA društvo s ograničenom odgovornošću za graditeljstvo i trgovinu, OIB 73222982621, Bihaćka 2, Split zastupanog po punomoćniku Tomislav Krka</derivirana_varijabla>
  </DomainObject.Predmet.ProtustrankaFormatedWithAdressOIB>
  <DomainObject.Predmet.ProtustrankaWithAdress>
    <izvorni_sadrzaj>LAVČEVIĆ-MONTAŽA društvo s ograničenom odgovornošću za graditeljstvo i trgovinu Bihaćka 2, Split</izvorni_sadrzaj>
    <derivirana_varijabla naziv="DomainObject.Predmet.ProtustrankaWithAdress_1">LAVČEVIĆ-MONTAŽA društvo s ograničenom odgovornošću za graditeljstvo i trgovinu Bihaćka 2, Split</derivirana_varijabla>
  </DomainObject.Predmet.ProtustrankaWithAdress>
  <DomainObject.Predmet.ProtustrankaWithAdressOIB>
    <izvorni_sadrzaj>LAVČEVIĆ-MONTAŽA društvo s ograničenom odgovornošću za graditeljstvo i trgovinu, OIB 73222982621, Bihaćka 2, Split</izvorni_sadrzaj>
    <derivirana_varijabla naziv="DomainObject.Predmet.ProtustrankaWithAdressOIB_1">LAVČEVIĆ-MONTAŽA društvo s ograničenom odgovornošću za graditeljstvo i trgovinu, OIB 73222982621, Bihaćka 2, Split</derivirana_varijabla>
  </DomainObject.Predmet.ProtustrankaWithAdressOIB>
  <DomainObject.Predmet.ProtustrankaNazivFormated>
    <izvorni_sadrzaj>LAVČEVIĆ-MONTAŽA društvo s ograničenom odgovornošću za graditeljstvo i trgovinu</izvorni_sadrzaj>
    <derivirana_varijabla naziv="DomainObject.Predmet.ProtustrankaNazivFormated_1">LAVČEVIĆ-MONTAŽA društvo s ograničenom odgovornošću za graditeljstvo i trgovinu</derivirana_varijabla>
  </DomainObject.Predmet.ProtustrankaNazivFormated>
  <DomainObject.Predmet.ProtustrankaNazivFormatedOIB>
    <izvorni_sadrzaj>LAVČEVIĆ-MONTAŽA društvo s ograničenom odgovornošću za graditeljstvo i trgovinu, OIB 73222982621</izvorni_sadrzaj>
    <derivirana_varijabla naziv="DomainObject.Predmet.ProtustrankaNazivFormatedOIB_1">LAVČEVIĆ-MONTAŽA društvo s ograničenom odgovornošću za graditeljstvo i trgovinu, OIB 73222982621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Ministarstvo financija RH zastupanog po punomoćniku Županijsko državno odvjetništvo u Splitu; Mario Baković; Marija Balić; Jagoda Barišić; Željka Bašić; Ivica Bezmalinović; Mira Bošnjak; Cvita Čelebija; Ivan Ćosić; Petar Dedić; Jasminka Dimitrijević; Željka Dragović; Olgica Galić; Sead Hajdarević; Stjepo Iličić; Ivan Ivišić; Ivica Jakšić; Ankica Karaman; Marica Kokeza; Ivica Kolumbić; Jozo Kosor; Petar Matešić; Marina Mijić-Krstanović; Marija Milanović-Litre; Ivan Milin; Dijana Mužinić Goić; Anđelka Nejašmić; Sanja Pavić; Jure Piplica; Davor Prižmić; Teo Prvinić; Sanja Renić; Ivan Runtić, Duje zastupanog po punomoćniku Milan Remetin; Ivan Runtić pok. Ante; Jozo Salapić; Jasmin Stančin-Lukas; Ante Šućur; Marijana Šućur; Jakov Šunjić; Barbara Teležar; Mara Tokić; Renata Varvodić; Diana Vodanović; Ljiljanka Vojković; Nada Vukušić; Veseljko Vodanović; CIVIS d.o.o. za gradjevinarstvo, trgovinu i inženjering; LAVČEVIĆ - GRADITELJSTVO društvo s ograničenom odgovornošću za graditeljstvo i trgovinu u stečaju; LAVČEVIĆ dioničko društvo za inženjering i izgradnju; Financijska agencija; CROATIA osiguranje d.d.; JADRANSKO OSIGURANJE dioničko društvo; HRVATSKE ŠUME društvo s ograničenom odgovornošću zastupanog po punomoćniku Odvjetničko društvo KLIŠANIN &amp; PARTNERI društvo s ograničenom odgovornošću; Ivan Križanac; Predrag Nerlović</izvorni_sadrzaj>
    <derivirana_varijabla naziv="DomainObject.Predmet.StrankaFormated_1">  FINA ZAGREB; Ministarstvo financija RH zastupanog po punomoćniku Županijsko državno odvjetništvo u Splitu; Mario Baković; Marija Balić; Jagoda Barišić; Željka Bašić; Ivica Bezmalinović; Mira Bošnjak; Cvita Čelebija; Ivan Ćosić; Petar Dedić; Jasminka Dimitrijević; Željka Dragović; Olgica Galić; Sead Hajdarević; Stjepo Iličić; Ivan Ivišić; Ivica Jakšić; Ankica Karaman; Marica Kokeza; Ivica Kolumbić; Jozo Kosor; Petar Matešić; Marina Mijić-Krstanović; Marija Milanović-Litre; Ivan Milin; Dijana Mužinić Goić; Anđelka Nejašmić; Sanja Pavić; Jure Piplica; Davor Prižmić; Teo Prvinić; Sanja Renić; Ivan Runtić, Duje zastupanog po punomoćniku Milan Remetin; Ivan Runtić pok. Ante; Jozo Salapić; Jasmin Stančin-Lukas; Ante Šućur; Marijana Šućur; Jakov Šunjić; Barbara Teležar; Mara Tokić; Renata Varvodić; Diana Vodanović; Ljiljanka Vojković; Nada Vukušić; Veseljko Vodanović; CIVIS d.o.o. za gradjevinarstvo, trgovinu i inženjering; LAVČEVIĆ - GRADITELJSTVO društvo s ograničenom odgovornošću za graditeljstvo i trgovinu u stečaju; LAVČEVIĆ dioničko društvo za inženjering i izgradnju; Financijska agencija; CROATIA osiguranje d.d.; JADRANSKO OSIGURANJE dioničko društvo; HRVATSKE ŠUME društvo s ograničenom odgovornošću zastupanog po punomoćniku Odvjetničko društvo KLIŠANIN &amp; PARTNERI društvo s ograničenom odgovornošću; Ivan Križanac; Predrag Nerlović</derivirana_varijabla>
  </DomainObject.Predmet.StrankaFormated>
  <DomainObject.Predmet.StrankaFormatedOIB>
    <izvorni_sadrzaj>  FINA ZAGREB, OIB 85821130368; Ministarstvo financija RH, OIB 18683136487 zastupanog po punomoćniku Županijsko državno odvjetništvo u Splitu; Mario Baković, OIB 00286962151; Marija Balić, OIB 72290805711; Jagoda Barišić, OIB 70521192864; Željka Bašić, OIB 07169375005; Ivica Bezmalinović, OIB 86454922886; Mira Bošnjak, OIB 78244082657; Cvita Čelebija, OIB 62965683182; Ivan Ćosić, OIB 54220298745; Petar Dedić, OIB 88790913719; Jasminka Dimitrijević, OIB 00358134180; Željka Dragović, OIB 26534171041; Olgica Galić, OIB 73221453507; Sead Hajdarević, OIB 40277328341; Stjepo Iličić, OIB 48022164778; Ivan Ivišić, OIB 03619335303; Ivica Jakšić, OIB 00286962151; Ankica Karaman, OIB 96267036673; Marica Kokeza, OIB 12838677007; Ivica Kolumbić, OIB 86482193765; Jozo Kosor, OIB 09395371048; Petar Matešić, OIB 90880603989; Marina Mijić-Krstanović, OIB 24920045998; Marija Milanović-Litre, OIB 37493537079; Ivan Milin, OIB 16336491196; Dijana Mužinić Goić, OIB 16629610692; Anđelka Nejašmić, OIB 16099384203; Sanja Pavić, OIB 49919392034; Jure Piplica, OIB 58469928447; Davor Prižmić, OIB 89861022519; Teo Prvinić, OIB 43643922140; Sanja Renić, OIB 12704933886; Ivan Runtić, Duje, OIB 10663098577 zastupanog po punomoćniku Milan Remetin; Ivan Runtić pok. Ante, OIB 51557208848; Jozo Salapić, OIB 05151989474; Jasmin Stančin-Lukas, OIB 82242268412; Ante Šućur, OIB 80771614793; Marijana Šućur, OIB 86439775584; Jakov Šunjić, OIB 33630383643; Barbara Teležar, OIB 53670263970; Mara Tokić, OIB 95431001088; Renata Varvodić, OIB 41042628735; Diana Vodanović, OIB 52048663943; Ljiljanka Vojković, OIB 23489061282; Nada Vukušić, OIB 56589230294; Veseljko Vodanović, OIB 16318266581; CIVIS d.o.o. za gradjevinarstvo, trgovinu i inženjering, OIB 74066299724; LAVČEVIĆ - GRADITELJSTVO društvo s ograničenom odgovornošću za graditeljstvo i trgovinu u stečaju, OIB 54872671722; LAVČEVIĆ dioničko društvo za inženjering i izgradnju, OIB 71421617824; Financijska agencija, OIB 85821130368; CROATIA osiguranje d.d., OIB 26187994862; JADRANSKO OSIGURANJE dioničko društvo, OIB 94472454976; HRVATSKE ŠUME društvo s ograničenom odgovornošću, OIB 69693144506 zastupanog po punomoćniku Odvjetničko društvo KLIŠANIN &amp; PARTNERI društvo s ograničenom odgovornošću; Ivan Križanac, OIB 59878006403; Predrag Nerlović, OIB 10134701017</izvorni_sadrzaj>
    <derivirana_varijabla naziv="DomainObject.Predmet.StrankaFormatedOIB_1">  FINA ZAGREB, OIB 85821130368; Ministarstvo financija RH, OIB 18683136487 zastupanog po punomoćniku Županijsko državno odvjetništvo u Splitu; Mario Baković, OIB 00286962151; Marija Balić, OIB 72290805711; Jagoda Barišić, OIB 70521192864; Željka Bašić, OIB 07169375005; Ivica Bezmalinović, OIB 86454922886; Mira Bošnjak, OIB 78244082657; Cvita Čelebija, OIB 62965683182; Ivan Ćosić, OIB 54220298745; Petar Dedić, OIB 88790913719; Jasminka Dimitrijević, OIB 00358134180; Željka Dragović, OIB 26534171041; Olgica Galić, OIB 73221453507; Sead Hajdarević, OIB 40277328341; Stjepo Iličić, OIB 48022164778; Ivan Ivišić, OIB 03619335303; Ivica Jakšić, OIB 00286962151; Ankica Karaman, OIB 96267036673; Marica Kokeza, OIB 12838677007; Ivica Kolumbić, OIB 86482193765; Jozo Kosor, OIB 09395371048; Petar Matešić, OIB 90880603989; Marina Mijić-Krstanović, OIB 24920045998; Marija Milanović-Litre, OIB 37493537079; Ivan Milin, OIB 16336491196; Dijana Mužinić Goić, OIB 16629610692; Anđelka Nejašmić, OIB 16099384203; Sanja Pavić, OIB 49919392034; Jure Piplica, OIB 58469928447; Davor Prižmić, OIB 89861022519; Teo Prvinić, OIB 43643922140; Sanja Renić, OIB 12704933886; Ivan Runtić, Duje, OIB 10663098577 zastupanog po punomoćniku Milan Remetin; Ivan Runtić pok. Ante, OIB 51557208848; Jozo Salapić, OIB 05151989474; Jasmin Stančin-Lukas, OIB 82242268412; Ante Šućur, OIB 80771614793; Marijana Šućur, OIB 86439775584; Jakov Šunjić, OIB 33630383643; Barbara Teležar, OIB 53670263970; Mara Tokić, OIB 95431001088; Renata Varvodić, OIB 41042628735; Diana Vodanović, OIB 52048663943; Ljiljanka Vojković, OIB 23489061282; Nada Vukušić, OIB 56589230294; Veseljko Vodanović, OIB 16318266581; CIVIS d.o.o. za gradjevinarstvo, trgovinu i inženjering, OIB 74066299724; LAVČEVIĆ - GRADITELJSTVO društvo s ograničenom odgovornošću za graditeljstvo i trgovinu u stečaju, OIB 54872671722; LAVČEVIĆ dioničko društvo za inženjering i izgradnju, OIB 71421617824; Financijska agencija, OIB 85821130368; CROATIA osiguranje d.d., OIB 26187994862; JADRANSKO OSIGURANJE dioničko društvo, OIB 94472454976; HRVATSKE ŠUME društvo s ograničenom odgovornošću, OIB 69693144506 zastupanog po punomoćniku Odvjetničko društvo KLIŠANIN &amp; PARTNERI društvo s ograničenom odgovornošću; Ivan Križanac, OIB 59878006403; Predrag Nerlović, OIB 10134701017</derivirana_varijabla>
  </DomainObject.Predmet.StrankaFormatedOIB>
  <DomainObject.Predmet.StrankaFormatedWithAdress>
    <izvorni_sadrzaj> FINA ZAGREB, Albrechtova 42, 10000 Zagreb; Ministarstvo financija RH, Katančićeva 5, 10000 Zagreb zastupanog po punomoćniku Županijsko državno odvjetništvo u Splitu; Mario Baković, Vukovarska 110, 21000 Split; Marija Balić, Mihovilovići 45, 21231 Klis; Jagoda Barišić, Mike Tripala 2, 21000 Split; Željka Bašić, Hercegovačka 44, 21000 Split; Ivica Bezmalinović, Doverska 33, 21000 Split; Mira Bošnjak, Ante Anića 23, 22300 Knin; Cvita Čelebija, Klaićeva poljana 3, 21000 Split; Ivan Ćosić, Smojina 1, 21000 Split; Petar Dedić, Gospe od mira 20, 21311 Stobreč; Jasminka Dimitrijević, Benkovačka 11, 21000 Split; Željka Dragović, Omiška 24, 21000 Split; Olgica Galić, Nadbiskupa Scotija 8, 21217 Kaštel Stari; Sead Hajdarević, Mandićeva 110, 21311 Stobreč; Stjepo Iličić, Dragoševića bb, 21212 Kaštel Sućurac; Ivan Ivišić, Košute, 21240 Trilj; Ivica Jakšić, Domovinskog rata 18, 21210 Solin; Ankica Karaman, Srijane, 21310 Omiš; Marica Kokeza, Pujanke 31, 21000 Split; Ivica Kolumbić, Tršćanska 35, 21000 Split; Jozo Kosor, Matoševa 73, 21210 Solin; Petar Matešić, Babina 5, 21000 Split; Marina Mijić-Krstanović, Hercegovačka 100, 21000 Split; Marija Milanović-Litre, Otok, 21238 Otok; Ivan Milin, Vukovarska 117, 21000 Split; Dijana Mužinić Goić, Mosorska 28, 21292 Srinjine; Anđelka Nejašmić, Marušićić 17, 21250 Šestanovac; Sanja Pavić, Put Vrila 19, 21311 Žrnovnica; Jure Piplica, Hrvatskih velikana 53, 21311 Žrnovnica; Davor Prižmić, Ulica 64 10, 20270 Vela Luka; Teo Prvinić, Obala sv.Tereze 33, 21430 Rogač; Sanja Renić, Vukasova 14, 21000 Split; Ivan Runtić, Duje, Podstinice 50, 21214 Kaštel Gomilica zastupanog po punomoćniku Milan Remetin; Ivan Runtić pok. Ante, Bunje 5, 21210 Solin; Jozo Salapić, Braće Radić 27, 21210 Solin; Jasmin Stančin-Lukas, Josipa Omašića 55, 21214 Kaštel Lukšić; Ante Šućur, Brnik 14, 21000 Split; Marijana Šućur, Vrh visoke 113, 21000 Split; Jakov Šunjić, Gizdavac bb, 21203 Gizdavac; Barbara Teležar, Starčevićeva 4, 21311 Žrnovnica; Mara Tokić, Šenoina 15, 21000 Split; Renata Varvodić, Imotska 30, 21000 Split; Diana Vodanović, Pavla Šubića 8, 22211 Vodice; Ljiljanka Vojković, Gala, 21238 Otok; Nada Vukušić, Vojka Krstulovića 4, 21000 Split; Veseljko Vodanović, Ulica Pavla Šubića 8, 22211 Vodice; CIVIS d.o.o. za gradjevinarstvo, trgovinu i inženjering, Put Plokita 57, 21000 Split; LAVČEVIĆ - GRADITELJSTVO društvo s ograničenom odgovornošću za graditeljstvo i trgovinu u stečaju, Bihaćka 2, 21000 Split; LAVČEVIĆ dioničko društvo za inženjering i izgradnju, Bihaćka 2, 21000 Split; Financijska agencija, Vrtni put 3, 10000 Zagreb; CROATIA osiguranje d.d., Miramarska 22, Zagreb; JADRANSKO OSIGURANJE dioničko društvo, Listopadska 2, Zagreb; HRVATSKE ŠUME društvo s ograničenom odgovornošću, Ul.Ljudevita Farkaša Vukotinovića 2, Zagreb zastupanog po punomoćniku Odvjetničko društvo KLIŠANIN &amp; PARTNERI društvo s ograničenom odgovornošću; Ivan Križanac, Radošić 109, 21230 Radošić; Predrag Nerlović, Fra F.Careva 48, 21214 Kaštel Gomilica</izvorni_sadrzaj>
    <derivirana_varijabla naziv="DomainObject.Predmet.StrankaFormatedWithAdress_1"> FINA ZAGREB, Albrechtova 42, 10000 Zagreb; Ministarstvo financija RH, Katančićeva 5, 10000 Zagreb zastupanog po punomoćniku Županijsko državno odvjetništvo u Splitu; Mario Baković, Vukovarska 110, 21000 Split; Marija Balić, Mihovilovići 45, 21231 Klis; Jagoda Barišić, Mike Tripala 2, 21000 Split; Željka Bašić, Hercegovačka 44, 21000 Split; Ivica Bezmalinović, Doverska 33, 21000 Split; Mira Bošnjak, Ante Anića 23, 22300 Knin; Cvita Čelebija, Klaićeva poljana 3, 21000 Split; Ivan Ćosić, Smojina 1, 21000 Split; Petar Dedić, Gospe od mira 20, 21311 Stobreč; Jasminka Dimitrijević, Benkovačka 11, 21000 Split; Željka Dragović, Omiška 24, 21000 Split; Olgica Galić, Nadbiskupa Scotija 8, 21217 Kaštel Stari; Sead Hajdarević, Mandićeva 110, 21311 Stobreč; Stjepo Iličić, Dragoševića bb, 21212 Kaštel Sućurac; Ivan Ivišić, Košute, 21240 Trilj; Ivica Jakšić, Domovinskog rata 18, 21210 Solin; Ankica Karaman, Srijane, 21310 Omiš; Marica Kokeza, Pujanke 31, 21000 Split; Ivica Kolumbić, Tršćanska 35, 21000 Split; Jozo Kosor, Matoševa 73, 21210 Solin; Petar Matešić, Babina 5, 21000 Split; Marina Mijić-Krstanović, Hercegovačka 100, 21000 Split; Marija Milanović-Litre, Otok, 21238 Otok; Ivan Milin, Vukovarska 117, 21000 Split; Dijana Mužinić Goić, Mosorska 28, 21292 Srinjine; Anđelka Nejašmić, Marušićić 17, 21250 Šestanovac; Sanja Pavić, Put Vrila 19, 21311 Žrnovnica; Jure Piplica, Hrvatskih velikana 53, 21311 Žrnovnica; Davor Prižmić, Ulica 64 10, 20270 Vela Luka; Teo Prvinić, Obala sv.Tereze 33, 21430 Rogač; Sanja Renić, Vukasova 14, 21000 Split; Ivan Runtić, Duje, Podstinice 50, 21214 Kaštel Gomilica zastupanog po punomoćniku Milan Remetin; Ivan Runtić pok. Ante, Bunje 5, 21210 Solin; Jozo Salapić, Braće Radić 27, 21210 Solin; Jasmin Stančin-Lukas, Josipa Omašića 55, 21214 Kaštel Lukšić; Ante Šućur, Brnik 14, 21000 Split; Marijana Šućur, Vrh visoke 113, 21000 Split; Jakov Šunjić, Gizdavac bb, 21203 Gizdavac; Barbara Teležar, Starčevićeva 4, 21311 Žrnovnica; Mara Tokić, Šenoina 15, 21000 Split; Renata Varvodić, Imotska 30, 21000 Split; Diana Vodanović, Pavla Šubića 8, 22211 Vodice; Ljiljanka Vojković, Gala, 21238 Otok; Nada Vukušić, Vojka Krstulovića 4, 21000 Split; Veseljko Vodanović, Ulica Pavla Šubića 8, 22211 Vodice; CIVIS d.o.o. za gradjevinarstvo, trgovinu i inženjering, Put Plokita 57, 21000 Split; LAVČEVIĆ - GRADITELJSTVO društvo s ograničenom odgovornošću za graditeljstvo i trgovinu u stečaju, Bihaćka 2, 21000 Split; LAVČEVIĆ dioničko društvo za inženjering i izgradnju, Bihaćka 2, 21000 Split; Financijska agencija, Vrtni put 3, 10000 Zagreb; CROATIA osiguranje d.d., Miramarska 22, Zagreb; JADRANSKO OSIGURANJE dioničko društvo, Listopadska 2, Zagreb; HRVATSKE ŠUME društvo s ograničenom odgovornošću, Ul.Ljudevita Farkaša Vukotinovića 2, Zagreb zastupanog po punomoćniku Odvjetničko društvo KLIŠANIN &amp; PARTNERI društvo s ograničenom odgovornošću; Ivan Križanac, Radošić 109, 21230 Radošić; Predrag Nerlović, Fra F.Careva 48, 21214 Kaštel Gomilica</derivirana_varijabla>
  </DomainObject.Predmet.StrankaFormatedWithAdress>
  <DomainObject.Predmet.StrankaFormatedWithAdressOIB>
    <izvorni_sadrzaj> FINA ZAGREB, OIB 85821130368, Albrechtova 42, 10000 Zagreb; Ministarstvo financija RH, OIB 18683136487, Katančićeva 5, 10000 Zagreb zastupanog po punomoćniku Županijsko državno odvjetništvo u Splitu; Mario Baković, OIB 00286962151, Vukovarska 110, 21000 Split; Marija Balić, OIB 72290805711, Mihovilovići 45, 21231 Klis; Jagoda Barišić, OIB 70521192864, Mike Tripala 2, 21000 Split; Željka Bašić, OIB 07169375005, Hercegovačka 44, 21000 Split; Ivica Bezmalinović, OIB 86454922886, Doverska 33, 21000 Split; Mira Bošnjak, OIB 78244082657, Ante Anića 23, 22300 Knin; Cvita Čelebija, OIB 62965683182, Klaićeva poljana 3, 21000 Split; Ivan Ćosić, OIB 54220298745, Smojina 1, 21000 Split; Petar Dedić, OIB 88790913719, Gospe od mira 20, 21311 Stobreč; Jasminka Dimitrijević, OIB 00358134180, Benkovačka 11, 21000 Split; Željka Dragović, OIB 26534171041, Omiška 24, 21000 Split; Olgica Galić, OIB 73221453507, Nadbiskupa Scotija 8, 21217 Kaštel Stari; Sead Hajdarević, OIB 40277328341, Mandićeva 110, 21311 Stobreč; Stjepo Iličić, OIB 48022164778, Dragoševića bb, 21212 Kaštel Sućurac; Ivan Ivišić, OIB 03619335303, Košute, 21240 Trilj; Ivica Jakšić, OIB 00286962151, Domovinskog rata 18, 21210 Solin; Ankica Karaman, OIB 96267036673, Srijane, 21310 Omiš; Marica Kokeza, OIB 12838677007, Pujanke 31, 21000 Split; Ivica Kolumbić, OIB 86482193765, Tršćanska 35, 21000 Split; Jozo Kosor, OIB 09395371048, Matoševa 73, 21210 Solin; Petar Matešić, OIB 90880603989, Babina 5, 21000 Split; Marina Mijić-Krstanović, OIB 24920045998, Hercegovačka 100, 21000 Split; Marija Milanović-Litre, OIB 37493537079, Otok, 21238 Otok; Ivan Milin, OIB 16336491196, Vukovarska 117, 21000 Split; Dijana Mužinić Goić, OIB 16629610692, Mosorska 28, 21292 Srinjine; Anđelka Nejašmić, OIB 16099384203, Marušićić 17, 21250 Šestanovac; Sanja Pavić, OIB 49919392034, Put Vrila 19, 21311 Žrnovnica; Jure Piplica, OIB 58469928447, Hrvatskih velikana 53, 21311 Žrnovnica; Davor Prižmić, OIB 89861022519, Ulica 64 10, 20270 Vela Luka; Teo Prvinić, OIB 43643922140, Obala sv.Tereze 33, 21430 Rogač; Sanja Renić, OIB 12704933886, Vukasova 14, 21000 Split; Ivan Runtić, Duje, OIB 10663098577, Podstinice 50, 21214 Kaštel Gomilica zastupanog po punomoćniku Milan Remetin; Ivan Runtić pok. Ante, OIB 51557208848, Bunje 5, 21210 Solin; Jozo Salapić, OIB 05151989474, Braće Radić 27, 21210 Solin; Jasmin Stančin-Lukas, OIB 82242268412, Josipa Omašića 55, 21214 Kaštel Lukšić; Ante Šućur, OIB 80771614793, Brnik 14, 21000 Split; Marijana Šućur, OIB 86439775584, Vrh visoke 113, 21000 Split; Jakov Šunjić, OIB 33630383643, Gizdavac bb, 21203 Gizdavac; Barbara Teležar, OIB 53670263970, Starčevićeva 4, 21311 Žrnovnica; Mara Tokić, OIB 95431001088, Šenoina 15, 21000 Split; Renata Varvodić, OIB 41042628735, Imotska 30, 21000 Split; Diana Vodanović, OIB 52048663943, Pavla Šubića 8, 22211 Vodice; Ljiljanka Vojković, OIB 23489061282, Gala, 21238 Otok; Nada Vukušić, OIB 56589230294, Vojka Krstulovića 4, 21000 Split; Veseljko Vodanović, OIB 16318266581, Ulica Pavla Šubića 8, 22211 Vodice; CIVIS d.o.o. za gradjevinarstvo, trgovinu i inženjering, OIB 74066299724, Put Plokita 57, 21000 Split; LAVČEVIĆ - GRADITELJSTVO društvo s ograničenom odgovornošću za graditeljstvo i trgovinu u stečaju, OIB 54872671722, Bihaćka 2, 21000 Split; LAVČEVIĆ dioničko društvo za inženjering i izgradnju, OIB 71421617824, Bihaćka 2, 21000 Split; Financijska agencija, OIB 85821130368, Vrtni put 3, 10000 Zagreb; CROATIA osiguranje d.d., OIB 26187994862, Miramarska 22, Zagreb; JADRANSKO OSIGURANJE dioničko društvo, OIB 94472454976, Listopadska 2, Zagreb; HRVATSKE ŠUME društvo s ograničenom odgovornošću, OIB 69693144506, Ul.Ljudevita Farkaša Vukotinovića 2, Zagreb zastupanog po punomoćniku Odvjetničko društvo KLIŠANIN &amp; PARTNERI društvo s ograničenom odgovornošću; Ivan Križanac, OIB 59878006403, Radošić 109, 21230 Radošić; Predrag Nerlović, OIB 10134701017, Fra F.Careva 48, 21214 Kaštel Gomilica</izvorni_sadrzaj>
    <derivirana_varijabla naziv="DomainObject.Predmet.StrankaFormatedWithAdressOIB_1"> FINA ZAGREB, OIB 85821130368, Albrechtova 42, 10000 Zagreb; Ministarstvo financija RH, OIB 18683136487, Katančićeva 5, 10000 Zagreb zastupanog po punomoćniku Županijsko državno odvjetništvo u Splitu; Mario Baković, OIB 00286962151, Vukovarska 110, 21000 Split; Marija Balić, OIB 72290805711, Mihovilovići 45, 21231 Klis; Jagoda Barišić, OIB 70521192864, Mike Tripala 2, 21000 Split; Željka Bašić, OIB 07169375005, Hercegovačka 44, 21000 Split; Ivica Bezmalinović, OIB 86454922886, Doverska 33, 21000 Split; Mira Bošnjak, OIB 78244082657, Ante Anića 23, 22300 Knin; Cvita Čelebija, OIB 62965683182, Klaićeva poljana 3, 21000 Split; Ivan Ćosić, OIB 54220298745, Smojina 1, 21000 Split; Petar Dedić, OIB 88790913719, Gospe od mira 20, 21311 Stobreč; Jasminka Dimitrijević, OIB 00358134180, Benkovačka 11, 21000 Split; Željka Dragović, OIB 26534171041, Omiška 24, 21000 Split; Olgica Galić, OIB 73221453507, Nadbiskupa Scotija 8, 21217 Kaštel Stari; Sead Hajdarević, OIB 40277328341, Mandićeva 110, 21311 Stobreč; Stjepo Iličić, OIB 48022164778, Dragoševića bb, 21212 Kaštel Sućurac; Ivan Ivišić, OIB 03619335303, Košute, 21240 Trilj; Ivica Jakšić, OIB 00286962151, Domovinskog rata 18, 21210 Solin; Ankica Karaman, OIB 96267036673, Srijane, 21310 Omiš; Marica Kokeza, OIB 12838677007, Pujanke 31, 21000 Split; Ivica Kolumbić, OIB 86482193765, Tršćanska 35, 21000 Split; Jozo Kosor, OIB 09395371048, Matoševa 73, 21210 Solin; Petar Matešić, OIB 90880603989, Babina 5, 21000 Split; Marina Mijić-Krstanović, OIB 24920045998, Hercegovačka 100, 21000 Split; Marija Milanović-Litre, OIB 37493537079, Otok, 21238 Otok; Ivan Milin, OIB 16336491196, Vukovarska 117, 21000 Split; Dijana Mužinić Goić, OIB 16629610692, Mosorska 28, 21292 Srinjine; Anđelka Nejašmić, OIB 16099384203, Marušićić 17, 21250 Šestanovac; Sanja Pavić, OIB 49919392034, Put Vrila 19, 21311 Žrnovnica; Jure Piplica, OIB 58469928447, Hrvatskih velikana 53, 21311 Žrnovnica; Davor Prižmić, OIB 89861022519, Ulica 64 10, 20270 Vela Luka; Teo Prvinić, OIB 43643922140, Obala sv.Tereze 33, 21430 Rogač; Sanja Renić, OIB 12704933886, Vukasova 14, 21000 Split; Ivan Runtić, Duje, OIB 10663098577, Podstinice 50, 21214 Kaštel Gomilica zastupanog po punomoćniku Milan Remetin; Ivan Runtić pok. Ante, OIB 51557208848, Bunje 5, 21210 Solin; Jozo Salapić, OIB 05151989474, Braće Radić 27, 21210 Solin; Jasmin Stančin-Lukas, OIB 82242268412, Josipa Omašića 55, 21214 Kaštel Lukšić; Ante Šućur, OIB 80771614793, Brnik 14, 21000 Split; Marijana Šućur, OIB 86439775584, Vrh visoke 113, 21000 Split; Jakov Šunjić, OIB 33630383643, Gizdavac bb, 21203 Gizdavac; Barbara Teležar, OIB 53670263970, Starčevićeva 4, 21311 Žrnovnica; Mara Tokić, OIB 95431001088, Šenoina 15, 21000 Split; Renata Varvodić, OIB 41042628735, Imotska 30, 21000 Split; Diana Vodanović, OIB 52048663943, Pavla Šubića 8, 22211 Vodice; Ljiljanka Vojković, OIB 23489061282, Gala, 21238 Otok; Nada Vukušić, OIB 56589230294, Vojka Krstulovića 4, 21000 Split; Veseljko Vodanović, OIB 16318266581, Ulica Pavla Šubića 8, 22211 Vodice; CIVIS d.o.o. za gradjevinarstvo, trgovinu i inženjering, OIB 74066299724, Put Plokita 57, 21000 Split; LAVČEVIĆ - GRADITELJSTVO društvo s ograničenom odgovornošću za graditeljstvo i trgovinu u stečaju, OIB 54872671722, Bihaćka 2, 21000 Split; LAVČEVIĆ dioničko društvo za inženjering i izgradnju, OIB 71421617824, Bihaćka 2, 21000 Split; Financijska agencija, OIB 85821130368, Vrtni put 3, 10000 Zagreb; CROATIA osiguranje d.d., OIB 26187994862, Miramarska 22, Zagreb; JADRANSKO OSIGURANJE dioničko društvo, OIB 94472454976, Listopadska 2, Zagreb; HRVATSKE ŠUME društvo s ograničenom odgovornošću, OIB 69693144506, Ul.Ljudevita Farkaša Vukotinovića 2, Zagreb zastupanog po punomoćniku Odvjetničko društvo KLIŠANIN &amp; PARTNERI društvo s ograničenom odgovornošću; Ivan Križanac, OIB 59878006403, Radošić 109, 21230 Radošić; Predrag Nerlović, OIB 10134701017, Fra F.Careva 48, 21214 Kaštel Gomilica</derivirana_varijabla>
  </DomainObject.Predmet.StrankaFormatedWithAdressOIB>
  <DomainObject.Predmet.StrankaWithAdress>
    <izvorni_sadrzaj>FINA ZAGREB Albrechtova 42,10000 Zagreb,Ministarstvo financija RH Katančićeva 5,10000 Zagreb,Mario Baković Vukovarska 110,21000 Split,Marija Balić Mihovilovići 45,21231 Klis,Jagoda Barišić Mike Tripala 2,21000 Split,Željka Bašić Hercegovačka 44,21000 Split,Ivica Bezmalinović Doverska 33,21000 Split,Mira Bošnjak Ante Anića 23,22300 Knin,Cvita Čelebija Klaićeva poljana 3,21000 Split,Ivan Ćosić Smojina 1,21000 Split,Petar Dedić Gospe od mira 20,21311 Stobreč,Jasminka Dimitrijević Benkovačka 11,21000 Split,Željka Dragović Omiška 24,21000 Split,Olgica Galić Nadbiskupa Scotija 8,21217 Kaštel Stari,Sead Hajdarević Mandićeva 110,21311 Stobreč,Stjepo Iličić Dragoševića bb,21212 Kaštel Sućurac,Ivan Ivišić Košute,21240 Trilj,Ivica Jakšić Domovinskog rata 18,21210 Solin,Ankica Karaman Srijane,21310 Omiš,Marica Kokeza Pujanke 31,21000 Split,Ivica Kolumbić Tršćanska 35,21000 Split,Jozo Kosor Matoševa 73,21210 Solin,Petar Matešić Babina 5,21000 Split,Marina Mijić-Krstanović Hercegovačka 100,21000 Split,Marija Milanović-Litre Otok,21238 Otok,Ivan Milin Vukovarska 117,21000 Split,Dijana Mužinić Goić Mosorska 28,21292 Srinjine,Anđelka Nejašmić Marušićić 17,21250 Šestanovac,Sanja Pavić Put Vrila 19,21311 Žrnovnica,Jure Piplica Hrvatskih velikana 53,21311 Žrnovnica,Davor Prižmić Ulica 64 10,20270 Vela Luka,Teo Prvinić Obala sv.Tereze 33,21430 Rogač,Sanja Renić Vukasova 14,21000 Split,Ivan Runtić, Duje Podstinice 50,21214 Kaštel Gomilica,Ivan Runtić pok. Ante Bunje 5,21210 Solin,Jozo Salapić Braće Radić 27,21210 Solin,Jasmin Stančin-Lukas Josipa Omašića 55,21214 Kaštel Lukšić,Ante Šućur Brnik 14,21000 Split,Marijana Šućur Vrh visoke 113,21000 Split,Jakov Šunjić Gizdavac bb,21203 Gizdavac,Barbara Teležar Starčevićeva 4,21311 Žrnovnica,Mara Tokić Šenoina 15,21000 Split,Renata Varvodić Imotska 30,21000 Split,Diana Vodanović Pavla Šubića 8,22211 Vodice,Ljiljanka Vojković Gala,21238 Otok,Nada Vukušić Vojka Krstulovića 4,21000 Split,Veseljko Vodanović Ulica Pavla Šubića 8,22211 Vodice,CIVIS d.o.o. za gradjevinarstvo, trgovinu i inženjering Put Plokita 57,21000 Split,LAVČEVIĆ - GRADITELJSTVO društvo s ograničenom odgovornošću za graditeljstvo i trgovinu u stečaju Bihaćka 2,21000 Split,LAVČEVIĆ dioničko društvo za inženjering i izgradnju Bihaćka 2,21000 Split,Financijska agencija Vrtni put 3,10000 Zagreb,CROATIA osiguranje d.d. Miramarska 22,Zagreb,JADRANSKO OSIGURANJE dioničko društvo Listopadska 2,Zagreb,HRVATSKE ŠUME društvo s ograničenom odgovornošću Ul.Ljudevita Farkaša Vukotinovića 2,Zagreb,Ivan Križanac Radošić 109,21230 Radošić,Predrag Nerlović Fra F.Careva 48,21214 Kaštel Gomilica</izvorni_sadrzaj>
    <derivirana_varijabla naziv="DomainObject.Predmet.StrankaWithAdress_1">FINA ZAGREB Albrechtova 42,10000 Zagreb,Ministarstvo financija RH Katančićeva 5,10000 Zagreb,Mario Baković Vukovarska 110,21000 Split,Marija Balić Mihovilovići 45,21231 Klis,Jagoda Barišić Mike Tripala 2,21000 Split,Željka Bašić Hercegovačka 44,21000 Split,Ivica Bezmalinović Doverska 33,21000 Split,Mira Bošnjak Ante Anića 23,22300 Knin,Cvita Čelebija Klaićeva poljana 3,21000 Split,Ivan Ćosić Smojina 1,21000 Split,Petar Dedić Gospe od mira 20,21311 Stobreč,Jasminka Dimitrijević Benkovačka 11,21000 Split,Željka Dragović Omiška 24,21000 Split,Olgica Galić Nadbiskupa Scotija 8,21217 Kaštel Stari,Sead Hajdarević Mandićeva 110,21311 Stobreč,Stjepo Iličić Dragoševića bb,21212 Kaštel Sućurac,Ivan Ivišić Košute,21240 Trilj,Ivica Jakšić Domovinskog rata 18,21210 Solin,Ankica Karaman Srijane,21310 Omiš,Marica Kokeza Pujanke 31,21000 Split,Ivica Kolumbić Tršćanska 35,21000 Split,Jozo Kosor Matoševa 73,21210 Solin,Petar Matešić Babina 5,21000 Split,Marina Mijić-Krstanović Hercegovačka 100,21000 Split,Marija Milanović-Litre Otok,21238 Otok,Ivan Milin Vukovarska 117,21000 Split,Dijana Mužinić Goić Mosorska 28,21292 Srinjine,Anđelka Nejašmić Marušićić 17,21250 Šestanovac,Sanja Pavić Put Vrila 19,21311 Žrnovnica,Jure Piplica Hrvatskih velikana 53,21311 Žrnovnica,Davor Prižmić Ulica 64 10,20270 Vela Luka,Teo Prvinić Obala sv.Tereze 33,21430 Rogač,Sanja Renić Vukasova 14,21000 Split,Ivan Runtić, Duje Podstinice 50,21214 Kaštel Gomilica,Ivan Runtić pok. Ante Bunje 5,21210 Solin,Jozo Salapić Braće Radić 27,21210 Solin,Jasmin Stančin-Lukas Josipa Omašića 55,21214 Kaštel Lukšić,Ante Šućur Brnik 14,21000 Split,Marijana Šućur Vrh visoke 113,21000 Split,Jakov Šunjić Gizdavac bb,21203 Gizdavac,Barbara Teležar Starčevićeva 4,21311 Žrnovnica,Mara Tokić Šenoina 15,21000 Split,Renata Varvodić Imotska 30,21000 Split,Diana Vodanović Pavla Šubića 8,22211 Vodice,Ljiljanka Vojković Gala,21238 Otok,Nada Vukušić Vojka Krstulovića 4,21000 Split,Veseljko Vodanović Ulica Pavla Šubića 8,22211 Vodice,CIVIS d.o.o. za gradjevinarstvo, trgovinu i inženjering Put Plokita 57,21000 Split,LAVČEVIĆ - GRADITELJSTVO društvo s ograničenom odgovornošću za graditeljstvo i trgovinu u stečaju Bihaćka 2,21000 Split,LAVČEVIĆ dioničko društvo za inženjering i izgradnju Bihaćka 2,21000 Split,Financijska agencija Vrtni put 3,10000 Zagreb,CROATIA osiguranje d.d. Miramarska 22,Zagreb,JADRANSKO OSIGURANJE dioničko društvo Listopadska 2,Zagreb,HRVATSKE ŠUME društvo s ograničenom odgovornošću Ul.Ljudevita Farkaša Vukotinovića 2,Zagreb,Ivan Križanac Radošić 109,21230 Radošić,Predrag Nerlović Fra F.Careva 48,21214 Kaštel Gomilica</derivirana_varijabla>
  </DomainObject.Predmet.StrankaWithAdress>
  <DomainObject.Predmet.StrankaWithAdressOIB>
    <izvorni_sadrzaj>FINA ZAGREB, OIB 85821130368, Albrechtova 42,10000 Zagreb,Ministarstvo financija RH, OIB 18683136487, Katančićeva 5,10000 Zagreb,Mario Baković, OIB 00286962151, Vukovarska 110,21000 Split,Marija Balić, OIB 72290805711, Mihovilovići 45,21231 Klis,Jagoda Barišić, OIB 70521192864, Mike Tripala 2,21000 Split,Željka Bašić, OIB 07169375005, Hercegovačka 44,21000 Split,Ivica Bezmalinović, OIB 86454922886, Doverska 33,21000 Split,Mira Bošnjak, OIB 78244082657, Ante Anića 23,22300 Knin,Cvita Čelebija, OIB 62965683182, Klaićeva poljana 3,21000 Split,Ivan Ćosić, OIB 54220298745, Smojina 1,21000 Split,Petar Dedić, OIB 88790913719, Gospe od mira 20,21311 Stobreč,Jasminka Dimitrijević, OIB 00358134180, Benkovačka 11,21000 Split,Željka Dragović, OIB 26534171041, Omiška 24,21000 Split,Olgica Galić, OIB 73221453507, Nadbiskupa Scotija 8,21217 Kaštel Stari,Sead Hajdarević, OIB 40277328341, Mandićeva 110,21311 Stobreč,Stjepo Iličić, OIB 48022164778, Dragoševića bb,21212 Kaštel Sućurac,Ivan Ivišić, OIB 03619335303, Košute,21240 Trilj,Ivica Jakšić, OIB 00286962151, Domovinskog rata 18,21210 Solin,Ankica Karaman, OIB 96267036673, Srijane,21310 Omiš,Marica Kokeza, OIB 12838677007, Pujanke 31,21000 Split,Ivica Kolumbić, OIB 86482193765, Tršćanska 35,21000 Split,Jozo Kosor, OIB 09395371048, Matoševa 73,21210 Solin,Petar Matešić, OIB 90880603989, Babina 5,21000 Split,Marina Mijić-Krstanović, OIB 24920045998, Hercegovačka 100,21000 Split,Marija Milanović-Litre, OIB 37493537079, Otok,21238 Otok,Ivan Milin, OIB 16336491196, Vukovarska 117,21000 Split,Dijana Mužinić Goić, OIB 16629610692, Mosorska 28,21292 Srinjine,Anđelka Nejašmić, OIB 16099384203, Marušićić 17,21250 Šestanovac,Sanja Pavić, OIB 49919392034, Put Vrila 19,21311 Žrnovnica,Jure Piplica, OIB 58469928447, Hrvatskih velikana 53,21311 Žrnovnica,Davor Prižmić, OIB 89861022519, Ulica 64 10,20270 Vela Luka,Teo Prvinić, OIB 43643922140, Obala sv.Tereze 33,21430 Rogač,Sanja Renić, OIB 12704933886, Vukasova 14,21000 Split,Ivan Runtić, Duje, OIB 10663098577, Podstinice 50,21214 Kaštel Gomilica,Ivan Runtić pok. Ante, OIB 51557208848, Bunje 5,21210 Solin,Jozo Salapić, OIB 05151989474, Braće Radić 27,21210 Solin,Jasmin Stančin-Lukas, OIB 82242268412, Josipa Omašića 55,21214 Kaštel Lukšić,Ante Šućur, OIB 80771614793, Brnik 14,21000 Split,Marijana Šućur, OIB 86439775584, Vrh visoke 113,21000 Split,Jakov Šunjić, OIB 33630383643, Gizdavac bb,21203 Gizdavac,Barbara Teležar, OIB 53670263970, Starčevićeva 4,21311 Žrnovnica,Mara Tokić, OIB 95431001088, Šenoina 15,21000 Split,Renata Varvodić, OIB 41042628735, Imotska 30,21000 Split,Diana Vodanović, OIB 52048663943, Pavla Šubića 8,22211 Vodice,Ljiljanka Vojković, OIB 23489061282, Gala,21238 Otok,Nada Vukušić, OIB 56589230294, Vojka Krstulovića 4,21000 Split,Veseljko Vodanović, OIB 16318266581, Ulica Pavla Šubića 8,22211 Vodice,CIVIS d.o.o. za gradjevinarstvo, trgovinu i inženjering, OIB 74066299724, Put Plokita 57,21000 Split,LAVČEVIĆ - GRADITELJSTVO društvo s ograničenom odgovornošću za graditeljstvo i trgovinu u stečaju, OIB 54872671722, Bihaćka 2,21000 Split,LAVČEVIĆ dioničko društvo za inženjering i izgradnju, OIB 71421617824, Bihaćka 2,21000 Split,Financijska agencija, OIB 85821130368, Vrtni put 3,10000 Zagreb,CROATIA osiguranje d.d., OIB 26187994862, Miramarska 22,Zagreb,JADRANSKO OSIGURANJE dioničko društvo, OIB 94472454976, Listopadska 2,Zagreb,HRVATSKE ŠUME društvo s ograničenom odgovornošću, OIB 69693144506, Ul.Ljudevita Farkaša Vukotinovića 2,Zagreb,Ivan Križanac, OIB 59878006403, Radošić 109,21230 Radošić,Predrag Nerlović, OIB 10134701017, Fra F.Careva 48,21214 Kaštel Gomilica</izvorni_sadrzaj>
    <derivirana_varijabla naziv="DomainObject.Predmet.StrankaWithAdressOIB_1">FINA ZAGREB, OIB 85821130368, Albrechtova 42,10000 Zagreb,Ministarstvo financija RH, OIB 18683136487, Katančićeva 5,10000 Zagreb,Mario Baković, OIB 00286962151, Vukovarska 110,21000 Split,Marija Balić, OIB 72290805711, Mihovilovići 45,21231 Klis,Jagoda Barišić, OIB 70521192864, Mike Tripala 2,21000 Split,Željka Bašić, OIB 07169375005, Hercegovačka 44,21000 Split,Ivica Bezmalinović, OIB 86454922886, Doverska 33,21000 Split,Mira Bošnjak, OIB 78244082657, Ante Anića 23,22300 Knin,Cvita Čelebija, OIB 62965683182, Klaićeva poljana 3,21000 Split,Ivan Ćosić, OIB 54220298745, Smojina 1,21000 Split,Petar Dedić, OIB 88790913719, Gospe od mira 20,21311 Stobreč,Jasminka Dimitrijević, OIB 00358134180, Benkovačka 11,21000 Split,Željka Dragović, OIB 26534171041, Omiška 24,21000 Split,Olgica Galić, OIB 73221453507, Nadbiskupa Scotija 8,21217 Kaštel Stari,Sead Hajdarević, OIB 40277328341, Mandićeva 110,21311 Stobreč,Stjepo Iličić, OIB 48022164778, Dragoševića bb,21212 Kaštel Sućurac,Ivan Ivišić, OIB 03619335303, Košute,21240 Trilj,Ivica Jakšić, OIB 00286962151, Domovinskog rata 18,21210 Solin,Ankica Karaman, OIB 96267036673, Srijane,21310 Omiš,Marica Kokeza, OIB 12838677007, Pujanke 31,21000 Split,Ivica Kolumbić, OIB 86482193765, Tršćanska 35,21000 Split,Jozo Kosor, OIB 09395371048, Matoševa 73,21210 Solin,Petar Matešić, OIB 90880603989, Babina 5,21000 Split,Marina Mijić-Krstanović, OIB 24920045998, Hercegovačka 100,21000 Split,Marija Milanović-Litre, OIB 37493537079, Otok,21238 Otok,Ivan Milin, OIB 16336491196, Vukovarska 117,21000 Split,Dijana Mužinić Goić, OIB 16629610692, Mosorska 28,21292 Srinjine,Anđelka Nejašmić, OIB 16099384203, Marušićić 17,21250 Šestanovac,Sanja Pavić, OIB 49919392034, Put Vrila 19,21311 Žrnovnica,Jure Piplica, OIB 58469928447, Hrvatskih velikana 53,21311 Žrnovnica,Davor Prižmić, OIB 89861022519, Ulica 64 10,20270 Vela Luka,Teo Prvinić, OIB 43643922140, Obala sv.Tereze 33,21430 Rogač,Sanja Renić, OIB 12704933886, Vukasova 14,21000 Split,Ivan Runtić, Duje, OIB 10663098577, Podstinice 50,21214 Kaštel Gomilica,Ivan Runtić pok. Ante, OIB 51557208848, Bunje 5,21210 Solin,Jozo Salapić, OIB 05151989474, Braće Radić 27,21210 Solin,Jasmin Stančin-Lukas, OIB 82242268412, Josipa Omašića 55,21214 Kaštel Lukšić,Ante Šućur, OIB 80771614793, Brnik 14,21000 Split,Marijana Šućur, OIB 86439775584, Vrh visoke 113,21000 Split,Jakov Šunjić, OIB 33630383643, Gizdavac bb,21203 Gizdavac,Barbara Teležar, OIB 53670263970, Starčevićeva 4,21311 Žrnovnica,Mara Tokić, OIB 95431001088, Šenoina 15,21000 Split,Renata Varvodić, OIB 41042628735, Imotska 30,21000 Split,Diana Vodanović, OIB 52048663943, Pavla Šubića 8,22211 Vodice,Ljiljanka Vojković, OIB 23489061282, Gala,21238 Otok,Nada Vukušić, OIB 56589230294, Vojka Krstulovića 4,21000 Split,Veseljko Vodanović, OIB 16318266581, Ulica Pavla Šubića 8,22211 Vodice,CIVIS d.o.o. za gradjevinarstvo, trgovinu i inženjering, OIB 74066299724, Put Plokita 57,21000 Split,LAVČEVIĆ - GRADITELJSTVO društvo s ograničenom odgovornošću za graditeljstvo i trgovinu u stečaju, OIB 54872671722, Bihaćka 2,21000 Split,LAVČEVIĆ dioničko društvo za inženjering i izgradnju, OIB 71421617824, Bihaćka 2,21000 Split,Financijska agencija, OIB 85821130368, Vrtni put 3,10000 Zagreb,CROATIA osiguranje d.d., OIB 26187994862, Miramarska 22,Zagreb,JADRANSKO OSIGURANJE dioničko društvo, OIB 94472454976, Listopadska 2,Zagreb,HRVATSKE ŠUME društvo s ograničenom odgovornošću, OIB 69693144506, Ul.Ljudevita Farkaša Vukotinovića 2,Zagreb,Ivan Križanac, OIB 59878006403, Radošić 109,21230 Radošić,Predrag Nerlović, OIB 10134701017, Fra F.Careva 48,21214 Kaštel Gomilica</derivirana_varijabla>
  </DomainObject.Predmet.StrankaWithAdressOIB>
  <DomainObject.Predmet.StrankaNazivFormated>
    <izvorni_sadrzaj>FINA ZAGREB,Ministarstvo financija RH,Mario Baković,Marija Balić,Jagoda Barišić,Željka Bašić,Ivica Bezmalinović,Mira Bošnjak,Cvita Čelebija,Ivan Ćosić,Petar Dedić,Jasminka Dimitrijević,Željka Dragović,Olgica Galić,Sead Hajdarević,Stjepo Iličić,Ivan Ivišić,Ivica Jakšić,Ankica Karaman,Marica Kokeza,Ivica Kolumbić,Jozo Kosor,Petar Matešić,Marina Mijić-Krstanović,Marija Milanović-Litre,Ivan Milin,Dijana Mužinić Goić,Anđelka Nejašmić,Sanja Pavić,Jure Piplica,Davor Prižmić,Teo Prvinić,Sanja Renić,Ivan Runtić, Duje,Ivan Runtić pok. Ante,Jozo Salapić,Jasmin Stančin-Lukas,Ante Šućur,Marijana Šućur,Jakov Šunjić,Barbara Teležar,Mara Tokić,Renata Varvodić,Diana Vodanović,Ljiljanka Vojković,Nada Vukušić,Veseljko Vodanović,CIVIS d.o.o. za gradjevinarstvo, trgovinu i inženjering,LAVČEVIĆ - GRADITELJSTVO društvo s ograničenom odgovornošću za graditeljstvo i trgovinu u stečaju,LAVČEVIĆ dioničko društvo za inženjering i izgradnju,Financijska agencija,CROATIA osiguranje d.d.,JADRANSKO OSIGURANJE dioničko društvo,HRVATSKE ŠUME društvo s ograničenom odgovornošću,Ivan Križanac,Predrag Nerlović</izvorni_sadrzaj>
    <derivirana_varijabla naziv="DomainObject.Predmet.StrankaNazivFormated_1">FINA ZAGREB,Ministarstvo financija RH,Mario Baković,Marija Balić,Jagoda Barišić,Željka Bašić,Ivica Bezmalinović,Mira Bošnjak,Cvita Čelebija,Ivan Ćosić,Petar Dedić,Jasminka Dimitrijević,Željka Dragović,Olgica Galić,Sead Hajdarević,Stjepo Iličić,Ivan Ivišić,Ivica Jakšić,Ankica Karaman,Marica Kokeza,Ivica Kolumbić,Jozo Kosor,Petar Matešić,Marina Mijić-Krstanović,Marija Milanović-Litre,Ivan Milin,Dijana Mužinić Goić,Anđelka Nejašmić,Sanja Pavić,Jure Piplica,Davor Prižmić,Teo Prvinić,Sanja Renić,Ivan Runtić, Duje,Ivan Runtić pok. Ante,Jozo Salapić,Jasmin Stančin-Lukas,Ante Šućur,Marijana Šućur,Jakov Šunjić,Barbara Teležar,Mara Tokić,Renata Varvodić,Diana Vodanović,Ljiljanka Vojković,Nada Vukušić,Veseljko Vodanović,CIVIS d.o.o. za gradjevinarstvo, trgovinu i inženjering,LAVČEVIĆ - GRADITELJSTVO društvo s ograničenom odgovornošću za graditeljstvo i trgovinu u stečaju,LAVČEVIĆ dioničko društvo za inženjering i izgradnju,Financijska agencija,CROATIA osiguranje d.d.,JADRANSKO OSIGURANJE dioničko društvo,HRVATSKE ŠUME društvo s ograničenom odgovornošću,Ivan Križanac,Predrag Nerlović</derivirana_varijabla>
  </DomainObject.Predmet.StrankaNazivFormated>
  <DomainObject.Predmet.StrankaNazivFormatedOIB>
    <izvorni_sadrzaj>FINA ZAGREB, OIB 85821130368,Ministarstvo financija RH, OIB 18683136487,Mario Baković, OIB 00286962151,Marija Balić, OIB 72290805711,Jagoda Barišić, OIB 70521192864,Željka Bašić, OIB 07169375005,Ivica Bezmalinović, OIB 86454922886,Mira Bošnjak, OIB 78244082657,Cvita Čelebija, OIB 62965683182,Ivan Ćosić, OIB 54220298745,Petar Dedić, OIB 88790913719,Jasminka Dimitrijević, OIB 00358134180,Željka Dragović, OIB 26534171041,Olgica Galić, OIB 73221453507,Sead Hajdarević, OIB 40277328341,Stjepo Iličić, OIB 48022164778,Ivan Ivišić, OIB 03619335303,Ivica Jakšić, OIB 00286962151,Ankica Karaman, OIB 96267036673,Marica Kokeza, OIB 12838677007,Ivica Kolumbić, OIB 86482193765,Jozo Kosor, OIB 09395371048,Petar Matešić, OIB 90880603989,Marina Mijić-Krstanović, OIB 24920045998,Marija Milanović-Litre, OIB 37493537079,Ivan Milin, OIB 16336491196,Dijana Mužinić Goić, OIB 16629610692,Anđelka Nejašmić, OIB 16099384203,Sanja Pavić, OIB 49919392034,Jure Piplica, OIB 58469928447,Davor Prižmić, OIB 89861022519,Teo Prvinić, OIB 43643922140,Sanja Renić, OIB 12704933886,Ivan Runtić, Duje, OIB 10663098577,Ivan Runtić pok. Ante, OIB 51557208848,Jozo Salapić, OIB 05151989474,Jasmin Stančin-Lukas, OIB 82242268412,Ante Šućur, OIB 80771614793,Marijana Šućur, OIB 86439775584,Jakov Šunjić, OIB 33630383643,Barbara Teležar, OIB 53670263970,Mara Tokić, OIB 95431001088,Renata Varvodić, OIB 41042628735,Diana Vodanović, OIB 52048663943,Ljiljanka Vojković, OIB 23489061282,Nada Vukušić, OIB 56589230294,Veseljko Vodanović, OIB 16318266581,CIVIS d.o.o. za gradjevinarstvo, trgovinu i inženjering, OIB 74066299724,LAVČEVIĆ - GRADITELJSTVO društvo s ograničenom odgovornošću za graditeljstvo i trgovinu u stečaju, OIB 54872671722,LAVČEVIĆ dioničko društvo za inženjering i izgradnju, OIB 71421617824,Financijska agencija, OIB 85821130368,CROATIA osiguranje d.d., OIB 26187994862,JADRANSKO OSIGURANJE dioničko društvo, OIB 94472454976,HRVATSKE ŠUME društvo s ograničenom odgovornošću, OIB 69693144506,Ivan Križanac, OIB 59878006403,Predrag Nerlović, OIB 10134701017</izvorni_sadrzaj>
    <derivirana_varijabla naziv="DomainObject.Predmet.StrankaNazivFormatedOIB_1">FINA ZAGREB, OIB 85821130368,Ministarstvo financija RH, OIB 18683136487,Mario Baković, OIB 00286962151,Marija Balić, OIB 72290805711,Jagoda Barišić, OIB 70521192864,Željka Bašić, OIB 07169375005,Ivica Bezmalinović, OIB 86454922886,Mira Bošnjak, OIB 78244082657,Cvita Čelebija, OIB 62965683182,Ivan Ćosić, OIB 54220298745,Petar Dedić, OIB 88790913719,Jasminka Dimitrijević, OIB 00358134180,Željka Dragović, OIB 26534171041,Olgica Galić, OIB 73221453507,Sead Hajdarević, OIB 40277328341,Stjepo Iličić, OIB 48022164778,Ivan Ivišić, OIB 03619335303,Ivica Jakšić, OIB 00286962151,Ankica Karaman, OIB 96267036673,Marica Kokeza, OIB 12838677007,Ivica Kolumbić, OIB 86482193765,Jozo Kosor, OIB 09395371048,Petar Matešić, OIB 90880603989,Marina Mijić-Krstanović, OIB 24920045998,Marija Milanović-Litre, OIB 37493537079,Ivan Milin, OIB 16336491196,Dijana Mužinić Goić, OIB 16629610692,Anđelka Nejašmić, OIB 16099384203,Sanja Pavić, OIB 49919392034,Jure Piplica, OIB 58469928447,Davor Prižmić, OIB 89861022519,Teo Prvinić, OIB 43643922140,Sanja Renić, OIB 12704933886,Ivan Runtić, Duje, OIB 10663098577,Ivan Runtić pok. Ante, OIB 51557208848,Jozo Salapić, OIB 05151989474,Jasmin Stančin-Lukas, OIB 82242268412,Ante Šućur, OIB 80771614793,Marijana Šućur, OIB 86439775584,Jakov Šunjić, OIB 33630383643,Barbara Teležar, OIB 53670263970,Mara Tokić, OIB 95431001088,Renata Varvodić, OIB 41042628735,Diana Vodanović, OIB 52048663943,Ljiljanka Vojković, OIB 23489061282,Nada Vukušić, OIB 56589230294,Veseljko Vodanović, OIB 16318266581,CIVIS d.o.o. za gradjevinarstvo, trgovinu i inženjering, OIB 74066299724,LAVČEVIĆ - GRADITELJSTVO društvo s ograničenom odgovornošću za graditeljstvo i trgovinu u stečaju, OIB 54872671722,LAVČEVIĆ dioničko društvo za inženjering i izgradnju, OIB 71421617824,Financijska agencija, OIB 85821130368,CROATIA osiguranje d.d., OIB 26187994862,JADRANSKO OSIGURANJE dioničko društvo, OIB 94472454976,HRVATSKE ŠUME društvo s ograničenom odgovornošću, OIB 69693144506,Ivan Križanac, OIB 59878006403,Predrag Nerlović, OIB 10134701017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Ministarstvo financija RH zastupanog po punomoćniku Županijsko državno odvjetništvo u Splitu</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 zastupanog po punomoćniku Milan Remetin</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 zastupanog po punomoćniku Odvjetničko društvo KLIŠANIN &amp; PARTNERI društvo s ograničenom odgovornošću</item>
      <item>Ivan Križanac</item>
      <item>Predrag Nerlović</item>
    </izvorni_sadrzaj>
    <derivirana_varijabla naziv="DomainObject.Predmet.StrankaListFormated_1">
      <item>FINA ZAGREB</item>
      <item>Ministarstvo financija RH zastupanog po punomoćniku Županijsko državno odvjetništvo u Splitu</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 zastupanog po punomoćniku Milan Remetin</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 zastupanog po punomoćniku Odvjetničko društvo KLIŠANIN &amp; PARTNERI društvo s ograničenom odgovornošću</item>
      <item>Ivan Križanac</item>
      <item>Predrag Nerlović</item>
    </derivirana_varijabla>
  </DomainObject.Predmet.StrankaListFormated>
  <DomainObject.Predmet.StrankaListFormatedOIB>
    <izvorni_sadrzaj>
      <item>FINA ZAGREB, OIB 85821130368</item>
      <item>Ministarstvo financija RH, OIB 18683136487 zastupanog po punomoćniku Županijsko državno odvjetništvo u Splitu</item>
      <item>Mario Baković, OIB 00286962151</item>
      <item>Marija Balić, OIB 72290805711</item>
      <item>Jagoda Barišić, OIB 70521192864</item>
      <item>Željka Bašić, OIB 07169375005</item>
      <item>Ivica Bezmalinović, OIB 86454922886</item>
      <item>Mira Bošnjak, OIB 78244082657</item>
      <item>Cvita Čelebija, OIB 62965683182</item>
      <item>Ivan Ćosić, OIB 54220298745</item>
      <item>Petar Dedić, OIB 88790913719</item>
      <item>Jasminka Dimitrijević, OIB 00358134180</item>
      <item>Željka Dragović, OIB 26534171041</item>
      <item>Olgica Galić, OIB 73221453507</item>
      <item>Sead Hajdarević, OIB 40277328341</item>
      <item>Stjepo Iličić, OIB 48022164778</item>
      <item>Ivan Ivišić, OIB 03619335303</item>
      <item>Ivica Jakšić, OIB 00286962151</item>
      <item>Ankica Karaman, OIB 96267036673</item>
      <item>Marica Kokeza, OIB 12838677007</item>
      <item>Ivica Kolumbić, OIB 86482193765</item>
      <item>Jozo Kosor, OIB 09395371048</item>
      <item>Petar Matešić, OIB 90880603989</item>
      <item>Marina Mijić-Krstanović, OIB 24920045998</item>
      <item>Marija Milanović-Litre, OIB 37493537079</item>
      <item>Ivan Milin, OIB 16336491196</item>
      <item>Dijana Mužinić Goić, OIB 16629610692</item>
      <item>Anđelka Nejašmić, OIB 16099384203</item>
      <item>Sanja Pavić, OIB 49919392034</item>
      <item>Jure Piplica, OIB 58469928447</item>
      <item>Davor Prižmić, OIB 89861022519</item>
      <item>Teo Prvinić, OIB 43643922140</item>
      <item>Sanja Renić, OIB 12704933886</item>
      <item>Ivan Runtić, Duje, OIB 10663098577 zastupanog po punomoćniku Milan Remetin</item>
      <item>Ivan Runtić pok. Ante, OIB 51557208848</item>
      <item>Jozo Salapić, OIB 05151989474</item>
      <item>Jasmin Stančin-Lukas, OIB 82242268412</item>
      <item>Ante Šućur, OIB 80771614793</item>
      <item>Marijana Šućur, OIB 86439775584</item>
      <item>Jakov Šunjić, OIB 33630383643</item>
      <item>Barbara Teležar, OIB 53670263970</item>
      <item>Mara Tokić, OIB 95431001088</item>
      <item>Renata Varvodić, OIB 41042628735</item>
      <item>Diana Vodanović, OIB 52048663943</item>
      <item>Ljiljanka Vojković, OIB 23489061282</item>
      <item>Nada Vukušić, OIB 56589230294</item>
      <item>Veseljko Vodanović, OIB 16318266581</item>
      <item>CIVIS d.o.o. za gradjevinarstvo, trgovinu i inženjering, OIB 74066299724</item>
      <item>LAVČEVIĆ - GRADITELJSTVO društvo s ograničenom odgovornošću za graditeljstvo i trgovinu u stečaju, OIB 54872671722</item>
      <item>LAVČEVIĆ dioničko društvo za inženjering i izgradnju, OIB 71421617824</item>
      <item>Financijska agencija, OIB 85821130368</item>
      <item>CROATIA osiguranje d.d., OIB 26187994862</item>
      <item>JADRANSKO OSIGURANJE dioničko društvo, OIB 94472454976</item>
      <item>HRVATSKE ŠUME društvo s ograničenom odgovornošću, OIB 69693144506 zastupanog po punomoćniku Odvjetničko društvo KLIŠANIN &amp; PARTNERI društvo s ograničenom odgovornošću</item>
      <item>Ivan Križanac, OIB 59878006403</item>
      <item>Predrag Nerlović, OIB 10134701017</item>
    </izvorni_sadrzaj>
    <derivirana_varijabla naziv="DomainObject.Predmet.StrankaListFormatedOIB_1">
      <item>FINA ZAGREB, OIB 85821130368</item>
      <item>Ministarstvo financija RH, OIB 18683136487 zastupanog po punomoćniku Županijsko državno odvjetništvo u Splitu</item>
      <item>Mario Baković, OIB 00286962151</item>
      <item>Marija Balić, OIB 72290805711</item>
      <item>Jagoda Barišić, OIB 70521192864</item>
      <item>Željka Bašić, OIB 07169375005</item>
      <item>Ivica Bezmalinović, OIB 86454922886</item>
      <item>Mira Bošnjak, OIB 78244082657</item>
      <item>Cvita Čelebija, OIB 62965683182</item>
      <item>Ivan Ćosić, OIB 54220298745</item>
      <item>Petar Dedić, OIB 88790913719</item>
      <item>Jasminka Dimitrijević, OIB 00358134180</item>
      <item>Željka Dragović, OIB 26534171041</item>
      <item>Olgica Galić, OIB 73221453507</item>
      <item>Sead Hajdarević, OIB 40277328341</item>
      <item>Stjepo Iličić, OIB 48022164778</item>
      <item>Ivan Ivišić, OIB 03619335303</item>
      <item>Ivica Jakšić, OIB 00286962151</item>
      <item>Ankica Karaman, OIB 96267036673</item>
      <item>Marica Kokeza, OIB 12838677007</item>
      <item>Ivica Kolumbić, OIB 86482193765</item>
      <item>Jozo Kosor, OIB 09395371048</item>
      <item>Petar Matešić, OIB 90880603989</item>
      <item>Marina Mijić-Krstanović, OIB 24920045998</item>
      <item>Marija Milanović-Litre, OIB 37493537079</item>
      <item>Ivan Milin, OIB 16336491196</item>
      <item>Dijana Mužinić Goić, OIB 16629610692</item>
      <item>Anđelka Nejašmić, OIB 16099384203</item>
      <item>Sanja Pavić, OIB 49919392034</item>
      <item>Jure Piplica, OIB 58469928447</item>
      <item>Davor Prižmić, OIB 89861022519</item>
      <item>Teo Prvinić, OIB 43643922140</item>
      <item>Sanja Renić, OIB 12704933886</item>
      <item>Ivan Runtić, Duje, OIB 10663098577 zastupanog po punomoćniku Milan Remetin</item>
      <item>Ivan Runtić pok. Ante, OIB 51557208848</item>
      <item>Jozo Salapić, OIB 05151989474</item>
      <item>Jasmin Stančin-Lukas, OIB 82242268412</item>
      <item>Ante Šućur, OIB 80771614793</item>
      <item>Marijana Šućur, OIB 86439775584</item>
      <item>Jakov Šunjić, OIB 33630383643</item>
      <item>Barbara Teležar, OIB 53670263970</item>
      <item>Mara Tokić, OIB 95431001088</item>
      <item>Renata Varvodić, OIB 41042628735</item>
      <item>Diana Vodanović, OIB 52048663943</item>
      <item>Ljiljanka Vojković, OIB 23489061282</item>
      <item>Nada Vukušić, OIB 56589230294</item>
      <item>Veseljko Vodanović, OIB 16318266581</item>
      <item>CIVIS d.o.o. za gradjevinarstvo, trgovinu i inženjering, OIB 74066299724</item>
      <item>LAVČEVIĆ - GRADITELJSTVO društvo s ograničenom odgovornošću za graditeljstvo i trgovinu u stečaju, OIB 54872671722</item>
      <item>LAVČEVIĆ dioničko društvo za inženjering i izgradnju, OIB 71421617824</item>
      <item>Financijska agencija, OIB 85821130368</item>
      <item>CROATIA osiguranje d.d., OIB 26187994862</item>
      <item>JADRANSKO OSIGURANJE dioničko društvo, OIB 94472454976</item>
      <item>HRVATSKE ŠUME društvo s ograničenom odgovornošću, OIB 69693144506 zastupanog po punomoćniku Odvjetničko društvo KLIŠANIN &amp; PARTNERI društvo s ograničenom odgovornošću</item>
      <item>Ivan Križanac, OIB 59878006403</item>
      <item>Predrag Nerlović, OIB 10134701017</item>
    </derivirana_varijabla>
  </DomainObject.Predmet.StrankaListFormatedOIB>
  <DomainObject.Predmet.StrankaListFormatedWithAdress>
    <izvorni_sadrzaj>
      <item>FINA ZAGREB, Albrechtova 42, 10000 Zagreb</item>
      <item>Ministarstvo financija RH, Katančićeva 5, 10000 Zagreb zastupanog po punomoćniku Županijsko državno odvjetništvo u Splitu</item>
      <item>Mario Baković, Vukovarska 110, 21000 Split</item>
      <item>Marija Balić, Mihovilovići 45, 21231 Klis</item>
      <item>Jagoda Barišić, Mike Tripala 2, 21000 Split</item>
      <item>Željka Bašić, Hercegovačka 44, 21000 Split</item>
      <item>Ivica Bezmalinović, Doverska 33, 21000 Split</item>
      <item>Mira Bošnjak, Ante Anića 23, 22300 Knin</item>
      <item>Cvita Čelebija, Klaićeva poljana 3, 21000 Split</item>
      <item>Ivan Ćosić, Smojina 1, 21000 Split</item>
      <item>Petar Dedić, Gospe od mira 20, 21311 Stobreč</item>
      <item>Jasminka Dimitrijević, Benkovačka 11, 21000 Split</item>
      <item>Željka Dragović, Omiška 24, 21000 Split</item>
      <item>Olgica Galić, Nadbiskupa Scotija 8, 21217 Kaštel Stari</item>
      <item>Sead Hajdarević, Mandićeva 110, 21311 Stobreč</item>
      <item>Stjepo Iličić, Dragoševića bb, 21212 Kaštel Sućurac</item>
      <item>Ivan Ivišić, Košute, 21240 Trilj</item>
      <item>Ivica Jakšić, Domovinskog rata 18, 21210 Solin</item>
      <item>Ankica Karaman, Srijane, 21310 Omiš</item>
      <item>Marica Kokeza, Pujanke 31, 21000 Split</item>
      <item>Ivica Kolumbić, Tršćanska 35, 21000 Split</item>
      <item>Jozo Kosor, Matoševa 73, 21210 Solin</item>
      <item>Petar Matešić, Babina 5, 21000 Split</item>
      <item>Marina Mijić-Krstanović, Hercegovačka 100, 21000 Split</item>
      <item>Marija Milanović-Litre, Otok, 21238 Otok</item>
      <item>Ivan Milin, Vukovarska 117, 21000 Split</item>
      <item>Dijana Mužinić Goić, Mosorska 28, 21292 Srinjine</item>
      <item>Anđelka Nejašmić, Marušićić 17, 21250 Šestanovac</item>
      <item>Sanja Pavić, Put Vrila 19, 21311 Žrnovnica</item>
      <item>Jure Piplica, Hrvatskih velikana 53, 21311 Žrnovnica</item>
      <item>Davor Prižmić, Ulica 64 10, 20270 Vela Luka</item>
      <item>Teo Prvinić, Obala sv.Tereze 33, 21430 Rogač</item>
      <item>Sanja Renić, Vukasova 14, 21000 Split</item>
      <item>Ivan Runtić, Duje, Podstinice 50, 21214 Kaštel Gomilica zastupanog po punomoćniku Milan Remetin</item>
      <item>Ivan Runtić pok. Ante, Bunje 5, 21210 Solin</item>
      <item>Jozo Salapić, Braće Radić 27, 21210 Solin</item>
      <item>Jasmin Stančin-Lukas, Josipa Omašića 55, 21214 Kaštel Lukšić</item>
      <item>Ante Šućur, Brnik 14, 21000 Split</item>
      <item>Marijana Šućur, Vrh visoke 113, 21000 Split</item>
      <item>Jakov Šunjić, Gizdavac bb, 21203 Gizdavac</item>
      <item>Barbara Teležar, Starčevićeva 4, 21311 Žrnovnica</item>
      <item>Mara Tokić, Šenoina 15, 21000 Split</item>
      <item>Renata Varvodić, Imotska 30, 21000 Split</item>
      <item>Diana Vodanović, Pavla Šubića 8, 22211 Vodice</item>
      <item>Ljiljanka Vojković, Gala, 21238 Otok</item>
      <item>Nada Vukušić, Vojka Krstulovića 4, 21000 Split</item>
      <item>Veseljko Vodanović, Ulica Pavla Šubića 8, 22211 Vodice</item>
      <item>CIVIS d.o.o. za gradjevinarstvo, trgovinu i inženjering, Put Plokita 57, 21000 Split</item>
      <item>LAVČEVIĆ - GRADITELJSTVO društvo s ograničenom odgovornošću za graditeljstvo i trgovinu u stečaju, Bihaćka 2, 21000 Split</item>
      <item>LAVČEVIĆ dioničko društvo za inženjering i izgradnju, Bihaćka 2, 21000 Split</item>
      <item>Financijska agencija, Vrtni put 3, 10000 Zagreb</item>
      <item>CROATIA osiguranje d.d., Miramarska 22, Zagreb</item>
      <item>JADRANSKO OSIGURANJE dioničko društvo, Listopadska 2, Zagreb</item>
      <item>HRVATSKE ŠUME društvo s ograničenom odgovornošću, Ul.Ljudevita Farkaša Vukotinovića 2, Zagreb zastupanog po punomoćniku Odvjetničko društvo KLIŠANIN &amp; PARTNERI društvo s ograničenom odgovornošću</item>
      <item>Ivan Križanac, Radošić 109, 21230 Radošić</item>
      <item>Predrag Nerlović, Fra F.Careva 48, 21214 Kaštel Gomilica</item>
    </izvorni_sadrzaj>
    <derivirana_varijabla naziv="DomainObject.Predmet.StrankaListFormatedWithAdress_1">
      <item>FINA ZAGREB, Albrechtova 42, 10000 Zagreb</item>
      <item>Ministarstvo financija RH, Katančićeva 5, 10000 Zagreb zastupanog po punomoćniku Županijsko državno odvjetništvo u Splitu</item>
      <item>Mario Baković, Vukovarska 110, 21000 Split</item>
      <item>Marija Balić, Mihovilovići 45, 21231 Klis</item>
      <item>Jagoda Barišić, Mike Tripala 2, 21000 Split</item>
      <item>Željka Bašić, Hercegovačka 44, 21000 Split</item>
      <item>Ivica Bezmalinović, Doverska 33, 21000 Split</item>
      <item>Mira Bošnjak, Ante Anića 23, 22300 Knin</item>
      <item>Cvita Čelebija, Klaićeva poljana 3, 21000 Split</item>
      <item>Ivan Ćosić, Smojina 1, 21000 Split</item>
      <item>Petar Dedić, Gospe od mira 20, 21311 Stobreč</item>
      <item>Jasminka Dimitrijević, Benkovačka 11, 21000 Split</item>
      <item>Željka Dragović, Omiška 24, 21000 Split</item>
      <item>Olgica Galić, Nadbiskupa Scotija 8, 21217 Kaštel Stari</item>
      <item>Sead Hajdarević, Mandićeva 110, 21311 Stobreč</item>
      <item>Stjepo Iličić, Dragoševića bb, 21212 Kaštel Sućurac</item>
      <item>Ivan Ivišić, Košute, 21240 Trilj</item>
      <item>Ivica Jakšić, Domovinskog rata 18, 21210 Solin</item>
      <item>Ankica Karaman, Srijane, 21310 Omiš</item>
      <item>Marica Kokeza, Pujanke 31, 21000 Split</item>
      <item>Ivica Kolumbić, Tršćanska 35, 21000 Split</item>
      <item>Jozo Kosor, Matoševa 73, 21210 Solin</item>
      <item>Petar Matešić, Babina 5, 21000 Split</item>
      <item>Marina Mijić-Krstanović, Hercegovačka 100, 21000 Split</item>
      <item>Marija Milanović-Litre, Otok, 21238 Otok</item>
      <item>Ivan Milin, Vukovarska 117, 21000 Split</item>
      <item>Dijana Mužinić Goić, Mosorska 28, 21292 Srinjine</item>
      <item>Anđelka Nejašmić, Marušićić 17, 21250 Šestanovac</item>
      <item>Sanja Pavić, Put Vrila 19, 21311 Žrnovnica</item>
      <item>Jure Piplica, Hrvatskih velikana 53, 21311 Žrnovnica</item>
      <item>Davor Prižmić, Ulica 64 10, 20270 Vela Luka</item>
      <item>Teo Prvinić, Obala sv.Tereze 33, 21430 Rogač</item>
      <item>Sanja Renić, Vukasova 14, 21000 Split</item>
      <item>Ivan Runtić, Duje, Podstinice 50, 21214 Kaštel Gomilica zastupanog po punomoćniku Milan Remetin</item>
      <item>Ivan Runtić pok. Ante, Bunje 5, 21210 Solin</item>
      <item>Jozo Salapić, Braće Radić 27, 21210 Solin</item>
      <item>Jasmin Stančin-Lukas, Josipa Omašića 55, 21214 Kaštel Lukšić</item>
      <item>Ante Šućur, Brnik 14, 21000 Split</item>
      <item>Marijana Šućur, Vrh visoke 113, 21000 Split</item>
      <item>Jakov Šunjić, Gizdavac bb, 21203 Gizdavac</item>
      <item>Barbara Teležar, Starčevićeva 4, 21311 Žrnovnica</item>
      <item>Mara Tokić, Šenoina 15, 21000 Split</item>
      <item>Renata Varvodić, Imotska 30, 21000 Split</item>
      <item>Diana Vodanović, Pavla Šubića 8, 22211 Vodice</item>
      <item>Ljiljanka Vojković, Gala, 21238 Otok</item>
      <item>Nada Vukušić, Vojka Krstulovića 4, 21000 Split</item>
      <item>Veseljko Vodanović, Ulica Pavla Šubića 8, 22211 Vodice</item>
      <item>CIVIS d.o.o. za gradjevinarstvo, trgovinu i inženjering, Put Plokita 57, 21000 Split</item>
      <item>LAVČEVIĆ - GRADITELJSTVO društvo s ograničenom odgovornošću za graditeljstvo i trgovinu u stečaju, Bihaćka 2, 21000 Split</item>
      <item>LAVČEVIĆ dioničko društvo za inženjering i izgradnju, Bihaćka 2, 21000 Split</item>
      <item>Financijska agencija, Vrtni put 3, 10000 Zagreb</item>
      <item>CROATIA osiguranje d.d., Miramarska 22, Zagreb</item>
      <item>JADRANSKO OSIGURANJE dioničko društvo, Listopadska 2, Zagreb</item>
      <item>HRVATSKE ŠUME društvo s ograničenom odgovornošću, Ul.Ljudevita Farkaša Vukotinovića 2, Zagreb zastupanog po punomoćniku Odvjetničko društvo KLIŠANIN &amp; PARTNERI društvo s ograničenom odgovornošću</item>
      <item>Ivan Križanac, Radošić 109, 21230 Radošić</item>
      <item>Predrag Nerlović, Fra F.Careva 48, 21214 Kaštel Gomilica</item>
    </derivirana_varijabla>
  </DomainObject.Predmet.StrankaListFormatedWithAdress>
  <DomainObject.Predmet.StrankaListFormatedWithAdressOIB>
    <izvorni_sadrzaj>
      <item>FINA ZAGREB, OIB 85821130368, Albrechtova 42, 10000 Zagreb</item>
      <item>Ministarstvo financija RH, OIB 18683136487, Katančićeva 5, 10000 Zagreb zastupanog po punomoćniku Županijsko državno odvjetništvo u Splitu</item>
      <item>Mario Baković, OIB 00286962151, Vukovarska 110, 21000 Split</item>
      <item>Marija Balić, OIB 72290805711, Mihovilovići 45, 21231 Klis</item>
      <item>Jagoda Barišić, OIB 70521192864, Mike Tripala 2, 21000 Split</item>
      <item>Željka Bašić, OIB 07169375005, Hercegovačka 44, 21000 Split</item>
      <item>Ivica Bezmalinović, OIB 86454922886, Doverska 33, 21000 Split</item>
      <item>Mira Bošnjak, OIB 78244082657, Ante Anića 23, 22300 Knin</item>
      <item>Cvita Čelebija, OIB 62965683182, Klaićeva poljana 3, 21000 Split</item>
      <item>Ivan Ćosić, OIB 54220298745, Smojina 1, 21000 Split</item>
      <item>Petar Dedić, OIB 88790913719, Gospe od mira 20, 21311 Stobreč</item>
      <item>Jasminka Dimitrijević, OIB 00358134180, Benkovačka 11, 21000 Split</item>
      <item>Željka Dragović, OIB 26534171041, Omiška 24, 21000 Split</item>
      <item>Olgica Galić, OIB 73221453507, Nadbiskupa Scotija 8, 21217 Kaštel Stari</item>
      <item>Sead Hajdarević, OIB 40277328341, Mandićeva 110, 21311 Stobreč</item>
      <item>Stjepo Iličić, OIB 48022164778, Dragoševića bb, 21212 Kaštel Sućurac</item>
      <item>Ivan Ivišić, OIB 03619335303, Košute, 21240 Trilj</item>
      <item>Ivica Jakšić, OIB 00286962151, Domovinskog rata 18, 21210 Solin</item>
      <item>Ankica Karaman, OIB 96267036673, Srijane, 21310 Omiš</item>
      <item>Marica Kokeza, OIB 12838677007, Pujanke 31, 21000 Split</item>
      <item>Ivica Kolumbić, OIB 86482193765, Tršćanska 35, 21000 Split</item>
      <item>Jozo Kosor, OIB 09395371048, Matoševa 73, 21210 Solin</item>
      <item>Petar Matešić, OIB 90880603989, Babina 5, 21000 Split</item>
      <item>Marina Mijić-Krstanović, OIB 24920045998, Hercegovačka 100, 21000 Split</item>
      <item>Marija Milanović-Litre, OIB 37493537079, Otok, 21238 Otok</item>
      <item>Ivan Milin, OIB 16336491196, Vukovarska 117, 21000 Split</item>
      <item>Dijana Mužinić Goić, OIB 16629610692, Mosorska 28, 21292 Srinjine</item>
      <item>Anđelka Nejašmić, OIB 16099384203, Marušićić 17, 21250 Šestanovac</item>
      <item>Sanja Pavić, OIB 49919392034, Put Vrila 19, 21311 Žrnovnica</item>
      <item>Jure Piplica, OIB 58469928447, Hrvatskih velikana 53, 21311 Žrnovnica</item>
      <item>Davor Prižmić, OIB 89861022519, Ulica 64 10, 20270 Vela Luka</item>
      <item>Teo Prvinić, OIB 43643922140, Obala sv.Tereze 33, 21430 Rogač</item>
      <item>Sanja Renić, OIB 12704933886, Vukasova 14, 21000 Split</item>
      <item>Ivan Runtić, Duje, OIB 10663098577, Podstinice 50, 21214 Kaštel Gomilica zastupanog po punomoćniku Milan Remetin</item>
      <item>Ivan Runtić pok. Ante, OIB 51557208848, Bunje 5, 21210 Solin</item>
      <item>Jozo Salapić, OIB 05151989474, Braće Radić 27, 21210 Solin</item>
      <item>Jasmin Stančin-Lukas, OIB 82242268412, Josipa Omašića 55, 21214 Kaštel Lukšić</item>
      <item>Ante Šućur, OIB 80771614793, Brnik 14, 21000 Split</item>
      <item>Marijana Šućur, OIB 86439775584, Vrh visoke 113, 21000 Split</item>
      <item>Jakov Šunjić, OIB 33630383643, Gizdavac bb, 21203 Gizdavac</item>
      <item>Barbara Teležar, OIB 53670263970, Starčevićeva 4, 21311 Žrnovnica</item>
      <item>Mara Tokić, OIB 95431001088, Šenoina 15, 21000 Split</item>
      <item>Renata Varvodić, OIB 41042628735, Imotska 30, 21000 Split</item>
      <item>Diana Vodanović, OIB 52048663943, Pavla Šubića 8, 22211 Vodice</item>
      <item>Ljiljanka Vojković, OIB 23489061282, Gala, 21238 Otok</item>
      <item>Nada Vukušić, OIB 56589230294, Vojka Krstulovića 4, 21000 Split</item>
      <item>Veseljko Vodanović, OIB 16318266581, Ulica Pavla Šubića 8, 22211 Vodice</item>
      <item>CIVIS d.o.o. za gradjevinarstvo, trgovinu i inženjering, OIB 74066299724, Put Plokita 57, 21000 Split</item>
      <item>LAVČEVIĆ - GRADITELJSTVO društvo s ograničenom odgovornošću za graditeljstvo i trgovinu u stečaju, OIB 54872671722, Bihaćka 2, 21000 Split</item>
      <item>LAVČEVIĆ dioničko društvo za inženjering i izgradnju, OIB 71421617824, Bihaćka 2, 21000 Split</item>
      <item>Financijska agencija, OIB 85821130368, Vrtni put 3, 10000 Zagreb</item>
      <item>CROATIA osiguranje d.d., OIB 26187994862, Miramarska 22, Zagreb</item>
      <item>JADRANSKO OSIGURANJE dioničko društvo, OIB 94472454976, Listopadska 2, Zagreb</item>
      <item>HRVATSKE ŠUME društvo s ograničenom odgovornošću, OIB 69693144506, Ul.Ljudevita Farkaša Vukotinovića 2, Zagreb zastupanog po punomoćniku Odvjetničko društvo KLIŠANIN &amp; PARTNERI društvo s ograničenom odgovornošću</item>
      <item>Ivan Križanac, OIB 59878006403, Radošić 109, 21230 Radošić</item>
      <item>Predrag Nerlović, OIB 10134701017, Fra F.Careva 48, 21214 Kaštel Gomilica</item>
    </izvorni_sadrzaj>
    <derivirana_varijabla naziv="DomainObject.Predmet.StrankaListFormatedWithAdressOIB_1">
      <item>FINA ZAGREB, OIB 85821130368, Albrechtova 42, 10000 Zagreb</item>
      <item>Ministarstvo financija RH, OIB 18683136487, Katančićeva 5, 10000 Zagreb zastupanog po punomoćniku Županijsko državno odvjetništvo u Splitu</item>
      <item>Mario Baković, OIB 00286962151, Vukovarska 110, 21000 Split</item>
      <item>Marija Balić, OIB 72290805711, Mihovilovići 45, 21231 Klis</item>
      <item>Jagoda Barišić, OIB 70521192864, Mike Tripala 2, 21000 Split</item>
      <item>Željka Bašić, OIB 07169375005, Hercegovačka 44, 21000 Split</item>
      <item>Ivica Bezmalinović, OIB 86454922886, Doverska 33, 21000 Split</item>
      <item>Mira Bošnjak, OIB 78244082657, Ante Anića 23, 22300 Knin</item>
      <item>Cvita Čelebija, OIB 62965683182, Klaićeva poljana 3, 21000 Split</item>
      <item>Ivan Ćosić, OIB 54220298745, Smojina 1, 21000 Split</item>
      <item>Petar Dedić, OIB 88790913719, Gospe od mira 20, 21311 Stobreč</item>
      <item>Jasminka Dimitrijević, OIB 00358134180, Benkovačka 11, 21000 Split</item>
      <item>Željka Dragović, OIB 26534171041, Omiška 24, 21000 Split</item>
      <item>Olgica Galić, OIB 73221453507, Nadbiskupa Scotija 8, 21217 Kaštel Stari</item>
      <item>Sead Hajdarević, OIB 40277328341, Mandićeva 110, 21311 Stobreč</item>
      <item>Stjepo Iličić, OIB 48022164778, Dragoševića bb, 21212 Kaštel Sućurac</item>
      <item>Ivan Ivišić, OIB 03619335303, Košute, 21240 Trilj</item>
      <item>Ivica Jakšić, OIB 00286962151, Domovinskog rata 18, 21210 Solin</item>
      <item>Ankica Karaman, OIB 96267036673, Srijane, 21310 Omiš</item>
      <item>Marica Kokeza, OIB 12838677007, Pujanke 31, 21000 Split</item>
      <item>Ivica Kolumbić, OIB 86482193765, Tršćanska 35, 21000 Split</item>
      <item>Jozo Kosor, OIB 09395371048, Matoševa 73, 21210 Solin</item>
      <item>Petar Matešić, OIB 90880603989, Babina 5, 21000 Split</item>
      <item>Marina Mijić-Krstanović, OIB 24920045998, Hercegovačka 100, 21000 Split</item>
      <item>Marija Milanović-Litre, OIB 37493537079, Otok, 21238 Otok</item>
      <item>Ivan Milin, OIB 16336491196, Vukovarska 117, 21000 Split</item>
      <item>Dijana Mužinić Goić, OIB 16629610692, Mosorska 28, 21292 Srinjine</item>
      <item>Anđelka Nejašmić, OIB 16099384203, Marušićić 17, 21250 Šestanovac</item>
      <item>Sanja Pavić, OIB 49919392034, Put Vrila 19, 21311 Žrnovnica</item>
      <item>Jure Piplica, OIB 58469928447, Hrvatskih velikana 53, 21311 Žrnovnica</item>
      <item>Davor Prižmić, OIB 89861022519, Ulica 64 10, 20270 Vela Luka</item>
      <item>Teo Prvinić, OIB 43643922140, Obala sv.Tereze 33, 21430 Rogač</item>
      <item>Sanja Renić, OIB 12704933886, Vukasova 14, 21000 Split</item>
      <item>Ivan Runtić, Duje, OIB 10663098577, Podstinice 50, 21214 Kaštel Gomilica zastupanog po punomoćniku Milan Remetin</item>
      <item>Ivan Runtić pok. Ante, OIB 51557208848, Bunje 5, 21210 Solin</item>
      <item>Jozo Salapić, OIB 05151989474, Braće Radić 27, 21210 Solin</item>
      <item>Jasmin Stančin-Lukas, OIB 82242268412, Josipa Omašića 55, 21214 Kaštel Lukšić</item>
      <item>Ante Šućur, OIB 80771614793, Brnik 14, 21000 Split</item>
      <item>Marijana Šućur, OIB 86439775584, Vrh visoke 113, 21000 Split</item>
      <item>Jakov Šunjić, OIB 33630383643, Gizdavac bb, 21203 Gizdavac</item>
      <item>Barbara Teležar, OIB 53670263970, Starčevićeva 4, 21311 Žrnovnica</item>
      <item>Mara Tokić, OIB 95431001088, Šenoina 15, 21000 Split</item>
      <item>Renata Varvodić, OIB 41042628735, Imotska 30, 21000 Split</item>
      <item>Diana Vodanović, OIB 52048663943, Pavla Šubića 8, 22211 Vodice</item>
      <item>Ljiljanka Vojković, OIB 23489061282, Gala, 21238 Otok</item>
      <item>Nada Vukušić, OIB 56589230294, Vojka Krstulovića 4, 21000 Split</item>
      <item>Veseljko Vodanović, OIB 16318266581, Ulica Pavla Šubića 8, 22211 Vodice</item>
      <item>CIVIS d.o.o. za gradjevinarstvo, trgovinu i inženjering, OIB 74066299724, Put Plokita 57, 21000 Split</item>
      <item>LAVČEVIĆ - GRADITELJSTVO društvo s ograničenom odgovornošću za graditeljstvo i trgovinu u stečaju, OIB 54872671722, Bihaćka 2, 21000 Split</item>
      <item>LAVČEVIĆ dioničko društvo za inženjering i izgradnju, OIB 71421617824, Bihaćka 2, 21000 Split</item>
      <item>Financijska agencija, OIB 85821130368, Vrtni put 3, 10000 Zagreb</item>
      <item>CROATIA osiguranje d.d., OIB 26187994862, Miramarska 22, Zagreb</item>
      <item>JADRANSKO OSIGURANJE dioničko društvo, OIB 94472454976, Listopadska 2, Zagreb</item>
      <item>HRVATSKE ŠUME društvo s ograničenom odgovornošću, OIB 69693144506, Ul.Ljudevita Farkaša Vukotinovića 2, Zagreb zastupanog po punomoćniku Odvjetničko društvo KLIŠANIN &amp; PARTNERI društvo s ograničenom odgovornošću</item>
      <item>Ivan Križanac, OIB 59878006403, Radošić 109, 21230 Radošić</item>
      <item>Predrag Nerlović, OIB 10134701017, Fra F.Careva 48, 21214 Kaštel Gomilica</item>
    </derivirana_varijabla>
  </DomainObject.Predmet.StrankaListFormatedWithAdressOIB>
  <DomainObject.Predmet.StrankaListNazivFormated>
    <izvorni_sadrzaj>
      <item>FINA ZAGREB</item>
      <item>Ministarstvo financija RH</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item>
      <item>Ivan Križanac</item>
      <item>Predrag Nerlović</item>
    </izvorni_sadrzaj>
    <derivirana_varijabla naziv="DomainObject.Predmet.StrankaListNazivFormated_1">
      <item>FINA ZAGREB</item>
      <item>Ministarstvo financija RH</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item>
      <item>Ivan Križanac</item>
      <item>Predrag Nerlović</item>
    </derivirana_varijabla>
  </DomainObject.Predmet.StrankaListNazivFormated>
  <DomainObject.Predmet.StrankaListNazivFormatedOIB>
    <izvorni_sadrzaj>
      <item>FINA ZAGREB, OIB 85821130368</item>
      <item>Ministarstvo financija RH, OIB 18683136487</item>
      <item>Mario Baković, OIB 00286962151</item>
      <item>Marija Balić, OIB 72290805711</item>
      <item>Jagoda Barišić, OIB 70521192864</item>
      <item>Željka Bašić, OIB 07169375005</item>
      <item>Ivica Bezmalinović, OIB 86454922886</item>
      <item>Mira Bošnjak, OIB 78244082657</item>
      <item>Cvita Čelebija, OIB 62965683182</item>
      <item>Ivan Ćosić, OIB 54220298745</item>
      <item>Petar Dedić, OIB 88790913719</item>
      <item>Jasminka Dimitrijević, OIB 00358134180</item>
      <item>Željka Dragović, OIB 26534171041</item>
      <item>Olgica Galić, OIB 73221453507</item>
      <item>Sead Hajdarević, OIB 40277328341</item>
      <item>Stjepo Iličić, OIB 48022164778</item>
      <item>Ivan Ivišić, OIB 03619335303</item>
      <item>Ivica Jakšić, OIB 00286962151</item>
      <item>Ankica Karaman, OIB 96267036673</item>
      <item>Marica Kokeza, OIB 12838677007</item>
      <item>Ivica Kolumbić, OIB 86482193765</item>
      <item>Jozo Kosor, OIB 09395371048</item>
      <item>Petar Matešić, OIB 90880603989</item>
      <item>Marina Mijić-Krstanović, OIB 24920045998</item>
      <item>Marija Milanović-Litre, OIB 37493537079</item>
      <item>Ivan Milin, OIB 16336491196</item>
      <item>Dijana Mužinić Goić, OIB 16629610692</item>
      <item>Anđelka Nejašmić, OIB 16099384203</item>
      <item>Sanja Pavić, OIB 49919392034</item>
      <item>Jure Piplica, OIB 58469928447</item>
      <item>Davor Prižmić, OIB 89861022519</item>
      <item>Teo Prvinić, OIB 43643922140</item>
      <item>Sanja Renić, OIB 12704933886</item>
      <item>Ivan Runtić, Duje, OIB 10663098577</item>
      <item>Ivan Runtić pok. Ante, OIB 51557208848</item>
      <item>Jozo Salapić, OIB 05151989474</item>
      <item>Jasmin Stančin-Lukas, OIB 82242268412</item>
      <item>Ante Šućur, OIB 80771614793</item>
      <item>Marijana Šućur, OIB 86439775584</item>
      <item>Jakov Šunjić, OIB 33630383643</item>
      <item>Barbara Teležar, OIB 53670263970</item>
      <item>Mara Tokić, OIB 95431001088</item>
      <item>Renata Varvodić, OIB 41042628735</item>
      <item>Diana Vodanović, OIB 52048663943</item>
      <item>Ljiljanka Vojković, OIB 23489061282</item>
      <item>Nada Vukušić, OIB 56589230294</item>
      <item>Veseljko Vodanović, OIB 16318266581</item>
      <item>CIVIS d.o.o. za gradjevinarstvo, trgovinu i inženjering, OIB 74066299724</item>
      <item>LAVČEVIĆ - GRADITELJSTVO društvo s ograničenom odgovornošću za graditeljstvo i trgovinu u stečaju, OIB 54872671722</item>
      <item>LAVČEVIĆ dioničko društvo za inženjering i izgradnju, OIB 71421617824</item>
      <item>Financijska agencija, OIB 85821130368</item>
      <item>CROATIA osiguranje d.d., OIB 26187994862</item>
      <item>JADRANSKO OSIGURANJE dioničko društvo, OIB 94472454976</item>
      <item>HRVATSKE ŠUME društvo s ograničenom odgovornošću, OIB 69693144506</item>
      <item>Ivan Križanac, OIB 59878006403</item>
      <item>Predrag Nerlović, OIB 10134701017</item>
    </izvorni_sadrzaj>
    <derivirana_varijabla naziv="DomainObject.Predmet.StrankaListNazivFormatedOIB_1">
      <item>FINA ZAGREB, OIB 85821130368</item>
      <item>Ministarstvo financija RH, OIB 18683136487</item>
      <item>Mario Baković, OIB 00286962151</item>
      <item>Marija Balić, OIB 72290805711</item>
      <item>Jagoda Barišić, OIB 70521192864</item>
      <item>Željka Bašić, OIB 07169375005</item>
      <item>Ivica Bezmalinović, OIB 86454922886</item>
      <item>Mira Bošnjak, OIB 78244082657</item>
      <item>Cvita Čelebija, OIB 62965683182</item>
      <item>Ivan Ćosić, OIB 54220298745</item>
      <item>Petar Dedić, OIB 88790913719</item>
      <item>Jasminka Dimitrijević, OIB 00358134180</item>
      <item>Željka Dragović, OIB 26534171041</item>
      <item>Olgica Galić, OIB 73221453507</item>
      <item>Sead Hajdarević, OIB 40277328341</item>
      <item>Stjepo Iličić, OIB 48022164778</item>
      <item>Ivan Ivišić, OIB 03619335303</item>
      <item>Ivica Jakšić, OIB 00286962151</item>
      <item>Ankica Karaman, OIB 96267036673</item>
      <item>Marica Kokeza, OIB 12838677007</item>
      <item>Ivica Kolumbić, OIB 86482193765</item>
      <item>Jozo Kosor, OIB 09395371048</item>
      <item>Petar Matešić, OIB 90880603989</item>
      <item>Marina Mijić-Krstanović, OIB 24920045998</item>
      <item>Marija Milanović-Litre, OIB 37493537079</item>
      <item>Ivan Milin, OIB 16336491196</item>
      <item>Dijana Mužinić Goić, OIB 16629610692</item>
      <item>Anđelka Nejašmić, OIB 16099384203</item>
      <item>Sanja Pavić, OIB 49919392034</item>
      <item>Jure Piplica, OIB 58469928447</item>
      <item>Davor Prižmić, OIB 89861022519</item>
      <item>Teo Prvinić, OIB 43643922140</item>
      <item>Sanja Renić, OIB 12704933886</item>
      <item>Ivan Runtić, Duje, OIB 10663098577</item>
      <item>Ivan Runtić pok. Ante, OIB 51557208848</item>
      <item>Jozo Salapić, OIB 05151989474</item>
      <item>Jasmin Stančin-Lukas, OIB 82242268412</item>
      <item>Ante Šućur, OIB 80771614793</item>
      <item>Marijana Šućur, OIB 86439775584</item>
      <item>Jakov Šunjić, OIB 33630383643</item>
      <item>Barbara Teležar, OIB 53670263970</item>
      <item>Mara Tokić, OIB 95431001088</item>
      <item>Renata Varvodić, OIB 41042628735</item>
      <item>Diana Vodanović, OIB 52048663943</item>
      <item>Ljiljanka Vojković, OIB 23489061282</item>
      <item>Nada Vukušić, OIB 56589230294</item>
      <item>Veseljko Vodanović, OIB 16318266581</item>
      <item>CIVIS d.o.o. za gradjevinarstvo, trgovinu i inženjering, OIB 74066299724</item>
      <item>LAVČEVIĆ - GRADITELJSTVO društvo s ograničenom odgovornošću za graditeljstvo i trgovinu u stečaju, OIB 54872671722</item>
      <item>LAVČEVIĆ dioničko društvo za inženjering i izgradnju, OIB 71421617824</item>
      <item>Financijska agencija, OIB 85821130368</item>
      <item>CROATIA osiguranje d.d., OIB 26187994862</item>
      <item>JADRANSKO OSIGURANJE dioničko društvo, OIB 94472454976</item>
      <item>HRVATSKE ŠUME društvo s ograničenom odgovornošću, OIB 69693144506</item>
      <item>Ivan Križanac, OIB 59878006403</item>
      <item>Predrag Nerlović, OIB 10134701017</item>
    </derivirana_varijabla>
  </DomainObject.Predmet.StrankaListNazivFormatedOIB>
  <DomainObject.Predmet.ProtuStrankaListFormated>
    <izvorni_sadrzaj>
      <item>LAVČEVIĆ-MONTAŽA društvo s ograničenom odgovornošću za graditeljstvo i trgovinu zastupanog po punomoćniku Tomislav Krka</item>
    </izvorni_sadrzaj>
    <derivirana_varijabla naziv="DomainObject.Predmet.ProtuStrankaListFormated_1">
      <item>LAVČEVIĆ-MONTAŽA društvo s ograničenom odgovornošću za graditeljstvo i trgovinu zastupanog po punomoćniku Tomislav Krka</item>
    </derivirana_varijabla>
  </DomainObject.Predmet.ProtuStrankaListFormated>
  <DomainObject.Predmet.ProtuStrankaListFormatedOIB>
    <izvorni_sadrzaj>
      <item>LAVČEVIĆ-MONTAŽA društvo s ograničenom odgovornošću za graditeljstvo i trgovinu, OIB 73222982621 zastupanog po punomoćniku Tomislav Krka</item>
    </izvorni_sadrzaj>
    <derivirana_varijabla naziv="DomainObject.Predmet.ProtuStrankaListFormatedOIB_1">
      <item>LAVČEVIĆ-MONTAŽA društvo s ograničenom odgovornošću za graditeljstvo i trgovinu, OIB 73222982621 zastupanog po punomoćniku Tomislav Krka</item>
    </derivirana_varijabla>
  </DomainObject.Predmet.ProtuStrankaListFormatedOIB>
  <DomainObject.Predmet.ProtuStrankaListFormatedWithAdress>
    <izvorni_sadrzaj>
      <item>LAVČEVIĆ-MONTAŽA društvo s ograničenom odgovornošću za graditeljstvo i trgovinu, Bihaćka 2, Split zastupanog po punomoćniku Tomislav Krka</item>
    </izvorni_sadrzaj>
    <derivirana_varijabla naziv="DomainObject.Predmet.ProtuStrankaListFormatedWithAdress_1">
      <item>LAVČEVIĆ-MONTAŽA društvo s ograničenom odgovornošću za graditeljstvo i trgovinu, Bihaćka 2, Split zastupanog po punomoćniku Tomislav Krka</item>
    </derivirana_varijabla>
  </DomainObject.Predmet.ProtuStrankaListFormatedWithAdress>
  <DomainObject.Predmet.ProtuStrankaListFormatedWithAdressOIB>
    <izvorni_sadrzaj>
      <item>LAVČEVIĆ-MONTAŽA društvo s ograničenom odgovornošću za graditeljstvo i trgovinu, OIB 73222982621, Bihaćka 2, Split zastupanog po punomoćniku Tomislav Krka</item>
    </izvorni_sadrzaj>
    <derivirana_varijabla naziv="DomainObject.Predmet.ProtuStrankaListFormatedWithAdressOIB_1">
      <item>LAVČEVIĆ-MONTAŽA društvo s ograničenom odgovornošću za graditeljstvo i trgovinu, OIB 73222982621, Bihaćka 2, Split zastupanog po punomoćniku Tomislav Krka</item>
    </derivirana_varijabla>
  </DomainObject.Predmet.ProtuStrankaListFormatedWithAdressOIB>
  <DomainObject.Predmet.ProtuStrankaListNazivFormated>
    <izvorni_sadrzaj>
      <item>LAVČEVIĆ-MONTAŽA društvo s ograničenom odgovornošću za graditeljstvo i trgovinu</item>
    </izvorni_sadrzaj>
    <derivirana_varijabla naziv="DomainObject.Predmet.ProtuStrankaListNazivFormated_1">
      <item>LAVČEVIĆ-MONTAŽA društvo s ograničenom odgovornošću za graditeljstvo i trgovinu</item>
    </derivirana_varijabla>
  </DomainObject.Predmet.ProtuStrankaListNazivFormated>
  <DomainObject.Predmet.ProtuStrankaListNazivFormatedOIB>
    <izvorni_sadrzaj>
      <item>LAVČEVIĆ-MONTAŽA društvo s ograničenom odgovornošću za graditeljstvo i trgovinu, OIB 73222982621</item>
    </izvorni_sadrzaj>
    <derivirana_varijabla naziv="DomainObject.Predmet.ProtuStrankaListNazivFormatedOIB_1">
      <item>LAVČEVIĆ-MONTAŽA društvo s ograničenom odgovornošću za graditeljstvo i trgovinu, OIB 73222982621</item>
    </derivirana_varijabla>
  </DomainObject.Predmet.ProtuStrankaListNazivFormatedOIB>
  <DomainObject.Predmet.OstaliListFormated>
    <izvorni_sadrzaj>
      <item>IVICA JAKŠIĆ</item>
      <item>Tomislav Krka punomoćnik sudionika u postupku LAVČEVIĆ-MONTAŽA društvo s ograničenom odgovornošću za graditeljstvo i trgovinu</item>
      <item>Mira Hajdić</item>
      <item>Županijsko državno odvjetništvo u Splitu punomoćnik sudionika u postupku Ministarstvo financija RH</item>
      <item>Milan Remetin punomoćnik sudionika u postupku Ivan Runtić, Duje</item>
      <item>Miroslav Šarić</item>
      <item>Odvjetničko društvo KLIŠANIN &amp; PARTNERI društvo s ograničenom odgovornošću punomoćnik sudionika u postupku HRVATSKE ŠUME društvo s ograničenom odgovornošću</item>
      <item>Miroslav Šarić</item>
    </izvorni_sadrzaj>
    <derivirana_varijabla naziv="DomainObject.Predmet.OstaliListFormated_1">
      <item>IVICA JAKŠIĆ</item>
      <item>Tomislav Krka punomoćnik sudionika u postupku LAVČEVIĆ-MONTAŽA društvo s ograničenom odgovornošću za graditeljstvo i trgovinu</item>
      <item>Mira Hajdić</item>
      <item>Županijsko državno odvjetništvo u Splitu punomoćnik sudionika u postupku Ministarstvo financija RH</item>
      <item>Milan Remetin punomoćnik sudionika u postupku Ivan Runtić, Duje</item>
      <item>Miroslav Šarić</item>
      <item>Odvjetničko društvo KLIŠANIN &amp; PARTNERI društvo s ograničenom odgovornošću punomoćnik sudionika u postupku HRVATSKE ŠUME društvo s ograničenom odgovornošću</item>
      <item>Miroslav Šarić</item>
    </derivirana_varijabla>
  </DomainObject.Predmet.OstaliListFormated>
  <DomainObject.Predmet.OstaliListFormatedOIB>
    <izvorni_sadrzaj>
      <item>IVICA JAKŠIĆ, OIB 68812102730</item>
      <item>Tomislav Krka punomoćnik sudionika u postupku LAVČEVIĆ-MONTAŽA društvo s ograničenom odgovornošću za graditeljstvo i trgovinu</item>
      <item>Mira Hajdić, OIB 33624188331</item>
      <item>Županijsko državno odvjetništvo u Splitu punomoćnik sudionika u postupku Ministarstvo financija RH</item>
      <item>Milan Remetin punomoćnik sudionika u postupku Ivan Runtić, Duje</item>
      <item>Miroslav Šarić</item>
      <item>Odvjetničko društvo KLIŠANIN &amp; PARTNERI društvo s ograničenom odgovornošću, OIB 06259076695 punomoćnik sudionika u postupku HRVATSKE ŠUME društvo s ograničenom odgovornošću</item>
      <item>Miroslav Šarić</item>
    </izvorni_sadrzaj>
    <derivirana_varijabla naziv="DomainObject.Predmet.OstaliListFormatedOIB_1">
      <item>IVICA JAKŠIĆ, OIB 68812102730</item>
      <item>Tomislav Krka punomoćnik sudionika u postupku LAVČEVIĆ-MONTAŽA društvo s ograničenom odgovornošću za graditeljstvo i trgovinu</item>
      <item>Mira Hajdić, OIB 33624188331</item>
      <item>Županijsko državno odvjetništvo u Splitu punomoćnik sudionika u postupku Ministarstvo financija RH</item>
      <item>Milan Remetin punomoćnik sudionika u postupku Ivan Runtić, Duje</item>
      <item>Miroslav Šarić</item>
      <item>Odvjetničko društvo KLIŠANIN &amp; PARTNERI društvo s ograničenom odgovornošću, OIB 06259076695 punomoćnik sudionika u postupku HRVATSKE ŠUME društvo s ograničenom odgovornošću</item>
      <item>Miroslav Šarić</item>
    </derivirana_varijabla>
  </DomainObject.Predmet.OstaliListFormatedOIB>
  <DomainObject.Predmet.OstaliListFormatedWithAdress>
    <izvorni_sadrzaj>
      <item>IVICA JAKŠIĆ, Ulica domovinskog rata 18, 21210 Solin</item>
      <item>Tomislav Krka, Starčevićeva 13/I, 21000 Split punomoćnik sudionika u postupku LAVČEVIĆ-MONTAŽA društvo s ograničenom odgovornošću za graditeljstvo i trgovinu</item>
      <item>Mira Hajdić, Smiljanićeva 2, 21000 Split</item>
      <item>Županijsko državno odvjetništvo u Splitu, Gundulićeva 29a, 21000 Split punomoćnik sudionika u postupku Ministarstvo financija RH</item>
      <item>Milan Remetin, Blaža Jurjeva Trogiranina 6, 21220 Trogir punomoćnik sudionika u postupku Ivan Runtić, Duje</item>
      <item>Miroslav Šarić, Trg hrvatske bratske zajednice 2 B, 21000 Split</item>
      <item>Odvjetničko društvo KLIŠANIN &amp; PARTNERI društvo s ograničenom odgovornošću, Zelinska 2/I, Zagreb punomoćnik sudionika u postupku HRVATSKE ŠUME društvo s ograničenom odgovornošću</item>
      <item>Miroslav Šarić, Trg hrvatske bratske zajednice 2 B, 21000 Split</item>
    </izvorni_sadrzaj>
    <derivirana_varijabla naziv="DomainObject.Predmet.OstaliListFormatedWithAdress_1">
      <item>IVICA JAKŠIĆ, Ulica domovinskog rata 18, 21210 Solin</item>
      <item>Tomislav Krka, Starčevićeva 13/I, 21000 Split punomoćnik sudionika u postupku LAVČEVIĆ-MONTAŽA društvo s ograničenom odgovornošću za graditeljstvo i trgovinu</item>
      <item>Mira Hajdić, Smiljanićeva 2, 21000 Split</item>
      <item>Županijsko državno odvjetništvo u Splitu, Gundulićeva 29a, 21000 Split punomoćnik sudionika u postupku Ministarstvo financija RH</item>
      <item>Milan Remetin, Blaža Jurjeva Trogiranina 6, 21220 Trogir punomoćnik sudionika u postupku Ivan Runtić, Duje</item>
      <item>Miroslav Šarić, Trg hrvatske bratske zajednice 2 B, 21000 Split</item>
      <item>Odvjetničko društvo KLIŠANIN &amp; PARTNERI društvo s ograničenom odgovornošću, Zelinska 2/I, Zagreb punomoćnik sudionika u postupku HRVATSKE ŠUME društvo s ograničenom odgovornošću</item>
      <item>Miroslav Šarić, Trg hrvatske bratske zajednice 2 B, 21000 Split</item>
    </derivirana_varijabla>
  </DomainObject.Predmet.OstaliListFormatedWithAdress>
  <DomainObject.Predmet.OstaliListFormatedWithAdressOIB>
    <izvorni_sadrzaj>
      <item>IVICA JAKŠIĆ, OIB 68812102730, Ulica domovinskog rata 18, 21210 Solin</item>
      <item>Tomislav Krka, Starčevićeva 13/I, 21000 Split punomoćnik sudionika u postupku LAVČEVIĆ-MONTAŽA društvo s ograničenom odgovornošću za graditeljstvo i trgovinu</item>
      <item>Mira Hajdić, OIB 33624188331, Smiljanićeva 2, 21000 Split</item>
      <item>Županijsko državno odvjetništvo u Splitu, Gundulićeva 29a, 21000 Split punomoćnik sudionika u postupku Ministarstvo financija RH</item>
      <item>Milan Remetin, Blaža Jurjeva Trogiranina 6, 21220 Trogir punomoćnik sudionika u postupku Ivan Runtić, Duje</item>
      <item>Miroslav Šarić, Trg hrvatske bratske zajednice 2 B, 21000 Split</item>
      <item>Odvjetničko društvo KLIŠANIN &amp; PARTNERI društvo s ograničenom odgovornošću, OIB 06259076695, Zelinska 2/I, Zagreb punomoćnik sudionika u postupku HRVATSKE ŠUME društvo s ograničenom odgovornošću</item>
      <item>Miroslav Šarić, Trg hrvatske bratske zajednice 2 B, 21000 Split</item>
    </izvorni_sadrzaj>
    <derivirana_varijabla naziv="DomainObject.Predmet.OstaliListFormatedWithAdressOIB_1">
      <item>IVICA JAKŠIĆ, OIB 68812102730, Ulica domovinskog rata 18, 21210 Solin</item>
      <item>Tomislav Krka, Starčevićeva 13/I, 21000 Split punomoćnik sudionika u postupku LAVČEVIĆ-MONTAŽA društvo s ograničenom odgovornošću za graditeljstvo i trgovinu</item>
      <item>Mira Hajdić, OIB 33624188331, Smiljanićeva 2, 21000 Split</item>
      <item>Županijsko državno odvjetništvo u Splitu, Gundulićeva 29a, 21000 Split punomoćnik sudionika u postupku Ministarstvo financija RH</item>
      <item>Milan Remetin, Blaža Jurjeva Trogiranina 6, 21220 Trogir punomoćnik sudionika u postupku Ivan Runtić, Duje</item>
      <item>Miroslav Šarić, Trg hrvatske bratske zajednice 2 B, 21000 Split</item>
      <item>Odvjetničko društvo KLIŠANIN &amp; PARTNERI društvo s ograničenom odgovornošću, OIB 06259076695, Zelinska 2/I, Zagreb punomoćnik sudionika u postupku HRVATSKE ŠUME društvo s ograničenom odgovornošću</item>
      <item>Miroslav Šarić, Trg hrvatske bratske zajednice 2 B, 21000 Split</item>
    </derivirana_varijabla>
  </DomainObject.Predmet.OstaliListFormatedWithAdressOIB>
  <DomainObject.Predmet.OstaliListNazivFormated>
    <izvorni_sadrzaj>
      <item>IVICA JAKŠIĆ</item>
      <item>Tomislav Krka</item>
      <item>Mira Hajdić</item>
      <item>Županijsko državno odvjetništvo u Splitu</item>
      <item>Milan Remetin</item>
      <item>Miroslav Šarić</item>
      <item>Odvjetničko društvo KLIŠANIN &amp; PARTNERI društvo s ograničenom odgovornošću</item>
      <item>Miroslav Šarić</item>
    </izvorni_sadrzaj>
    <derivirana_varijabla naziv="DomainObject.Predmet.OstaliListNazivFormated_1">
      <item>IVICA JAKŠIĆ</item>
      <item>Tomislav Krka</item>
      <item>Mira Hajdić</item>
      <item>Županijsko državno odvjetništvo u Splitu</item>
      <item>Milan Remetin</item>
      <item>Miroslav Šarić</item>
      <item>Odvjetničko društvo KLIŠANIN &amp; PARTNERI društvo s ograničenom odgovornošću</item>
      <item>Miroslav Šarić</item>
    </derivirana_varijabla>
  </DomainObject.Predmet.OstaliListNazivFormated>
  <DomainObject.Predmet.OstaliListNazivFormatedOIB>
    <izvorni_sadrzaj>
      <item>IVICA JAKŠIĆ, OIB 68812102730</item>
      <item>Tomislav Krka</item>
      <item>Mira Hajdić, OIB 33624188331</item>
      <item>Županijsko državno odvjetništvo u Splitu</item>
      <item>Milan Remetin</item>
      <item>Miroslav Šarić</item>
      <item>Odvjetničko društvo KLIŠANIN &amp; PARTNERI društvo s ograničenom odgovornošću, OIB 06259076695</item>
      <item>Miroslav Šarić</item>
    </izvorni_sadrzaj>
    <derivirana_varijabla naziv="DomainObject.Predmet.OstaliListNazivFormatedOIB_1">
      <item>IVICA JAKŠIĆ, OIB 68812102730</item>
      <item>Tomislav Krka</item>
      <item>Mira Hajdić, OIB 33624188331</item>
      <item>Županijsko državno odvjetništvo u Splitu</item>
      <item>Milan Remetin</item>
      <item>Miroslav Šarić</item>
      <item>Odvjetničko društvo KLIŠANIN &amp; PARTNERI društvo s ograničenom odgovornošću, OIB 06259076695</item>
      <item>Miroslav Šarić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2016.</izvorni_sadrzaj>
    <derivirana_varijabla naziv="DomainObject.Datum_1">4. srpnja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LAVČEVIĆ-MONTAŽA društvo s ograničenom odgovornošću za graditeljstvo i trgovinu</izvorni_sadrzaj>
    <derivirana_varijabla naziv="DomainObject.Predmet.ProtustrankaIDrugi_1">LAVČEVIĆ-MONTAŽA društvo s ograničenom odgovornošću za graditeljstvo i trgovinu</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LAVČEVIĆ-MONTAŽA društvo s ograničenom odgovornošću za graditeljstvo i trgovinu, OIB 73222982621, Bihaćka 2, Split</izvorni_sadrzaj>
    <derivirana_varijabla naziv="DomainObject.Predmet.ProtustrankaIDrugiAdressOIB_1">LAVČEVIĆ-MONTAŽA društvo s ograničenom odgovornošću za graditeljstvo i trgovinu, OIB 73222982621, Bihaćka 2,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LAVČEVIĆ-MONTAŽA društvo s ograničenom odgovornošću za graditeljstvo i trgovinu</item>
      <item>IVICA JAKŠIĆ</item>
      <item>Tomislav Krka</item>
      <item>Mira Hajdić</item>
      <item>Ministarstvo financija RH</item>
      <item>Županijsko državno odvjetništvo u Splitu</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item>
      <item>Milan Remetin</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Miroslav Šarić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item>
      <item>Odvjetničko društvo KLIŠANIN &amp; PARTNERI društvo s ograničenom odgovornošću</item>
      <item>Miroslav Šarić</item>
      <item>Ivan Križanac</item>
      <item>Predrag Nerlović</item>
    </izvorni_sadrzaj>
    <derivirana_varijabla naziv="DomainObject.Predmet.SudioniciListNaziv_1">
      <item>FINA ZAGREB</item>
      <item>LAVČEVIĆ-MONTAŽA društvo s ograničenom odgovornošću za graditeljstvo i trgovinu</item>
      <item>IVICA JAKŠIĆ</item>
      <item>Tomislav Krka</item>
      <item>Mira Hajdić</item>
      <item>Ministarstvo financija RH</item>
      <item>Županijsko državno odvjetništvo u Splitu</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item>
      <item>Milan Remetin</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Miroslav Šarić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item>
      <item>Odvjetničko društvo KLIŠANIN &amp; PARTNERI društvo s ograničenom odgovornošću</item>
      <item>Miroslav Šarić</item>
      <item>Ivan Križanac</item>
      <item>Predrag Nerlović</item>
    </derivirana_varijabla>
  </DomainObject.Predmet.SudioniciListNaziv>
  <DomainObject.Predmet.SudioniciListAdressOIB>
    <izvorni_sadrzaj>
      <item>FINA ZAGREB, OIB 85821130368, Albrechtova 42,10000 Zagreb</item>
      <item>LAVČEVIĆ-MONTAŽA društvo s ograničenom odgovornošću za graditeljstvo i trgovinu, OIB 73222982621, Bihaćka 2,Split</item>
      <item>IVICA JAKŠIĆ, OIB 68812102730, Ulica domovinskog rata 18,21210 Solin</item>
      <item>Tomislav Krka, Starčevićeva 13/I,21000 Split</item>
      <item>Mira Hajdić, OIB 33624188331, Smiljanićeva 2,21000 Split</item>
      <item>Ministarstvo financija RH, OIB 18683136487, Katančićeva 5,10000 Zagreb</item>
      <item>Županijsko državno odvjetništvo u Splitu, Gundulićeva 29a,21000 Split</item>
      <item>Mario Baković, OIB 00286962151, Vukovarska 110,21000 Split</item>
      <item>Marija Balić, OIB 72290805711, Mihovilovići 45,21231 Klis</item>
      <item>Jagoda Barišić, OIB 70521192864, Mike Tripala 2,21000 Split</item>
      <item>Željka Bašić, OIB 07169375005, Hercegovačka 44,21000 Split</item>
      <item>Ivica Bezmalinović, OIB 86454922886, Doverska 33,21000 Split</item>
      <item>Mira Bošnjak, OIB 78244082657, Ante Anića 23,22300 Knin</item>
      <item>Cvita Čelebija, OIB 62965683182, Klaićeva poljana 3,21000 Split</item>
      <item>Ivan Ćosić, OIB 54220298745, Smojina 1,21000 Split</item>
      <item>Petar Dedić, OIB 88790913719, Gospe od mira 20,21311 Stobreč</item>
      <item>Jasminka Dimitrijević, OIB 00358134180, Benkovačka 11,21000 Split</item>
      <item>Željka Dragović, OIB 26534171041, Omiška 24,21000 Split</item>
      <item>Olgica Galić, OIB 73221453507, Nadbiskupa Scotija 8,21217 Kaštel Stari</item>
      <item>Sead Hajdarević, OIB 40277328341, Mandićeva 110,21311 Stobreč</item>
      <item>Stjepo Iličić, OIB 48022164778, Dragoševića bb,21212 Kaštel Sućurac</item>
      <item>Ivan Ivišić, OIB 03619335303, Košute,21240 Trilj</item>
      <item>Ivica Jakšić, OIB 00286962151, Domovinskog rata 18,21210 Solin</item>
      <item>Ankica Karaman, OIB 96267036673, Srijane,21310 Omiš</item>
      <item>Marica Kokeza, OIB 12838677007, Pujanke 31,21000 Split</item>
      <item>Ivica Kolumbić, OIB 86482193765, Tršćanska 35,21000 Split</item>
      <item>Jozo Kosor, OIB 09395371048, Matoševa 73,21210 Solin</item>
      <item>Petar Matešić, OIB 90880603989, Babina 5,21000 Split</item>
      <item>Marina Mijić-Krstanović, OIB 24920045998, Hercegovačka 100,21000 Split</item>
      <item>Marija Milanović-Litre, OIB 37493537079, Otok,21238 Otok</item>
      <item>Ivan Milin, OIB 16336491196, Vukovarska 117,21000 Split</item>
      <item>Dijana Mužinić Goić, OIB 16629610692, Mosorska 28,21292 Srinjine</item>
      <item>Anđelka Nejašmić, OIB 16099384203, Marušićić 17,21250 Šestanovac</item>
      <item>Sanja Pavić, OIB 49919392034, Put Vrila 19,21311 Žrnovnica</item>
      <item>Jure Piplica, OIB 58469928447, Hrvatskih velikana 53,21311 Žrnovnica</item>
      <item>Davor Prižmić, OIB 89861022519, Ulica 64 10,20270 Vela Luka</item>
      <item>Teo Prvinić, OIB 43643922140, Obala sv.Tereze 33,21430 Rogač</item>
      <item>Sanja Renić, OIB 12704933886, Vukasova 14,21000 Split</item>
      <item>Ivan Runtić, Duje, OIB 10663098577, Podstinice 50,21214 Kaštel Gomilica</item>
      <item>Milan Remetin, Blaža Jurjeva Trogiranina 6,21220 Trogir</item>
      <item>Ivan Runtić pok. Ante, OIB 51557208848, Bunje 5,21210 Solin</item>
      <item>Jozo Salapić, OIB 05151989474, Braće Radić 27,21210 Solin</item>
      <item>Jasmin Stančin-Lukas, OIB 82242268412, Josipa Omašića 55,21214 Kaštel Lukšić</item>
      <item>Ante Šućur, OIB 80771614793, Brnik 14,21000 Split</item>
      <item>Marijana Šućur, OIB 86439775584, Vrh visoke 113,21000 Split</item>
      <item>Jakov Šunjić, OIB 33630383643, Gizdavac bb,21203 Gizdavac</item>
      <item>Barbara Teležar, OIB 53670263970, Starčevićeva 4,21311 Žrnovnica</item>
      <item>Mara Tokić, OIB 95431001088, Šenoina 15,21000 Split</item>
      <item>Renata Varvodić, OIB 41042628735, Imotska 30,21000 Split</item>
      <item>Diana Vodanović, OIB 52048663943, Pavla Šubića 8,22211 Vodice</item>
      <item>Ljiljanka Vojković, OIB 23489061282, Gala,21238 Otok</item>
      <item>Nada Vukušić, OIB 56589230294, Vojka Krstulovića 4,21000 Split</item>
      <item>Miroslav Šarić, Trg hrvatske bratske zajednice 2 B,21000 Split</item>
      <item>Veseljko Vodanović, OIB 16318266581, Ulica Pavla Šubića 8,22211 Vodice</item>
      <item>CIVIS d.o.o. za gradjevinarstvo, trgovinu i inženjering, OIB 74066299724, Put Plokita 57,21000 Split</item>
      <item>LAVČEVIĆ - GRADITELJSTVO društvo s ograničenom odgovornošću za graditeljstvo i trgovinu u stečaju, OIB 54872671722, Bihaćka 2,21000 Split</item>
      <item>LAVČEVIĆ dioničko društvo za inženjering i izgradnju, OIB 71421617824, Bihaćka 2,21000 Split</item>
      <item>Financijska agencija, OIB 85821130368, Vrtni put 3,10000 Zagreb</item>
      <item>CROATIA osiguranje d.d., OIB 26187994862, Miramarska 22,Zagreb</item>
      <item>JADRANSKO OSIGURANJE dioničko društvo, OIB 94472454976, Listopadska 2,Zagreb</item>
      <item>HRVATSKE ŠUME društvo s ograničenom odgovornošću, OIB 69693144506, Ul.Ljudevita Farkaša Vukotinovića 2,Zagreb</item>
      <item>Odvjetničko društvo KLIŠANIN &amp; PARTNERI društvo s ograničenom odgovornošću, OIB 06259076695, Zelinska 2/I,Zagreb</item>
      <item>Miroslav Šarić, Trg hrvatske bratske zajednice 2 B,21000 Split</item>
      <item>Ivan Križanac, OIB 59878006403, Radošić 109,21230 Radošić</item>
      <item>Predrag Nerlović, OIB 10134701017, Fra F.Careva 48,21214 Kaštel Gomilica</item>
    </izvorni_sadrzaj>
    <derivirana_varijabla naziv="DomainObject.Predmet.SudioniciListAdressOIB_1">
      <item>FINA ZAGREB, OIB 85821130368, Albrechtova 42,10000 Zagreb</item>
      <item>LAVČEVIĆ-MONTAŽA društvo s ograničenom odgovornošću za graditeljstvo i trgovinu, OIB 73222982621, Bihaćka 2,Split</item>
      <item>IVICA JAKŠIĆ, OIB 68812102730, Ulica domovinskog rata 18,21210 Solin</item>
      <item>Tomislav Krka, Starčevićeva 13/I,21000 Split</item>
      <item>Mira Hajdić, OIB 33624188331, Smiljanićeva 2,21000 Split</item>
      <item>Ministarstvo financija RH, OIB 18683136487, Katančićeva 5,10000 Zagreb</item>
      <item>Županijsko državno odvjetništvo u Splitu, Gundulićeva 29a,21000 Split</item>
      <item>Mario Baković, OIB 00286962151, Vukovarska 110,21000 Split</item>
      <item>Marija Balić, OIB 72290805711, Mihovilovići 45,21231 Klis</item>
      <item>Jagoda Barišić, OIB 70521192864, Mike Tripala 2,21000 Split</item>
      <item>Željka Bašić, OIB 07169375005, Hercegovačka 44,21000 Split</item>
      <item>Ivica Bezmalinović, OIB 86454922886, Doverska 33,21000 Split</item>
      <item>Mira Bošnjak, OIB 78244082657, Ante Anića 23,22300 Knin</item>
      <item>Cvita Čelebija, OIB 62965683182, Klaićeva poljana 3,21000 Split</item>
      <item>Ivan Ćosić, OIB 54220298745, Smojina 1,21000 Split</item>
      <item>Petar Dedić, OIB 88790913719, Gospe od mira 20,21311 Stobreč</item>
      <item>Jasminka Dimitrijević, OIB 00358134180, Benkovačka 11,21000 Split</item>
      <item>Željka Dragović, OIB 26534171041, Omiška 24,21000 Split</item>
      <item>Olgica Galić, OIB 73221453507, Nadbiskupa Scotija 8,21217 Kaštel Stari</item>
      <item>Sead Hajdarević, OIB 40277328341, Mandićeva 110,21311 Stobreč</item>
      <item>Stjepo Iličić, OIB 48022164778, Dragoševića bb,21212 Kaštel Sućurac</item>
      <item>Ivan Ivišić, OIB 03619335303, Košute,21240 Trilj</item>
      <item>Ivica Jakšić, OIB 00286962151, Domovinskog rata 18,21210 Solin</item>
      <item>Ankica Karaman, OIB 96267036673, Srijane,21310 Omiš</item>
      <item>Marica Kokeza, OIB 12838677007, Pujanke 31,21000 Split</item>
      <item>Ivica Kolumbić, OIB 86482193765, Tršćanska 35,21000 Split</item>
      <item>Jozo Kosor, OIB 09395371048, Matoševa 73,21210 Solin</item>
      <item>Petar Matešić, OIB 90880603989, Babina 5,21000 Split</item>
      <item>Marina Mijić-Krstanović, OIB 24920045998, Hercegovačka 100,21000 Split</item>
      <item>Marija Milanović-Litre, OIB 37493537079, Otok,21238 Otok</item>
      <item>Ivan Milin, OIB 16336491196, Vukovarska 117,21000 Split</item>
      <item>Dijana Mužinić Goić, OIB 16629610692, Mosorska 28,21292 Srinjine</item>
      <item>Anđelka Nejašmić, OIB 16099384203, Marušićić 17,21250 Šestanovac</item>
      <item>Sanja Pavić, OIB 49919392034, Put Vrila 19,21311 Žrnovnica</item>
      <item>Jure Piplica, OIB 58469928447, Hrvatskih velikana 53,21311 Žrnovnica</item>
      <item>Davor Prižmić, OIB 89861022519, Ulica 64 10,20270 Vela Luka</item>
      <item>Teo Prvinić, OIB 43643922140, Obala sv.Tereze 33,21430 Rogač</item>
      <item>Sanja Renić, OIB 12704933886, Vukasova 14,21000 Split</item>
      <item>Ivan Runtić, Duje, OIB 10663098577, Podstinice 50,21214 Kaštel Gomilica</item>
      <item>Milan Remetin, Blaža Jurjeva Trogiranina 6,21220 Trogir</item>
      <item>Ivan Runtić pok. Ante, OIB 51557208848, Bunje 5,21210 Solin</item>
      <item>Jozo Salapić, OIB 05151989474, Braće Radić 27,21210 Solin</item>
      <item>Jasmin Stančin-Lukas, OIB 82242268412, Josipa Omašića 55,21214 Kaštel Lukšić</item>
      <item>Ante Šućur, OIB 80771614793, Brnik 14,21000 Split</item>
      <item>Marijana Šućur, OIB 86439775584, Vrh visoke 113,21000 Split</item>
      <item>Jakov Šunjić, OIB 33630383643, Gizdavac bb,21203 Gizdavac</item>
      <item>Barbara Teležar, OIB 53670263970, Starčevićeva 4,21311 Žrnovnica</item>
      <item>Mara Tokić, OIB 95431001088, Šenoina 15,21000 Split</item>
      <item>Renata Varvodić, OIB 41042628735, Imotska 30,21000 Split</item>
      <item>Diana Vodanović, OIB 52048663943, Pavla Šubića 8,22211 Vodice</item>
      <item>Ljiljanka Vojković, OIB 23489061282, Gala,21238 Otok</item>
      <item>Nada Vukušić, OIB 56589230294, Vojka Krstulovića 4,21000 Split</item>
      <item>Miroslav Šarić, Trg hrvatske bratske zajednice 2 B,21000 Split</item>
      <item>Veseljko Vodanović, OIB 16318266581, Ulica Pavla Šubića 8,22211 Vodice</item>
      <item>CIVIS d.o.o. za gradjevinarstvo, trgovinu i inženjering, OIB 74066299724, Put Plokita 57,21000 Split</item>
      <item>LAVČEVIĆ - GRADITELJSTVO društvo s ograničenom odgovornošću za graditeljstvo i trgovinu u stečaju, OIB 54872671722, Bihaćka 2,21000 Split</item>
      <item>LAVČEVIĆ dioničko društvo za inženjering i izgradnju, OIB 71421617824, Bihaćka 2,21000 Split</item>
      <item>Financijska agencija, OIB 85821130368, Vrtni put 3,10000 Zagreb</item>
      <item>CROATIA osiguranje d.d., OIB 26187994862, Miramarska 22,Zagreb</item>
      <item>JADRANSKO OSIGURANJE dioničko društvo, OIB 94472454976, Listopadska 2,Zagreb</item>
      <item>HRVATSKE ŠUME društvo s ograničenom odgovornošću, OIB 69693144506, Ul.Ljudevita Farkaša Vukotinovića 2,Zagreb</item>
      <item>Odvjetničko društvo KLIŠANIN &amp; PARTNERI društvo s ograničenom odgovornošću, OIB 06259076695, Zelinska 2/I,Zagreb</item>
      <item>Miroslav Šarić, Trg hrvatske bratske zajednice 2 B,21000 Split</item>
      <item>Ivan Križanac, OIB 59878006403, Radošić 109,21230 Radošić</item>
      <item>Predrag Nerlović, OIB 10134701017, Fra F.Careva 48,21214 Kaštel Gomilica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73222982621</item>
      <item>, OIB 68812102730</item>
      <item>, OIB null</item>
      <item>, OIB 33624188331</item>
      <item>, OIB 18683136487</item>
      <item>, OIB null</item>
      <item>, OIB 00286962151</item>
      <item>, OIB 72290805711</item>
      <item>, OIB 70521192864</item>
      <item>, OIB 07169375005</item>
      <item>, OIB 86454922886</item>
      <item>, OIB 78244082657</item>
      <item>, OIB 62965683182</item>
      <item>, OIB 54220298745</item>
      <item>, OIB 88790913719</item>
      <item>, OIB 00358134180</item>
      <item>, OIB 26534171041</item>
      <item>, OIB 73221453507</item>
      <item>, OIB 40277328341</item>
      <item>, OIB 48022164778</item>
      <item>, OIB 03619335303</item>
      <item>, OIB 00286962151</item>
      <item>, OIB 96267036673</item>
      <item>, OIB 12838677007</item>
      <item>, OIB 86482193765</item>
      <item>, OIB 09395371048</item>
      <item>, OIB 90880603989</item>
      <item>, OIB 24920045998</item>
      <item>, OIB 37493537079</item>
      <item>, OIB 16336491196</item>
      <item>, OIB 16629610692</item>
      <item>, OIB 16099384203</item>
      <item>, OIB 49919392034</item>
      <item>, OIB 58469928447</item>
      <item>, OIB 89861022519</item>
      <item>, OIB 43643922140</item>
      <item>, OIB 12704933886</item>
      <item>, OIB 10663098577</item>
      <item>, OIB null</item>
      <item>, OIB 51557208848</item>
      <item>, OIB 05151989474</item>
      <item>, OIB 82242268412</item>
      <item>, OIB 80771614793</item>
      <item>, OIB 86439775584</item>
      <item>, OIB 33630383643</item>
      <item>, OIB 53670263970</item>
      <item>, OIB 95431001088</item>
      <item>, OIB 41042628735</item>
      <item>, OIB 52048663943</item>
      <item>, OIB 23489061282</item>
      <item>, OIB 56589230294</item>
      <item>, OIB null</item>
      <item>, OIB 16318266581</item>
      <item>, OIB 74066299724</item>
      <item>, OIB 54872671722</item>
      <item>, OIB 71421617824</item>
      <item>, OIB 85821130368</item>
      <item>, OIB 26187994862</item>
      <item>, OIB 94472454976</item>
      <item>, OIB 69693144506</item>
      <item>, OIB 06259076695</item>
      <item>, OIB null</item>
      <item>, OIB 59878006403</item>
      <item>, OIB 10134701017</item>
    </izvorni_sadrzaj>
    <derivirana_varijabla naziv="DomainObject.Predmet.SudioniciListNazivOIB_1">
      <item>, OIB 85821130368</item>
      <item>, OIB 73222982621</item>
      <item>, OIB 68812102730</item>
      <item>, OIB null</item>
      <item>, OIB 33624188331</item>
      <item>, OIB 18683136487</item>
      <item>, OIB null</item>
      <item>, OIB 00286962151</item>
      <item>, OIB 72290805711</item>
      <item>, OIB 70521192864</item>
      <item>, OIB 07169375005</item>
      <item>, OIB 86454922886</item>
      <item>, OIB 78244082657</item>
      <item>, OIB 62965683182</item>
      <item>, OIB 54220298745</item>
      <item>, OIB 88790913719</item>
      <item>, OIB 00358134180</item>
      <item>, OIB 26534171041</item>
      <item>, OIB 73221453507</item>
      <item>, OIB 40277328341</item>
      <item>, OIB 48022164778</item>
      <item>, OIB 03619335303</item>
      <item>, OIB 00286962151</item>
      <item>, OIB 96267036673</item>
      <item>, OIB 12838677007</item>
      <item>, OIB 86482193765</item>
      <item>, OIB 09395371048</item>
      <item>, OIB 90880603989</item>
      <item>, OIB 24920045998</item>
      <item>, OIB 37493537079</item>
      <item>, OIB 16336491196</item>
      <item>, OIB 16629610692</item>
      <item>, OIB 16099384203</item>
      <item>, OIB 49919392034</item>
      <item>, OIB 58469928447</item>
      <item>, OIB 89861022519</item>
      <item>, OIB 43643922140</item>
      <item>, OIB 12704933886</item>
      <item>, OIB 10663098577</item>
      <item>, OIB null</item>
      <item>, OIB 51557208848</item>
      <item>, OIB 05151989474</item>
      <item>, OIB 82242268412</item>
      <item>, OIB 80771614793</item>
      <item>, OIB 86439775584</item>
      <item>, OIB 33630383643</item>
      <item>, OIB 53670263970</item>
      <item>, OIB 95431001088</item>
      <item>, OIB 41042628735</item>
      <item>, OIB 52048663943</item>
      <item>, OIB 23489061282</item>
      <item>, OIB 56589230294</item>
      <item>, OIB null</item>
      <item>, OIB 16318266581</item>
      <item>, OIB 74066299724</item>
      <item>, OIB 54872671722</item>
      <item>, OIB 71421617824</item>
      <item>, OIB 85821130368</item>
      <item>, OIB 26187994862</item>
      <item>, OIB 94472454976</item>
      <item>, OIB 69693144506</item>
      <item>, OIB 06259076695</item>
      <item>, OIB null</item>
      <item>, OIB 59878006403</item>
      <item>, OIB 10134701017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D7495A-1E37-47A9-B6CF-0F32B3DACA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711</properties:Words>
  <properties:Characters>4035</properties:Characters>
  <properties:Lines>95</properties:Lines>
  <properties:Paragraphs>29</properties:Paragraphs>
  <properties:TotalTime>147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2015-09-24T12:33:00Z</dcterms:created>
  <dc:creator>Trgovački sud Split</dc:creator>
  <cp:lastModifiedBy>Katarina Mikulić</cp:lastModifiedBy>
  <cp:lastPrinted>2016-07-04T07:17:00Z</cp:lastPrinted>
  <dcterms:modified xmlns:xsi="http://www.w3.org/2001/XMLSchema-instance" xsi:type="dcterms:W3CDTF">2016-07-04T07:18:00Z</dcterms:modified>
  <cp:revision>42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