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655a6" w14:paraId="b4655a6" w:rsidRDefault="000567B8" w:rsidP="000567B8" w:rsidR="000567B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67B8" w:rsidP="000567B8" w:rsidR="000567B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0567B8" w:rsidP="000567B8" w:rsidR="000567B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0567B8" w:rsidP="000567B8" w:rsidR="000567B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0567B8" w:rsidP="000567B8" w:rsidR="000567B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0567B8" w:rsidP="000567B8" w:rsidR="000567B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0567B8" w:rsidP="000567B8" w:rsidR="000567B8" w:rsidRPr="005D578C">
      <w:pPr>
        <w:jc w:val="center"/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0567B8" w:rsidP="000567B8" w:rsidR="000567B8" w:rsidRPr="005D578C">
      <w:pPr>
        <w:rPr>
          <w:rFonts w:cs="Times New Roman" w:eastAsia="Times New Roman"/>
          <w:szCs w:val="24"/>
        </w:rPr>
      </w:pPr>
    </w:p>
    <w:p w:rsidRDefault="000567B8" w:rsidP="000567B8" w:rsidR="000567B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Tijani Licul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ORIOR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2. Istarske Brigade 23/2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64209060315, MBS 040155846,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ožujka 2016.</w:t>
      </w:r>
    </w:p>
    <w:p w:rsidRDefault="000567B8" w:rsidP="000567B8" w:rsidR="000567B8" w:rsidRPr="005D578C">
      <w:pPr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0567B8" w:rsidP="000567B8" w:rsidR="000567B8" w:rsidRPr="005D578C">
      <w:pPr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ORIOR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2. Istarske Brigade 23/2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64209060315, MBS 040155846,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21.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0567B8" w:rsidP="000567B8" w:rsidR="000567B8" w:rsidRPr="005D578C">
      <w:pPr>
        <w:rPr>
          <w:rFonts w:cs="Times New Roman" w:eastAsia="Times New Roman"/>
          <w:szCs w:val="24"/>
        </w:rPr>
      </w:pPr>
    </w:p>
    <w:p w:rsidRDefault="000567B8" w:rsidP="000567B8" w:rsidR="000567B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0567B8">
        <w:rPr>
          <w:rFonts w:cs="Times New Roman" w:eastAsia="Times New Roman"/>
          <w:szCs w:val="20"/>
        </w:rPr>
        <w:t>Radijana Trobonjača iz Opati</w:t>
      </w:r>
      <w:r>
        <w:rPr>
          <w:rFonts w:cs="Times New Roman" w:eastAsia="Times New Roman"/>
          <w:szCs w:val="20"/>
        </w:rPr>
        <w:t>je, M. Tita 49, OIB 48908522234.</w:t>
      </w:r>
    </w:p>
    <w:p w:rsidRDefault="000567B8" w:rsidP="000567B8" w:rsidR="000567B8">
      <w:pPr>
        <w:ind w:firstLine="708"/>
        <w:rPr>
          <w:rFonts w:cs="Times New Roman" w:eastAsia="Times New Roman"/>
          <w:szCs w:val="20"/>
        </w:rPr>
      </w:pPr>
    </w:p>
    <w:p w:rsidRDefault="000567B8" w:rsidP="000567B8" w:rsidR="000567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ORIOR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2. Istarske Brigade 23/2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64209060315, MBS 040155846.</w:t>
      </w:r>
    </w:p>
    <w:p w:rsidRDefault="000567B8" w:rsidP="000567B8" w:rsidR="000567B8">
      <w:pPr>
        <w:ind w:firstLine="709"/>
        <w:rPr>
          <w:rFonts w:cs="Times New Roman" w:eastAsia="Times New Roman"/>
          <w:szCs w:val="24"/>
        </w:rPr>
      </w:pPr>
    </w:p>
    <w:p w:rsidRDefault="000567B8" w:rsidP="000567B8" w:rsidR="000567B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ORIOR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2. Istarske Brigade 23/2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64209060315, MBS 040155846.</w:t>
      </w:r>
    </w:p>
    <w:p w:rsidRDefault="000567B8" w:rsidP="000567B8" w:rsidR="000567B8">
      <w:pPr>
        <w:ind w:firstLine="709"/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ind w:firstLine="709"/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0567B8" w:rsidP="000567B8" w:rsidR="000567B8">
      <w:pPr>
        <w:ind w:firstLine="708"/>
        <w:rPr>
          <w:rFonts w:cs="Times New Roman" w:eastAsia="Times New Roman"/>
          <w:szCs w:val="24"/>
        </w:rPr>
      </w:pPr>
    </w:p>
    <w:p w:rsidRDefault="000567B8" w:rsidP="000567B8" w:rsidR="000567B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ORIOR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Buzet.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St-1112/2015-3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0567B8" w:rsidP="000567B8" w:rsidR="000567B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0567B8" w:rsidP="000567B8" w:rsidR="000567B8" w:rsidRPr="005D578C">
      <w:pPr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0567B8" w:rsidP="00A2162B" w:rsidR="000567B8">
      <w:pPr>
        <w:ind w:left="708"/>
        <w:rPr>
          <w:rFonts w:cs="Times New Roman" w:eastAsia="Times New Roman"/>
          <w:szCs w:val="24"/>
        </w:rPr>
      </w:pPr>
    </w:p>
    <w:p w:rsidRDefault="000567B8" w:rsidP="00A2162B" w:rsidR="000567B8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567B8" w:rsidP="00A2162B" w:rsidR="000567B8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5934DA">
        <w:rPr>
          <w:rFonts w:cs="Times New Roman" w:eastAsia="Times New Roman"/>
          <w:szCs w:val="24"/>
        </w:rPr>
        <w:t>, v. r.</w:t>
      </w:r>
    </w:p>
    <w:p w:rsidRDefault="000567B8" w:rsidP="000567B8" w:rsidR="000567B8">
      <w:pPr>
        <w:jc w:val="left"/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jc w:val="left"/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0567B8" w:rsidP="000567B8" w:rsidR="000567B8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0567B8" w:rsidP="000567B8" w:rsidR="00056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0567B8" w:rsidP="000567B8" w:rsidR="000567B8">
      <w:pPr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rPr>
          <w:rFonts w:cs="Times New Roman" w:eastAsia="Times New Roman"/>
          <w:szCs w:val="24"/>
        </w:rPr>
      </w:pPr>
    </w:p>
    <w:p w:rsidRDefault="000567B8" w:rsidP="000567B8" w:rsidR="000567B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0567B8" w:rsidP="000567B8" w:rsidR="00056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0567B8" w:rsidP="000567B8" w:rsidR="00056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ORIOR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Buzet, 2. Istarske Brigade 23/2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0567B8" w:rsidP="000567B8" w:rsidR="00056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Vlado Paladin iz Buzeta, Sveti Donat, Sveti Donat 23,</w:t>
      </w:r>
    </w:p>
    <w:p w:rsidRDefault="000567B8" w:rsidP="000567B8" w:rsidR="000567B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0567B8" w:rsidP="000567B8" w:rsidR="00056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0567B8" w:rsidP="000567B8" w:rsidR="000567B8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0567B8" w:rsidP="000567B8" w:rsidR="000567B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0567B8" w:rsidP="000567B8" w:rsidR="00056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0567B8" w:rsidP="000567B8" w:rsidR="000567B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0567B8" w:rsidP="000567B8" w:rsidR="000567B8"/>
    <w:p w:rsidRDefault="000567B8" w:rsidP="000567B8" w:rsidR="000567B8"/>
    <w:p w:rsidRDefault="000567B8" w:rsidP="000567B8" w:rsidR="000567B8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7B8" w:rsidP="000567B8" w:rsidR="000567B8">
      <w:r>
        <w:separator/>
      </w:r>
    </w:p>
  </w:endnote>
  <w:endnote w:id="0" w:type="continuationSeparator">
    <w:p w:rsidRDefault="000567B8" w:rsidP="000567B8" w:rsidR="00056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7B8" w:rsidP="000567B8" w:rsidR="000567B8">
      <w:r>
        <w:separator/>
      </w:r>
    </w:p>
  </w:footnote>
  <w:footnote w:id="0" w:type="continuationSeparator">
    <w:p w:rsidRDefault="000567B8" w:rsidP="000567B8" w:rsidR="000567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B8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934D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St-1112/2015-5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67B8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4 St-1112/2015-5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0B5"/>
    <w:rsid w:val="000567B8"/>
    <w:rsid w:val="004F5027"/>
    <w:rsid w:val="005934DA"/>
    <w:rsid w:val="009350B5"/>
    <w:rsid w:val="00A2162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67B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67B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0567B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67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67B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67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67B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6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6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162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16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16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67B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567B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0567B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67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67B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67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67B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16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6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162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16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16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1112</izvorni_sadrzaj>
    <derivirana_varijabla naziv="DomainObject.Predmet.Broj_1">1112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St-1112/2015</izvorni_sadrzaj>
    <derivirana_varijabla naziv="DomainObject.Predmet.OznakaBroj_1">St-1112/2015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ORIOR d.o.o. BUZET</izvorni_sadrzaj>
    <derivirana_varijabla naziv="DomainObject.Predmet.ProtustrankaFormated_1">  ORIOR d.o.o. BUZET</derivirana_varijabla>
  </DomainObject.Predmet.ProtustrankaFormated>
  <DomainObject.Predmet.ProtustrankaFormatedOIB>
    <izvorni_sadrzaj>  ORIOR d.o.o. BUZET, OIB 64209060315</izvorni_sadrzaj>
    <derivirana_varijabla naziv="DomainObject.Predmet.ProtustrankaFormatedOIB_1">  ORIOR d.o.o. BUZET, OIB 64209060315</derivirana_varijabla>
  </DomainObject.Predmet.ProtustrankaFormatedOIB>
  <DomainObject.Predmet.ProtustrankaFormatedWithAdress>
    <izvorni_sadrzaj> ORIOR d.o.o. BUZET, 2.Istarske Brigade 23/2, 52420 Buzet</izvorni_sadrzaj>
    <derivirana_varijabla naziv="DomainObject.Predmet.ProtustrankaFormatedWithAdress_1"> ORIOR d.o.o. BUZET, 2.Istarske Brigade 23/2, 52420 Buzet</derivirana_varijabla>
  </DomainObject.Predmet.ProtustrankaFormatedWithAdress>
  <DomainObject.Predmet.ProtustrankaFormatedWithAdressOIB>
    <izvorni_sadrzaj> ORIOR d.o.o. BUZET, OIB 64209060315, 2.Istarske Brigade 23/2, 52420 Buzet</izvorni_sadrzaj>
    <derivirana_varijabla naziv="DomainObject.Predmet.ProtustrankaFormatedWithAdressOIB_1"> ORIOR d.o.o. BUZET, OIB 64209060315, 2.Istarske Brigade 23/2, 52420 Buzet</derivirana_varijabla>
  </DomainObject.Predmet.ProtustrankaFormatedWithAdressOIB>
  <DomainObject.Predmet.ProtustrankaWithAdress>
    <izvorni_sadrzaj>ORIOR d.o.o. BUZET 2.Istarske Brigade 23/2, 52420 Buzet</izvorni_sadrzaj>
    <derivirana_varijabla naziv="DomainObject.Predmet.ProtustrankaWithAdress_1">ORIOR d.o.o. BUZET 2.Istarske Brigade 23/2, 52420 Buzet</derivirana_varijabla>
  </DomainObject.Predmet.ProtustrankaWithAdress>
  <DomainObject.Predmet.ProtustrankaWithAdressOIB>
    <izvorni_sadrzaj>ORIOR d.o.o. BUZET, OIB 64209060315, 2.Istarske Brigade 23/2, 52420 Buzet</izvorni_sadrzaj>
    <derivirana_varijabla naziv="DomainObject.Predmet.ProtustrankaWithAdressOIB_1">ORIOR d.o.o. BUZET, OIB 64209060315, 2.Istarske Brigade 23/2, 52420 Buzet</derivirana_varijabla>
  </DomainObject.Predmet.ProtustrankaWithAdressOIB>
  <DomainObject.Predmet.ProtustrankaNazivFormated>
    <izvorni_sadrzaj>ORIOR d.o.o. BUZET</izvorni_sadrzaj>
    <derivirana_varijabla naziv="DomainObject.Predmet.ProtustrankaNazivFormated_1">ORIOR d.o.o. BUZET</derivirana_varijabla>
  </DomainObject.Predmet.ProtustrankaNazivFormated>
  <DomainObject.Predmet.ProtustrankaNazivFormatedOIB>
    <izvorni_sadrzaj>ORIOR d.o.o. BUZET, OIB 64209060315</izvorni_sadrzaj>
    <derivirana_varijabla naziv="DomainObject.Predmet.ProtustrankaNazivFormatedOIB_1">ORIOR d.o.o. BUZET, OIB 64209060315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14086.36</izvorni_sadrzaj>
    <derivirana_varijabla naziv="DomainObject.Predmet.TrenutnaVrijednost_1">14086.36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ORIOR d.o.o. BUZET</item>
    </izvorni_sadrzaj>
    <derivirana_varijabla naziv="DomainObject.Predmet.ProtuStrankaListFormated_1">
      <item>ORIOR d.o.o. BUZET</item>
    </derivirana_varijabla>
  </DomainObject.Predmet.ProtuStrankaListFormated>
  <DomainObject.Predmet.ProtuStrankaListFormatedOIB>
    <izvorni_sadrzaj>
      <item>ORIOR d.o.o. BUZET, OIB 64209060315</item>
    </izvorni_sadrzaj>
    <derivirana_varijabla naziv="DomainObject.Predmet.ProtuStrankaListFormatedOIB_1">
      <item>ORIOR d.o.o. BUZET, OIB 64209060315</item>
    </derivirana_varijabla>
  </DomainObject.Predmet.ProtuStrankaListFormatedOIB>
  <DomainObject.Predmet.ProtuStrankaListFormatedWithAdress>
    <izvorni_sadrzaj>
      <item>ORIOR d.o.o. BUZET, 2.Istarske Brigade 23/2, 52420 Buzet</item>
    </izvorni_sadrzaj>
    <derivirana_varijabla naziv="DomainObject.Predmet.ProtuStrankaListFormatedWithAdress_1">
      <item>ORIOR d.o.o. BUZET, 2.Istarske Brigade 23/2, 52420 Buzet</item>
    </derivirana_varijabla>
  </DomainObject.Predmet.ProtuStrankaListFormatedWithAdress>
  <DomainObject.Predmet.ProtuStrankaListFormatedWithAdressOIB>
    <izvorni_sadrzaj>
      <item>ORIOR d.o.o. BUZET, OIB 64209060315, 2.Istarske Brigade 23/2, 52420 Buzet</item>
    </izvorni_sadrzaj>
    <derivirana_varijabla naziv="DomainObject.Predmet.ProtuStrankaListFormatedWithAdressOIB_1">
      <item>ORIOR d.o.o. BUZET, OIB 64209060315, 2.Istarske Brigade 23/2, 52420 Buzet</item>
    </derivirana_varijabla>
  </DomainObject.Predmet.ProtuStrankaListFormatedWithAdressOIB>
  <DomainObject.Predmet.ProtuStrankaListNazivFormated>
    <izvorni_sadrzaj>
      <item>ORIOR d.o.o. BUZET</item>
    </izvorni_sadrzaj>
    <derivirana_varijabla naziv="DomainObject.Predmet.ProtuStrankaListNazivFormated_1">
      <item>ORIOR d.o.o. BUZET</item>
    </derivirana_varijabla>
  </DomainObject.Predmet.ProtuStrankaListNazivFormated>
  <DomainObject.Predmet.ProtuStrankaListNazivFormatedOIB>
    <izvorni_sadrzaj>
      <item>ORIOR d.o.o. BUZET, OIB 64209060315</item>
    </izvorni_sadrzaj>
    <derivirana_varijabla naziv="DomainObject.Predmet.ProtuStrankaListNazivFormatedOIB_1">
      <item>ORIOR d.o.o. BUZET, OIB 64209060315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ORIOR d.o.o. BUZET</izvorni_sadrzaj>
    <derivirana_varijabla naziv="DomainObject.Predmet.ProtustrankaIDrugi_1">ORIOR d.o.o. BUZET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ORIOR d.o.o. BUZET, OIB 64209060315, 2.Istarske Brigade 23/2, 52420 Buzet</izvorni_sadrzaj>
    <derivirana_varijabla naziv="DomainObject.Predmet.ProtustrankaIDrugiAdressOIB_1">ORIOR d.o.o. BUZET, OIB 64209060315, 2.Istarske Brigade 23/2,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ORIOR d.o.o. BUZET</item>
    </izvorni_sadrzaj>
    <derivirana_varijabla naziv="DomainObject.Predmet.SudioniciListNaziv_1">
      <item>FINANCIJSKA AGENCIJA, RC RIJEKA, PODRUŽNICA PULA, PULA</item>
      <item>ORIOR d.o.o. BUZET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ORIOR d.o.o. BUZET, OIB 64209060315, 2.Istarske Brigade 23/2,52420 Buzet</item>
    </izvorni_sadrzaj>
    <derivirana_varijabla naziv="DomainObject.Predmet.SudioniciListAdressOIB_1">
      <item>FINANCIJSKA AGENCIJA, RC RIJEKA, PODRUŽNICA PULA, PULA, OIB 85821130368, Ulica grada Vukovara 70,Zagreb</item>
      <item>ORIOR d.o.o. BUZET, OIB 64209060315, 2.Istarske Brigade 23/2,52420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64209060315</item>
    </izvorni_sadrzaj>
    <derivirana_varijabla naziv="DomainObject.Predmet.SudioniciListNazivOIB_1">
      <item>, OIB 85821130368</item>
      <item>, OIB 64209060315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3070</properties:Characters>
  <properties:Lines>81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2016-03-17T10:51:00Z</dcterms:created>
  <dc:creator>Mihaela Kaligari</dc:creator>
  <dc:description/>
  <cp:keywords/>
  <cp:lastModifiedBy>Sanja Prodan</cp:lastModifiedBy>
  <cp:lastPrinted>2016-03-21T07:41:00Z</cp:lastPrinted>
  <dcterms:modified xmlns:xsi="http://www.w3.org/2001/XMLSchema-instance" xsi:type="dcterms:W3CDTF">2016-03-21T07:41:00Z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