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cdec" w14:paraId="b5bcdec" w:rsidRDefault="006C316A" w:rsidP="006C316A" w:rsidR="006C316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C316A" w:rsidP="006C316A" w:rsidR="006C316A">
      <w:pPr>
        <w:tabs>
          <w:tab w:pos="7020" w:val="left"/>
        </w:tabs>
      </w:pPr>
      <w:r>
        <w:t xml:space="preserve">REPUBLIKA HRVATSKA </w:t>
      </w:r>
    </w:p>
    <w:p w:rsidRDefault="006C316A" w:rsidP="006C316A" w:rsidR="006C316A">
      <w:r>
        <w:t>Trgovački sud u Zagrebu</w:t>
      </w:r>
    </w:p>
    <w:p w:rsidRDefault="006C316A" w:rsidP="006C316A" w:rsidR="006C316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C316A" w:rsidP="006C316A" w:rsidR="006C316A"/>
    <w:p w:rsidRDefault="006C316A" w:rsidP="006C316A" w:rsidR="006C316A"/>
    <w:p w:rsidRDefault="006C316A" w:rsidP="006C316A" w:rsidR="006C316A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451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19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6C316A" w:rsidP="006C316A" w:rsidR="006C316A">
      <w:pPr>
        <w:jc w:val="both"/>
      </w:pPr>
    </w:p>
    <w:p w:rsidRDefault="006C316A" w:rsidP="006C316A" w:rsidR="006C316A" w:rsidRPr="000E41FF">
      <w:pPr>
        <w:jc w:val="center"/>
      </w:pPr>
      <w:r w:rsidRPr="000E41FF">
        <w:t>O G L A S</w:t>
      </w:r>
    </w:p>
    <w:p w:rsidRDefault="006C316A" w:rsidP="006C316A" w:rsidR="006C316A">
      <w:pPr>
        <w:rPr>
          <w:b/>
        </w:rPr>
      </w:pPr>
    </w:p>
    <w:p w:rsidRDefault="006C316A" w:rsidP="006C316A" w:rsidR="006C316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MRKI MEDO j.d.o.o. za proizvodnju, trgovinu i usluge sa sjedištem u </w:t>
      </w:r>
      <w:proofErr w:type="spellStart"/>
      <w:r>
        <w:t>Mogilska</w:t>
      </w:r>
      <w:proofErr w:type="spellEnd"/>
      <w:r>
        <w:t xml:space="preserve"> 5,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20992218206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6C316A" w:rsidP="006C316A" w:rsidR="006C316A">
      <w:pPr>
        <w:pStyle w:val="Odlomakpopisa"/>
        <w:ind w:left="0"/>
      </w:pPr>
    </w:p>
    <w:p w:rsidRDefault="006C316A" w:rsidP="006C316A" w:rsidR="006C316A">
      <w:pPr>
        <w:pStyle w:val="Odlomakpopisa"/>
        <w:numPr>
          <w:ilvl w:val="0"/>
          <w:numId w:val="1"/>
        </w:numPr>
        <w:ind w:firstLine="0" w:left="0"/>
        <w:jc w:val="both"/>
      </w:pPr>
      <w:r>
        <w:t xml:space="preserve">Iznos duga evidentiran na temelju neizvršenih osnova za plaćanje je </w:t>
      </w:r>
      <w:proofErr w:type="spellStart"/>
      <w:r>
        <w:t>16.402</w:t>
      </w:r>
      <w:proofErr w:type="spellEnd"/>
      <w:r>
        <w:t>,</w:t>
      </w:r>
      <w:proofErr w:type="spellStart"/>
      <w:r>
        <w:t>92</w:t>
      </w:r>
      <w:proofErr w:type="spellEnd"/>
      <w:r>
        <w:t xml:space="preserve"> kn.</w:t>
      </w:r>
    </w:p>
    <w:p w:rsidRDefault="006C316A" w:rsidP="006C316A" w:rsidR="006C316A"/>
    <w:p w:rsidRDefault="006C316A" w:rsidP="006C316A" w:rsidR="006C316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6C316A" w:rsidP="006C316A" w:rsidR="006C316A">
      <w:pPr>
        <w:jc w:val="both"/>
      </w:pPr>
    </w:p>
    <w:p w:rsidRDefault="006C316A" w:rsidP="006C316A" w:rsidR="006C316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6C316A" w:rsidP="006C316A" w:rsidR="006C316A">
      <w:pPr>
        <w:pStyle w:val="Odlomakpopisa"/>
        <w:ind w:left="0"/>
      </w:pPr>
    </w:p>
    <w:p w:rsidRDefault="006C316A" w:rsidP="006C316A" w:rsidR="006C316A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6C316A" w:rsidP="006C316A" w:rsidR="006C316A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6C316A" w:rsidP="006C316A" w:rsidR="006C316A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6C316A" w:rsidP="006C316A" w:rsidR="006C316A">
      <w:pPr>
        <w:jc w:val="both"/>
      </w:pPr>
    </w:p>
    <w:p w:rsidRDefault="006C316A" w:rsidP="006C316A" w:rsidR="006C316A">
      <w:pPr>
        <w:jc w:val="center"/>
      </w:pPr>
      <w:r>
        <w:t xml:space="preserve">U Zagrebu </w:t>
      </w:r>
      <w:proofErr w:type="spellStart"/>
      <w:r>
        <w:t>19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6C316A" w:rsidP="006C316A" w:rsidR="006C316A">
      <w:pPr>
        <w:jc w:val="center"/>
      </w:pPr>
    </w:p>
    <w:p w:rsidRDefault="006C316A" w:rsidP="006C316A" w:rsidR="006C316A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6C316A" w:rsidP="006C316A" w:rsidR="006C316A" w:rsidRPr="000E41FF">
      <w:pPr>
        <w:jc w:val="both"/>
      </w:pPr>
    </w:p>
    <w:p w:rsidRDefault="006C316A" w:rsidP="006C316A" w:rsidR="006C316A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6C316A" w:rsidP="006C316A" w:rsidR="006C316A">
      <w:pPr>
        <w:jc w:val="right"/>
      </w:pPr>
    </w:p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6C316A" w:rsidP="006C316A" w:rsidR="006C316A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316A"/>
    <w:rsid w:val="0002382C"/>
    <w:rsid w:val="000A3E2D"/>
    <w:rsid w:val="000C6923"/>
    <w:rsid w:val="000D1200"/>
    <w:rsid w:val="00177EED"/>
    <w:rsid w:val="00203B90"/>
    <w:rsid w:val="002460D4"/>
    <w:rsid w:val="00277821"/>
    <w:rsid w:val="003502D7"/>
    <w:rsid w:val="003E6A20"/>
    <w:rsid w:val="00474D14"/>
    <w:rsid w:val="004A3CF8"/>
    <w:rsid w:val="006B3CDB"/>
    <w:rsid w:val="006C316A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316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31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31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31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B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B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B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B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316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C31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31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31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3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B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B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B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B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St-451/2016</izvorni_sadrzaj>
    <derivirana_varijabla naziv="DomainObject.Predmet.OznakaBroj_1">St-451/2016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MRKI MEDO j.d.o.o. zastupanog po punomoćniku Marko Cvjetković</izvorni_sadrzaj>
    <derivirana_varijabla naziv="DomainObject.Predmet.ProtustrankaFormated_1">  MRKI MEDO j.d.o.o. zastupanog po punomoćniku Marko Cvjetković</derivirana_varijabla>
  </DomainObject.Predmet.ProtustrankaFormated>
  <DomainObject.Predmet.ProtustrankaFormatedOIB>
    <izvorni_sadrzaj>  MRKI MEDO j.d.o.o., OIB 20992218206 zastupanog po punomoćniku Marko Cvjetković</izvorni_sadrzaj>
    <derivirana_varijabla naziv="DomainObject.Predmet.ProtustrankaFormatedOIB_1">  MRKI MEDO j.d.o.o., OIB 20992218206 zastupanog po punomoćniku Marko Cvjetković</derivirana_varijabla>
  </DomainObject.Predmet.ProtustrankaFormatedOIB>
  <DomainObject.Predmet.ProtustrankaFormatedWithAdress>
    <izvorni_sadrzaj> MRKI MEDO j.d.o.o., Mogilska 5, 10000 Zagreb zastupanog po punomoćniku Marko Cvjetković</izvorni_sadrzaj>
    <derivirana_varijabla naziv="DomainObject.Predmet.ProtustrankaFormatedWithAdress_1"> MRKI MEDO j.d.o.o., Mogilska 5, 10000 Zagreb zastupanog po punomoćniku Marko Cvjetković</derivirana_varijabla>
  </DomainObject.Predmet.ProtustrankaFormatedWithAdress>
  <DomainObject.Predmet.ProtustrankaFormatedWithAdressOIB>
    <izvorni_sadrzaj> MRKI MEDO j.d.o.o., OIB 20992218206, Mogilska 5, 10000 Zagreb zastupanog po punomoćniku Marko Cvjetković</izvorni_sadrzaj>
    <derivirana_varijabla naziv="DomainObject.Predmet.ProtustrankaFormatedWithAdressOIB_1"> MRKI MEDO j.d.o.o., OIB 20992218206, Mogilska 5, 10000 Zagreb zastupanog po punomoćniku Marko Cvjetković</derivirana_varijabla>
  </DomainObject.Predmet.ProtustrankaFormatedWithAdressOIB>
  <DomainObject.Predmet.ProtustrankaWithAdress>
    <izvorni_sadrzaj>MRKI MEDO j.d.o.o. Mogilska 5, 10000 Zagreb</izvorni_sadrzaj>
    <derivirana_varijabla naziv="DomainObject.Predmet.ProtustrankaWithAdress_1">MRKI MEDO j.d.o.o. Mogilska 5, 10000 Zagreb</derivirana_varijabla>
  </DomainObject.Predmet.ProtustrankaWithAdress>
  <DomainObject.Predmet.ProtustrankaWithAdressOIB>
    <izvorni_sadrzaj>MRKI MEDO j.d.o.o., OIB 20992218206, Mogilska 5, 10000 Zagreb</izvorni_sadrzaj>
    <derivirana_varijabla naziv="DomainObject.Predmet.ProtustrankaWithAdressOIB_1">MRKI MEDO j.d.o.o., OIB 20992218206, Mogilska 5, 10000 Zagreb</derivirana_varijabla>
  </DomainObject.Predmet.ProtustrankaWithAdressOIB>
  <DomainObject.Predmet.ProtustrankaNazivFormated>
    <izvorni_sadrzaj>MRKI MEDO j.d.o.o.</izvorni_sadrzaj>
    <derivirana_varijabla naziv="DomainObject.Predmet.ProtustrankaNazivFormated_1">MRKI MEDO j.d.o.o.</derivirana_varijabla>
  </DomainObject.Predmet.ProtustrankaNazivFormated>
  <DomainObject.Predmet.ProtustrankaNazivFormatedOIB>
    <izvorni_sadrzaj>MRKI MEDO j.d.o.o., OIB 20992218206</izvorni_sadrzaj>
    <derivirana_varijabla naziv="DomainObject.Predmet.ProtustrankaNazivFormatedOIB_1">MRKI MEDO j.d.o.o., OIB 20992218206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MRKI MEDO j.d.o.o. zastupanog po punomoćniku Marko Cvjetković</item>
    </izvorni_sadrzaj>
    <derivirana_varijabla naziv="DomainObject.Predmet.ProtuStrankaListFormated_1">
      <item>MRKI MEDO j.d.o.o. zastupanog po punomoćniku Marko Cvjetković</item>
    </derivirana_varijabla>
  </DomainObject.Predmet.ProtuStrankaListFormated>
  <DomainObject.Predmet.ProtuStrankaListFormatedOIB>
    <izvorni_sadrzaj>
      <item>MRKI MEDO j.d.o.o., OIB 20992218206 zastupanog po punomoćniku Marko Cvjetković</item>
    </izvorni_sadrzaj>
    <derivirana_varijabla naziv="DomainObject.Predmet.ProtuStrankaListFormatedOIB_1">
      <item>MRKI MEDO j.d.o.o., OIB 20992218206 zastupanog po punomoćniku Marko Cvjetković</item>
    </derivirana_varijabla>
  </DomainObject.Predmet.ProtuStrankaListFormatedOIB>
  <DomainObject.Predmet.ProtuStrankaListFormatedWithAdress>
    <izvorni_sadrzaj>
      <item>MRKI MEDO j.d.o.o., Mogilska 5, 10000 Zagreb zastupanog po punomoćniku Marko Cvjetković</item>
    </izvorni_sadrzaj>
    <derivirana_varijabla naziv="DomainObject.Predmet.ProtuStrankaListFormatedWithAdress_1">
      <item>MRKI MEDO j.d.o.o., Mogilska 5, 10000 Zagreb zastupanog po punomoćniku Marko Cvjetković</item>
    </derivirana_varijabla>
  </DomainObject.Predmet.ProtuStrankaListFormatedWithAdress>
  <DomainObject.Predmet.ProtuStrankaListFormatedWithAdressOIB>
    <izvorni_sadrzaj>
      <item>MRKI MEDO j.d.o.o., OIB 20992218206, Mogilska 5, 10000 Zagreb zastupanog po punomoćniku Marko Cvjetković</item>
    </izvorni_sadrzaj>
    <derivirana_varijabla naziv="DomainObject.Predmet.ProtuStrankaListFormatedWithAdressOIB_1">
      <item>MRKI MEDO j.d.o.o., OIB 20992218206, Mogilska 5, 10000 Zagreb zastupanog po punomoćniku Marko Cvjetković</item>
    </derivirana_varijabla>
  </DomainObject.Predmet.ProtuStrankaListFormatedWithAdressOIB>
  <DomainObject.Predmet.ProtuStrankaListNazivFormated>
    <izvorni_sadrzaj>
      <item>MRKI MEDO j.d.o.o.</item>
    </izvorni_sadrzaj>
    <derivirana_varijabla naziv="DomainObject.Predmet.ProtuStrankaListNazivFormated_1">
      <item>MRKI MEDO j.d.o.o.</item>
    </derivirana_varijabla>
  </DomainObject.Predmet.ProtuStrankaListNazivFormated>
  <DomainObject.Predmet.ProtuStrankaListNazivFormatedOIB>
    <izvorni_sadrzaj>
      <item>MRKI MEDO j.d.o.o., OIB 20992218206</item>
    </izvorni_sadrzaj>
    <derivirana_varijabla naziv="DomainObject.Predmet.ProtuStrankaListNazivFormatedOIB_1">
      <item>MRKI MEDO j.d.o.o., OIB 20992218206</item>
    </derivirana_varijabla>
  </DomainObject.Predmet.ProtuStrankaListNazivFormatedOIB>
  <DomainObject.Predmet.OstaliListFormated>
    <izvorni_sadrzaj>
      <item>Marko Cvjetković punomoćnik sudionika u postupku MRKI MEDO j.d.o.o.</item>
    </izvorni_sadrzaj>
    <derivirana_varijabla naziv="DomainObject.Predmet.OstaliListFormated_1">
      <item>Marko Cvjetković punomoćnik sudionika u postupku MRKI MEDO j.d.o.o.</item>
    </derivirana_varijabla>
  </DomainObject.Predmet.OstaliListFormated>
  <DomainObject.Predmet.OstaliListFormatedOIB>
    <izvorni_sadrzaj>
      <item>Marko Cvjetković, OIB 64894176499 punomoćnik sudionika u postupku MRKI MEDO j.d.o.o.</item>
    </izvorni_sadrzaj>
    <derivirana_varijabla naziv="DomainObject.Predmet.OstaliListFormatedOIB_1">
      <item>Marko Cvjetković, OIB 64894176499 punomoćnik sudionika u postupku MRKI MEDO j.d.o.o.</item>
    </derivirana_varijabla>
  </DomainObject.Predmet.OstaliListFormatedOIB>
  <DomainObject.Predmet.OstaliListFormatedWithAdress>
    <izvorni_sadrzaj>
      <item>Marko Cvjetković, Mogilska 5, 10000 Zagreb punomoćnik sudionika u postupku MRKI MEDO j.d.o.o.</item>
    </izvorni_sadrzaj>
    <derivirana_varijabla naziv="DomainObject.Predmet.OstaliListFormatedWithAdress_1">
      <item>Marko Cvjetković, Mogilska 5, 10000 Zagreb punomoćnik sudionika u postupku MRKI MEDO j.d.o.o.</item>
    </derivirana_varijabla>
  </DomainObject.Predmet.OstaliListFormatedWithAdress>
  <DomainObject.Predmet.OstaliListFormatedWithAdressOIB>
    <izvorni_sadrzaj>
      <item>Marko Cvjetković, OIB 64894176499, Mogilska 5, 10000 Zagreb punomoćnik sudionika u postupku MRKI MEDO j.d.o.o.</item>
    </izvorni_sadrzaj>
    <derivirana_varijabla naziv="DomainObject.Predmet.OstaliListFormatedWithAdressOIB_1">
      <item>Marko Cvjetković, OIB 64894176499, Mogilska 5, 10000 Zagreb punomoćnik sudionika u postupku MRKI MEDO j.d.o.o.</item>
    </derivirana_varijabla>
  </DomainObject.Predmet.OstaliListFormatedWithAdressOIB>
  <DomainObject.Predmet.OstaliListNazivFormated>
    <izvorni_sadrzaj>
      <item>Marko Cvjetković</item>
    </izvorni_sadrzaj>
    <derivirana_varijabla naziv="DomainObject.Predmet.OstaliListNazivFormated_1">
      <item>Marko Cvjetković</item>
    </derivirana_varijabla>
  </DomainObject.Predmet.OstaliListNazivFormated>
  <DomainObject.Predmet.OstaliListNazivFormatedOIB>
    <izvorni_sadrzaj>
      <item>Marko Cvjetković, OIB 64894176499</item>
    </izvorni_sadrzaj>
    <derivirana_varijabla naziv="DomainObject.Predmet.OstaliListNazivFormatedOIB_1">
      <item>Marko Cvjetković, OIB 64894176499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MRKI MEDO j.d.o.o.</izvorni_sadrzaj>
    <derivirana_varijabla naziv="DomainObject.Predmet.ProtustrankaIDrugi_1">MRKI MEDO j.d.o.o.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MRKI MEDO j.d.o.o., OIB 20992218206, Mogilska 5, 10000 Zagreb</izvorni_sadrzaj>
    <derivirana_varijabla naziv="DomainObject.Predmet.ProtustrankaIDrugiAdressOIB_1">MRKI MEDO j.d.o.o., OIB 20992218206,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MRKI MEDO j.d.o.o.</item>
      <item>Marko Cvjetković</item>
    </izvorni_sadrzaj>
    <derivirana_varijabla naziv="DomainObject.Predmet.SudioniciListNaziv_1">
      <item>FINA Regionalni centar Zagreb</item>
      <item>MRKI MEDO j.d.o.o.</item>
      <item>Marko Cvjetković</item>
    </derivirana_varijabla>
  </DomainObject.Predmet.SudioniciListNaziv>
  <DomainObject.Predmet.SudioniciListAdressOIB>
    <izvorni_sadrzaj>
      <item>FINA Regionalni centar Zagreb, OIB 85821130368, Trg svibanjski žrtava 1995. 1,10000 Zagreb</item>
      <item>MRKI MEDO j.d.o.o., OIB 20992218206, Mogilska 5,10000 Zagreb</item>
      <item>Marko Cvjetković, OIB 64894176499, Mogilska 5,10000 Zagreb</item>
    </izvorni_sadrzaj>
    <derivirana_varijabla naziv="DomainObject.Predmet.SudioniciListAdressOIB_1">
      <item>FINA Regionalni centar Zagreb, OIB 85821130368, Trg svibanjski žrtava 1995. 1,10000 Zagreb</item>
      <item>MRKI MEDO j.d.o.o., OIB 20992218206, Mogilska 5,10000 Zagreb</item>
      <item>Marko Cvjetković, OIB 64894176499,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20992218206</item>
      <item>, OIB 64894176499</item>
    </izvorni_sadrzaj>
    <derivirana_varijabla naziv="DomainObject.Predmet.SudioniciListNazivOIB_1">
      <item>, OIB 85821130368</item>
      <item>, OIB 20992218206</item>
      <item>, OIB 64894176499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1378</properties:Characters>
  <properties:Lines>54</properties:Lines>
  <properties:Paragraphs>15</properties:Paragraphs>
  <properties:TotalTime>1</properties:TotalTime>
  <properties:ScaleCrop>false</properties:ScaleCrop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2016-01-19T08:43:00Z</dcterms:created>
  <dc:creator>Vlasta Bogović Milisavljević</dc:creator>
  <cp:lastModifiedBy>Vlasta Bogović Milisavljević</cp:lastModifiedBy>
  <dcterms:modified xmlns:xsi="http://www.w3.org/2001/XMLSchema-instance" xsi:type="dcterms:W3CDTF">2016-01-19T08:44:00Z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