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b4bb2" w14:paraId="8fb4bb2" w:rsidRDefault="008A15C7" w:rsidP="00910611" w:rsidR="008A15C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A15C7" w:rsidP="00910611" w:rsidR="008A15C7">
      <w:r>
        <w:rPr>
          <w:rFonts w:eastAsia="MS Mincho"/>
        </w:rPr>
        <w:t xml:space="preserve">   REPUBLIKA HRVATSKA</w:t>
      </w:r>
    </w:p>
    <w:p w:rsidRDefault="008A15C7" w:rsidP="00910611" w:rsidR="008A15C7">
      <w:r>
        <w:rPr>
          <w:rFonts w:eastAsia="MS Mincho"/>
        </w:rPr>
        <w:t>TRGOVAČKI SUD U RIJECI</w:t>
      </w:r>
    </w:p>
    <w:p w:rsidRDefault="008A15C7" w:rsidR="008A15C7"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E97A23" w:rsidRPr="00E97A23">
        <w:rPr>
          <w:b/>
        </w:rPr>
        <w:t>ZE-MAAT društvo s ograničenom odgovornošću za usluge, turizam, trgovinu, proizvodnju, uvoz-izvoz, Mrkopalj, Bukovac Sungerski 6, OIB 78378077579</w:t>
      </w:r>
      <w:r w:rsidR="002267F1">
        <w:rPr>
          <w:rFonts w:cs="Arial"/>
          <w:b/>
        </w:rPr>
        <w:t>,</w:t>
      </w:r>
      <w:r w:rsidR="004C2AC0">
        <w:rPr>
          <w:rFonts w:cs="Arial"/>
          <w:b/>
        </w:rPr>
        <w:t xml:space="preserve"> </w:t>
      </w:r>
      <w:r w:rsidR="007F30F2" w:rsidRPr="007F30F2">
        <w:rPr>
          <w:rFonts w:cs="Arial"/>
        </w:rPr>
        <w:t xml:space="preserve">dana </w:t>
      </w:r>
      <w:r w:rsidR="00E97A23">
        <w:rPr>
          <w:rFonts w:cs="Arial"/>
        </w:rPr>
        <w:t>11</w:t>
      </w:r>
      <w:r w:rsidR="002267F1">
        <w:rPr>
          <w:rFonts w:cs="Arial"/>
        </w:rPr>
        <w:t>. studenoga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E97A23" w:rsidRPr="00E97A23">
        <w:rPr>
          <w:b/>
        </w:rPr>
        <w:t>ZE-MAAT društvo s ograničenom odgovornošću za usluge, turizam, trgovinu, proizvodnju, uvoz-izvoz, Mrkopalj, Bukovac Sungerski 6, OIB 78378077579</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E97A23">
        <w:t xml:space="preserve">MLADENU ZELJKO, Zaprešić, Kupljenska 65, OIB 34151960566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E97A23" w:rsidP="00BF24A6" w:rsidR="00BF24A6" w:rsidRPr="00BF24A6">
      <w:pPr>
        <w:jc w:val="center"/>
        <w:rPr>
          <w:b/>
          <w:bCs/>
        </w:rPr>
      </w:pPr>
      <w:r>
        <w:rPr>
          <w:b/>
          <w:bCs/>
        </w:rPr>
        <w:t>21</w:t>
      </w:r>
      <w:r w:rsidR="00736C37">
        <w:rPr>
          <w:b/>
          <w:bCs/>
        </w:rPr>
        <w:t xml:space="preserve">. </w:t>
      </w:r>
      <w:r w:rsidR="002267F1">
        <w:rPr>
          <w:b/>
          <w:bCs/>
        </w:rPr>
        <w:t>veljače</w:t>
      </w:r>
      <w:r w:rsidR="00BF24A6" w:rsidRPr="00BF24A6">
        <w:rPr>
          <w:b/>
          <w:bCs/>
        </w:rPr>
        <w:t xml:space="preserve"> 201</w:t>
      </w:r>
      <w:r w:rsidR="002267F1">
        <w:rPr>
          <w:b/>
          <w:bCs/>
        </w:rPr>
        <w:t>7</w:t>
      </w:r>
      <w:r w:rsidR="00367E18">
        <w:rPr>
          <w:b/>
          <w:bCs/>
        </w:rPr>
        <w:t xml:space="preserve">. godine u </w:t>
      </w:r>
      <w:r>
        <w:rPr>
          <w:b/>
          <w:bCs/>
        </w:rPr>
        <w:t>09</w:t>
      </w:r>
      <w:r w:rsidR="00BF24A6" w:rsidRPr="00BF24A6">
        <w:rPr>
          <w:b/>
          <w:bCs/>
        </w:rPr>
        <w:t>:</w:t>
      </w:r>
      <w:r w:rsidR="00B37EA1">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2267F1">
        <w:t>14. travnja</w:t>
      </w:r>
      <w:r w:rsidR="00727D2D">
        <w:t xml:space="preserve"> 201</w:t>
      </w:r>
      <w:r w:rsidR="00676B2F">
        <w:t>6</w:t>
      </w:r>
      <w:r w:rsidR="00727D2D">
        <w:t xml:space="preserve">. godine prijedlog za otvaranje stečajnog postupka nad dužnikom </w:t>
      </w:r>
      <w:r w:rsidR="00E97A23" w:rsidRPr="00E97A23">
        <w:t>ZE-MAAT društvo s ograničenom odgovornošću za usluge, turizam, trgovinu, proizvodnju, uvoz-izvoz, Mrkopalj, Bukovac Sungerski 6, OIB 78378077579</w:t>
      </w:r>
      <w:r w:rsidR="002267F1" w:rsidRPr="002267F1">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69132B">
        <w:t>01. rujna 2015</w:t>
      </w:r>
      <w:r>
        <w:t xml:space="preserve">. godine u Očevidniku redoslijeda osnova za plaćanje ima evidentirane neizvršene osnove za plaćanje u </w:t>
      </w:r>
      <w:r w:rsidR="00036499">
        <w:t xml:space="preserve">neprekinutom razdoblju od </w:t>
      </w:r>
      <w:r w:rsidR="00E97A23">
        <w:t>684</w:t>
      </w:r>
      <w:r w:rsidR="00036499">
        <w:t xml:space="preserve"> dana u </w:t>
      </w:r>
      <w:r>
        <w:t xml:space="preserve">ukupnom iznosu od </w:t>
      </w:r>
      <w:r w:rsidR="00E97A23">
        <w:t>38.485,45</w:t>
      </w:r>
      <w:r>
        <w:t xml:space="preserve"> kn u koji iznos je uračunata i kamata i naknada Financijske agencije za provedbe ovrhe, da dužnik ima </w:t>
      </w:r>
      <w:r w:rsidR="00254BCC">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E97A23">
        <w:t>03. studenoga</w:t>
      </w:r>
      <w:r w:rsidR="000E125D">
        <w:t xml:space="preserve"> 2016. godine </w:t>
      </w:r>
      <w:r w:rsidR="00155044">
        <w:t xml:space="preserve">ima evidentirane neizvršene osnove za plaćanje u neprekinutom razdoblju od </w:t>
      </w:r>
      <w:r w:rsidR="00E97A23">
        <w:t>1112</w:t>
      </w:r>
      <w:r w:rsidR="00155044">
        <w:t xml:space="preserve"> dan</w:t>
      </w:r>
      <w:r w:rsidR="0069132B">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36C37" w:rsidP="007F30F2" w:rsidR="00736C3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E97A23">
        <w:rPr>
          <w:b/>
        </w:rPr>
        <w:t>11</w:t>
      </w:r>
      <w:r w:rsidR="002267F1">
        <w:rPr>
          <w:b/>
        </w:rPr>
        <w:t>. studenoga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8A15C7" w:rsidR="001B269F">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r w:rsidR="008A15C7">
        <w:t xml:space="preserve"> </w:t>
      </w:r>
    </w:p>
    <w:p w:rsidRDefault="008A15C7" w:rsidP="008A15C7" w:rsidR="008A15C7" w:rsidRPr="00016072">
      <w:pPr>
        <w:ind w:firstLine="708" w:left="1416"/>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E97A23">
        <w:rPr>
          <w:sz w:val="20"/>
          <w:szCs w:val="20"/>
        </w:rPr>
        <w:t>Mladen Zeljko na adresu Mrkopalj, Bukovac Sungerski 6</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E97A23">
        <w:rPr>
          <w:sz w:val="20"/>
          <w:szCs w:val="20"/>
        </w:rPr>
        <w:t>11</w:t>
      </w:r>
      <w:r w:rsidR="002267F1">
        <w:rPr>
          <w:sz w:val="20"/>
          <w:szCs w:val="20"/>
        </w:rPr>
        <w:t>.11</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15C7">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E97A23">
      <w:t>933</w:t>
    </w:r>
    <w:r w:rsidR="00736C37">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7F1"/>
    <w:rsid w:val="00226C34"/>
    <w:rsid w:val="0025382A"/>
    <w:rsid w:val="00254BCC"/>
    <w:rsid w:val="0027212C"/>
    <w:rsid w:val="00274D18"/>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26BCB"/>
    <w:rsid w:val="004308D5"/>
    <w:rsid w:val="004376DF"/>
    <w:rsid w:val="004A184C"/>
    <w:rsid w:val="004C2AC0"/>
    <w:rsid w:val="004C57B3"/>
    <w:rsid w:val="004D0A0B"/>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15C7"/>
    <w:rsid w:val="008A3D3F"/>
    <w:rsid w:val="008A48C1"/>
    <w:rsid w:val="008C71B5"/>
    <w:rsid w:val="008D5096"/>
    <w:rsid w:val="008E181E"/>
    <w:rsid w:val="008E3855"/>
    <w:rsid w:val="008F49F6"/>
    <w:rsid w:val="008F67F6"/>
    <w:rsid w:val="009219BF"/>
    <w:rsid w:val="00934ACD"/>
    <w:rsid w:val="00945219"/>
    <w:rsid w:val="00962300"/>
    <w:rsid w:val="00985159"/>
    <w:rsid w:val="00991113"/>
    <w:rsid w:val="009B219F"/>
    <w:rsid w:val="009B744A"/>
    <w:rsid w:val="009F2A16"/>
    <w:rsid w:val="00A276A9"/>
    <w:rsid w:val="00A37716"/>
    <w:rsid w:val="00A462E0"/>
    <w:rsid w:val="00A46343"/>
    <w:rsid w:val="00A63D14"/>
    <w:rsid w:val="00AA085A"/>
    <w:rsid w:val="00AA2EB0"/>
    <w:rsid w:val="00AB2202"/>
    <w:rsid w:val="00AC7E8A"/>
    <w:rsid w:val="00B1315C"/>
    <w:rsid w:val="00B201CF"/>
    <w:rsid w:val="00B37EA1"/>
    <w:rsid w:val="00B43DA8"/>
    <w:rsid w:val="00B60ABB"/>
    <w:rsid w:val="00B66D32"/>
    <w:rsid w:val="00B67AA0"/>
    <w:rsid w:val="00B97064"/>
    <w:rsid w:val="00B97531"/>
    <w:rsid w:val="00BC1629"/>
    <w:rsid w:val="00BD44B7"/>
    <w:rsid w:val="00BE710A"/>
    <w:rsid w:val="00BF24A6"/>
    <w:rsid w:val="00BF7669"/>
    <w:rsid w:val="00C616C1"/>
    <w:rsid w:val="00C87349"/>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15A48"/>
    <w:rsid w:val="00F254A4"/>
    <w:rsid w:val="00F44286"/>
    <w:rsid w:val="00F44721"/>
    <w:rsid w:val="00F52E70"/>
    <w:rsid w:val="00F62438"/>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8A15C7"/>
    <w:rPr>
      <w:color w:val="808080"/>
      <w:bdr w:space="0" w:sz="0" w:color="auto" w:val="none"/>
      <w:shd w:fill="auto" w:color="auto" w:val="clear"/>
    </w:rPr>
  </w:style>
  <w:style w:customStyle="true" w:styleId="eSPISCCParagraphDefaultFont" w:type="character">
    <w:name w:val="eSPIS_CC_Paragraph Default Font"/>
    <w:basedOn w:val="Zadanifontodlomka"/>
    <w:rsid w:val="008A15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15C7"/>
    <w:rPr>
      <w:bdr w:space="0" w:sz="0" w:color="auto" w:val="none"/>
      <w:shd w:fill="FFFFCC" w:color="auto" w:val="clear"/>
      <w:lang w:val="hr-HR"/>
    </w:rPr>
  </w:style>
  <w:style w:customStyle="true" w:styleId="PozadinaSvijetloCrvena" w:type="character">
    <w:name w:val="Pozadina_SvijetloCrvena"/>
    <w:basedOn w:val="eSPISCCParagraphDefaultFont"/>
    <w:rsid w:val="008A15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15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8A15C7"/>
    <w:rPr>
      <w:color w:val="808080"/>
      <w:bdr w:color="auto" w:space="0" w:sz="0" w:val="none"/>
      <w:shd w:color="auto" w:fill="auto" w:val="clear"/>
    </w:rPr>
  </w:style>
  <w:style w:customStyle="1" w:styleId="eSPISCCParagraphDefaultFont" w:type="character">
    <w:name w:val="eSPIS_CC_Paragraph Default Font"/>
    <w:basedOn w:val="Zadanifontodlomka"/>
    <w:rsid w:val="008A15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15C7"/>
    <w:rPr>
      <w:bdr w:color="auto" w:space="0" w:sz="0" w:val="none"/>
      <w:shd w:color="auto" w:fill="FFFFCC" w:val="clear"/>
      <w:lang w:val="hr-HR"/>
    </w:rPr>
  </w:style>
  <w:style w:customStyle="1" w:styleId="PozadinaSvijetloCrvena" w:type="character">
    <w:name w:val="Pozadina_SvijetloCrvena"/>
    <w:basedOn w:val="eSPISCCParagraphDefaultFont"/>
    <w:rsid w:val="008A15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15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933</izvorni_sadrzaj>
    <derivirana_varijabla naziv="DomainObject.Predmet.Broj_1">933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St-933/2016</izvorni_sadrzaj>
    <derivirana_varijabla naziv="DomainObject.Predmet.OznakaBroj_1">St-933/2016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 - MAAT d.o.o.</izvorni_sadrzaj>
    <derivirana_varijabla naziv="DomainObject.Predmet.ProtustrankaFormated_1">  ZE - MAAT d.o.o.</derivirana_varijabla>
  </DomainObject.Predmet.ProtustrankaFormated>
  <DomainObject.Predmet.ProtustrankaFormatedOIB>
    <izvorni_sadrzaj>  ZE - MAAT d.o.o., OIB 78378077579</izvorni_sadrzaj>
    <derivirana_varijabla naziv="DomainObject.Predmet.ProtustrankaFormatedOIB_1">  ZE - MAAT d.o.o., OIB 78378077579</derivirana_varijabla>
  </DomainObject.Predmet.ProtustrankaFormatedOIB>
  <DomainObject.Predmet.ProtustrankaFormatedWithAdress>
    <izvorni_sadrzaj> ZE - MAAT d.o.o., Bukovac Sungerski 6, 51315 Mrkopalj</izvorni_sadrzaj>
    <derivirana_varijabla naziv="DomainObject.Predmet.ProtustrankaFormatedWithAdress_1"> ZE - MAAT d.o.o., Bukovac Sungerski 6, 51315 Mrkopalj</derivirana_varijabla>
  </DomainObject.Predmet.ProtustrankaFormatedWithAdress>
  <DomainObject.Predmet.ProtustrankaFormatedWithAdressOIB>
    <izvorni_sadrzaj> ZE - MAAT d.o.o., OIB 78378077579, Bukovac Sungerski 6, 51315 Mrkopalj</izvorni_sadrzaj>
    <derivirana_varijabla naziv="DomainObject.Predmet.ProtustrankaFormatedWithAdressOIB_1"> ZE - MAAT d.o.o., OIB 78378077579, Bukovac Sungerski 6, 51315 Mrkopalj</derivirana_varijabla>
  </DomainObject.Predmet.ProtustrankaFormatedWithAdressOIB>
  <DomainObject.Predmet.ProtustrankaWithAdress>
    <izvorni_sadrzaj>ZE - MAAT d.o.o. Bukovac Sungerski 6, 51315 Mrkopalj</izvorni_sadrzaj>
    <derivirana_varijabla naziv="DomainObject.Predmet.ProtustrankaWithAdress_1">ZE - MAAT d.o.o. Bukovac Sungerski 6, 51315 Mrkopalj</derivirana_varijabla>
  </DomainObject.Predmet.ProtustrankaWithAdress>
  <DomainObject.Predmet.ProtustrankaWithAdressOIB>
    <izvorni_sadrzaj>ZE - MAAT d.o.o., OIB 78378077579, Bukovac Sungerski 6, 51315 Mrkopalj</izvorni_sadrzaj>
    <derivirana_varijabla naziv="DomainObject.Predmet.ProtustrankaWithAdressOIB_1">ZE - MAAT d.o.o., OIB 78378077579, Bukovac Sungerski 6, 51315 Mrkopalj</derivirana_varijabla>
  </DomainObject.Predmet.ProtustrankaWithAdressOIB>
  <DomainObject.Predmet.ProtustrankaNazivFormated>
    <izvorni_sadrzaj>ZE - MAAT d.o.o.</izvorni_sadrzaj>
    <derivirana_varijabla naziv="DomainObject.Predmet.ProtustrankaNazivFormated_1">ZE - MAAT d.o.o.</derivirana_varijabla>
  </DomainObject.Predmet.ProtustrankaNazivFormated>
  <DomainObject.Predmet.ProtustrankaNazivFormatedOIB>
    <izvorni_sadrzaj>ZE - MAAT d.o.o., OIB 78378077579</izvorni_sadrzaj>
    <derivirana_varijabla naziv="DomainObject.Predmet.ProtustrankaNazivFormatedOIB_1">ZE - MAAT d.o.o., OIB 78378077579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ZE - MAAT d.o.o.</item>
    </izvorni_sadrzaj>
    <derivirana_varijabla naziv="DomainObject.Predmet.ProtuStrankaListFormated_1">
      <item>ZE - MAAT d.o.o.</item>
    </derivirana_varijabla>
  </DomainObject.Predmet.ProtuStrankaListFormated>
  <DomainObject.Predmet.ProtuStrankaListFormatedOIB>
    <izvorni_sadrzaj>
      <item>ZE - MAAT d.o.o., OIB 78378077579</item>
    </izvorni_sadrzaj>
    <derivirana_varijabla naziv="DomainObject.Predmet.ProtuStrankaListFormatedOIB_1">
      <item>ZE - MAAT d.o.o., OIB 78378077579</item>
    </derivirana_varijabla>
  </DomainObject.Predmet.ProtuStrankaListFormatedOIB>
  <DomainObject.Predmet.ProtuStrankaListFormatedWithAdress>
    <izvorni_sadrzaj>
      <item>ZE - MAAT d.o.o., Bukovac Sungerski 6, 51315 Mrkopalj</item>
    </izvorni_sadrzaj>
    <derivirana_varijabla naziv="DomainObject.Predmet.ProtuStrankaListFormatedWithAdress_1">
      <item>ZE - MAAT d.o.o., Bukovac Sungerski 6, 51315 Mrkopalj</item>
    </derivirana_varijabla>
  </DomainObject.Predmet.ProtuStrankaListFormatedWithAdress>
  <DomainObject.Predmet.ProtuStrankaListFormatedWithAdressOIB>
    <izvorni_sadrzaj>
      <item>ZE - MAAT d.o.o., OIB 78378077579, Bukovac Sungerski 6, 51315 Mrkopalj</item>
    </izvorni_sadrzaj>
    <derivirana_varijabla naziv="DomainObject.Predmet.ProtuStrankaListFormatedWithAdressOIB_1">
      <item>ZE - MAAT d.o.o., OIB 78378077579, Bukovac Sungerski 6, 51315 Mrkopalj</item>
    </derivirana_varijabla>
  </DomainObject.Predmet.ProtuStrankaListFormatedWithAdressOIB>
  <DomainObject.Predmet.ProtuStrankaListNazivFormated>
    <izvorni_sadrzaj>
      <item>ZE - MAAT d.o.o.</item>
    </izvorni_sadrzaj>
    <derivirana_varijabla naziv="DomainObject.Predmet.ProtuStrankaListNazivFormated_1">
      <item>ZE - MAAT d.o.o.</item>
    </derivirana_varijabla>
  </DomainObject.Predmet.ProtuStrankaListNazivFormated>
  <DomainObject.Predmet.ProtuStrankaListNazivFormatedOIB>
    <izvorni_sadrzaj>
      <item>ZE - MAAT d.o.o., OIB 78378077579</item>
    </izvorni_sadrzaj>
    <derivirana_varijabla naziv="DomainObject.Predmet.ProtuStrankaListNazivFormatedOIB_1">
      <item>ZE - MAAT d.o.o., OIB 78378077579</item>
    </derivirana_varijabla>
  </DomainObject.Predmet.ProtuStrankaListNazivFormatedOIB>
  <DomainObject.Predmet.OstaliListFormated>
    <izvorni_sadrzaj>
      <item>Mladen Zeljko</item>
    </izvorni_sadrzaj>
    <derivirana_varijabla naziv="DomainObject.Predmet.OstaliListFormated_1">
      <item>Mladen Zeljko</item>
    </derivirana_varijabla>
  </DomainObject.Predmet.OstaliListFormated>
  <DomainObject.Predmet.OstaliListFormatedOIB>
    <izvorni_sadrzaj>
      <item>Mladen Zeljko, OIB 34151960566</item>
    </izvorni_sadrzaj>
    <derivirana_varijabla naziv="DomainObject.Predmet.OstaliListFormatedOIB_1">
      <item>Mladen Zeljko, OIB 34151960566</item>
    </derivirana_varijabla>
  </DomainObject.Predmet.OstaliListFormatedOIB>
  <DomainObject.Predmet.OstaliListFormatedWithAdress>
    <izvorni_sadrzaj>
      <item>Mladen Zeljko, Kupljenska 65, 10290 Zaprešić</item>
    </izvorni_sadrzaj>
    <derivirana_varijabla naziv="DomainObject.Predmet.OstaliListFormatedWithAdress_1">
      <item>Mladen Zeljko, Kupljenska 65, 10290 Zaprešić</item>
    </derivirana_varijabla>
  </DomainObject.Predmet.OstaliListFormatedWithAdress>
  <DomainObject.Predmet.OstaliListFormatedWithAdressOIB>
    <izvorni_sadrzaj>
      <item>Mladen Zeljko, OIB 34151960566, Kupljenska 65, 10290 Zaprešić</item>
    </izvorni_sadrzaj>
    <derivirana_varijabla naziv="DomainObject.Predmet.OstaliListFormatedWithAdressOIB_1">
      <item>Mladen Zeljko, OIB 34151960566, Kupljenska 65, 10290 Zaprešić</item>
    </derivirana_varijabla>
  </DomainObject.Predmet.OstaliListFormatedWithAdressOIB>
  <DomainObject.Predmet.OstaliListNazivFormated>
    <izvorni_sadrzaj>
      <item>Mladen Zeljko</item>
    </izvorni_sadrzaj>
    <derivirana_varijabla naziv="DomainObject.Predmet.OstaliListNazivFormated_1">
      <item>Mladen Zeljko</item>
    </derivirana_varijabla>
  </DomainObject.Predmet.OstaliListNazivFormated>
  <DomainObject.Predmet.OstaliListNazivFormatedOIB>
    <izvorni_sadrzaj>
      <item>Mladen Zeljko, OIB 34151960566</item>
    </izvorni_sadrzaj>
    <derivirana_varijabla naziv="DomainObject.Predmet.OstaliListNazivFormatedOIB_1">
      <item>Mladen Zeljko, OIB 34151960566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ZE - MAAT d.o.o.</izvorni_sadrzaj>
    <derivirana_varijabla naziv="DomainObject.Predmet.ProtustrankaIDrugi_1">ZE - MAAT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ZE - MAAT d.o.o., OIB 78378077579, Bukovac Sungerski 6, 51315 Mrkopalj</izvorni_sadrzaj>
    <derivirana_varijabla naziv="DomainObject.Predmet.ProtustrankaIDrugiAdressOIB_1">ZE - MAAT d.o.o., OIB 78378077579, Bukovac Sungerski 6, 51315 Mrkopalj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ZE - MAAT d.o.o.</item>
      <item>Mladen Zeljko</item>
    </izvorni_sadrzaj>
    <derivirana_varijabla naziv="DomainObject.Predmet.SudioniciListNaziv_1">
      <item>FINA  Rijeka</item>
      <item>ZE - MAAT d.o.o.</item>
      <item>Mladen Zeljko</item>
    </derivirana_varijabla>
  </DomainObject.Predmet.SudioniciListNaziv>
  <DomainObject.Predmet.SudioniciListAdressOIB>
    <izvorni_sadrzaj>
      <item>FINA  Rijeka, OIB 85821130368, Frana Kurelca 8,51000 Rijeka</item>
      <item>ZE - MAAT d.o.o., OIB 78378077579, Bukovac Sungerski 6,51315 Mrkopalj</item>
      <item>Mladen Zeljko, OIB 34151960566, Kupljenska 65,10290 Zaprešić</item>
    </izvorni_sadrzaj>
    <derivirana_varijabla naziv="DomainObject.Predmet.SudioniciListAdressOIB_1">
      <item>FINA  Rijeka, OIB 85821130368, Frana Kurelca 8,51000 Rijeka</item>
      <item>ZE - MAAT d.o.o., OIB 78378077579, Bukovac Sungerski 6,51315 Mrkopalj</item>
      <item>Mladen Zeljko, OIB 34151960566, Kupljenska 65,10290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78378077579</item>
      <item>, OIB 34151960566</item>
    </izvorni_sadrzaj>
    <derivirana_varijabla naziv="DomainObject.Predmet.SudioniciListNazivOIB_1">
      <item>, OIB 85821130368</item>
      <item>, OIB 78378077579</item>
      <item>, OIB 34151960566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BA9A22-EE48-4A28-AEB8-617B51C909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848</properties:Words>
  <properties:Characters>4636</properties:Characters>
  <properties:Lines>122</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2016-11-11T12:45:00Z</dcterms:created>
  <dc:creator>stecaj</dc:creator>
  <cp:lastModifiedBy>Jasna Radulović</cp:lastModifiedBy>
  <cp:lastPrinted>2016-11-03T10:49:00Z</cp:lastPrinted>
  <dcterms:modified xmlns:xsi="http://www.w3.org/2001/XMLSchema-instance" xsi:type="dcterms:W3CDTF">2016-11-11T12:48:00Z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