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3751" w14:paraId="8713751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D1211">
        <w:t>4</w:t>
      </w:r>
      <w:r w:rsidR="00FC5809">
        <w:t>1</w:t>
      </w:r>
      <w:r w:rsidR="00F10EFC">
        <w:t>67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proofErr w:type="spellStart"/>
      <w:r w:rsidR="00F10EFC">
        <w:t>T.K</w:t>
      </w:r>
      <w:proofErr w:type="spellEnd"/>
      <w:r w:rsidR="00F10EFC">
        <w:t>.-PROMET</w:t>
      </w:r>
      <w:r w:rsidR="00F63573">
        <w:t xml:space="preserve"> d.o.o., </w:t>
      </w:r>
      <w:r w:rsidR="00597917">
        <w:t xml:space="preserve">Zagreb, </w:t>
      </w:r>
      <w:r w:rsidR="00F10EFC">
        <w:t>Ravenska 5</w:t>
      </w:r>
      <w:r w:rsidR="00B63D6A">
        <w:t xml:space="preserve">, MBS: </w:t>
      </w:r>
      <w:r w:rsidR="00F63573">
        <w:t>080</w:t>
      </w:r>
      <w:r w:rsidR="00F10EFC">
        <w:t>373790</w:t>
      </w:r>
      <w:r w:rsidR="00F63573">
        <w:t>, OIB:</w:t>
      </w:r>
      <w:r w:rsidR="00B63D6A">
        <w:t xml:space="preserve"> </w:t>
      </w:r>
      <w:r w:rsidR="00F10EFC">
        <w:t>75395148829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proofErr w:type="spellStart"/>
      <w:r w:rsidR="00F10EFC">
        <w:t>T.K</w:t>
      </w:r>
      <w:proofErr w:type="spellEnd"/>
      <w:r w:rsidR="00F10EFC">
        <w:t>.-PROMET d.o.o., Zagreb, Ravenska 5, MBS: 080373790, OIB: 75395148829</w:t>
      </w:r>
      <w:r w:rsidR="00FC5809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proofErr w:type="spellStart"/>
      <w:r w:rsidR="00F10EFC">
        <w:t>T.K</w:t>
      </w:r>
      <w:proofErr w:type="spellEnd"/>
      <w:r w:rsidR="00F10EFC">
        <w:t>.-PROMET d.o.o., Zagreb, Ravenska 5, MBS: 080373790, OIB: 75395148829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0076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C248D"/>
    <w:rsid w:val="006E1039"/>
    <w:rsid w:val="006F0F6E"/>
    <w:rsid w:val="00700764"/>
    <w:rsid w:val="00745717"/>
    <w:rsid w:val="00762966"/>
    <w:rsid w:val="007E739E"/>
    <w:rsid w:val="0086725E"/>
    <w:rsid w:val="008849DE"/>
    <w:rsid w:val="008D7265"/>
    <w:rsid w:val="0092290B"/>
    <w:rsid w:val="00A167C6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10EFC"/>
    <w:rsid w:val="00F63573"/>
    <w:rsid w:val="00FC1ADC"/>
    <w:rsid w:val="00FC5809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0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7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7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7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7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0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7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7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7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7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61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4167</izvorni_sadrzaj>
    <derivirana_varijabla naziv="DomainObject.Predmet.Broj_1">4167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St-4167/2015</izvorni_sadrzaj>
    <derivirana_varijabla naziv="DomainObject.Predmet.OznakaBroj_1">St-4167/2015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T.K.-PROMET, d.o.o. zastupanog po punomoćniku Anton Kajfeš</izvorni_sadrzaj>
    <derivirana_varijabla naziv="DomainObject.Predmet.ProtustrankaFormated_1">  T.K.-PROMET, d.o.o. zastupanog po punomoćniku Anton Kajfeš</derivirana_varijabla>
  </DomainObject.Predmet.ProtustrankaFormated>
  <DomainObject.Predmet.ProtustrankaFormatedOIB>
    <izvorni_sadrzaj>  T.K.-PROMET, d.o.o., OIB 75395148829 zastupanog po punomoćniku Anton Kajfeš</izvorni_sadrzaj>
    <derivirana_varijabla naziv="DomainObject.Predmet.ProtustrankaFormatedOIB_1">  T.K.-PROMET, d.o.o., OIB 75395148829 zastupanog po punomoćniku Anton Kajfeš</derivirana_varijabla>
  </DomainObject.Predmet.ProtustrankaFormatedOIB>
  <DomainObject.Predmet.ProtustrankaFormatedWithAdress>
    <izvorni_sadrzaj> T.K.-PROMET, d.o.o., Ravenska 5, 10000 Zagreb zastupanog po punomoćniku Anton Kajfeš</izvorni_sadrzaj>
    <derivirana_varijabla naziv="DomainObject.Predmet.ProtustrankaFormatedWithAdress_1"> T.K.-PROMET, d.o.o., Ravenska 5, 10000 Zagreb zastupanog po punomoćniku Anton Kajfeš</derivirana_varijabla>
  </DomainObject.Predmet.ProtustrankaFormatedWithAdress>
  <DomainObject.Predmet.ProtustrankaFormatedWithAdressOIB>
    <izvorni_sadrzaj> T.K.-PROMET, d.o.o., OIB 75395148829, Ravenska 5, 10000 Zagreb zastupanog po punomoćniku Anton Kajfeš</izvorni_sadrzaj>
    <derivirana_varijabla naziv="DomainObject.Predmet.ProtustrankaFormatedWithAdressOIB_1"> T.K.-PROMET, d.o.o., OIB 75395148829, Ravenska 5, 10000 Zagreb zastupanog po punomoćniku Anton Kajfeš</derivirana_varijabla>
  </DomainObject.Predmet.ProtustrankaFormatedWithAdressOIB>
  <DomainObject.Predmet.ProtustrankaWithAdress>
    <izvorni_sadrzaj>T.K.-PROMET, d.o.o. Ravenska 5, 10000 Zagreb</izvorni_sadrzaj>
    <derivirana_varijabla naziv="DomainObject.Predmet.ProtustrankaWithAdress_1">T.K.-PROMET, d.o.o. Ravenska 5, 10000 Zagreb</derivirana_varijabla>
  </DomainObject.Predmet.ProtustrankaWithAdress>
  <DomainObject.Predmet.ProtustrankaWithAdressOIB>
    <izvorni_sadrzaj>T.K.-PROMET, d.o.o., OIB 75395148829, Ravenska 5, 10000 Zagreb</izvorni_sadrzaj>
    <derivirana_varijabla naziv="DomainObject.Predmet.ProtustrankaWithAdressOIB_1">T.K.-PROMET, d.o.o., OIB 75395148829, Ravenska 5, 10000 Zagreb</derivirana_varijabla>
  </DomainObject.Predmet.ProtustrankaWithAdressOIB>
  <DomainObject.Predmet.ProtustrankaNazivFormated>
    <izvorni_sadrzaj>T.K.-PROMET, d.o.o.</izvorni_sadrzaj>
    <derivirana_varijabla naziv="DomainObject.Predmet.ProtustrankaNazivFormated_1">T.K.-PROMET, d.o.o.</derivirana_varijabla>
  </DomainObject.Predmet.ProtustrankaNazivFormated>
  <DomainObject.Predmet.ProtustrankaNazivFormatedOIB>
    <izvorni_sadrzaj>T.K.-PROMET, d.o.o., OIB 75395148829</izvorni_sadrzaj>
    <derivirana_varijabla naziv="DomainObject.Predmet.ProtustrankaNazivFormatedOIB_1">T.K.-PROMET, d.o.o., OIB 75395148829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T.K.-PROMET, d.o.o. zastupanog po punomoćniku Anton Kajfeš</item>
    </izvorni_sadrzaj>
    <derivirana_varijabla naziv="DomainObject.Predmet.ProtuStrankaListFormated_1">
      <item>T.K.-PROMET, d.o.o. zastupanog po punomoćniku Anton Kajfeš</item>
    </derivirana_varijabla>
  </DomainObject.Predmet.ProtuStrankaListFormated>
  <DomainObject.Predmet.ProtuStrankaListFormatedOIB>
    <izvorni_sadrzaj>
      <item>T.K.-PROMET, d.o.o., OIB 75395148829 zastupanog po punomoćniku Anton Kajfeš</item>
    </izvorni_sadrzaj>
    <derivirana_varijabla naziv="DomainObject.Predmet.ProtuStrankaListFormatedOIB_1">
      <item>T.K.-PROMET, d.o.o., OIB 75395148829 zastupanog po punomoćniku Anton Kajfeš</item>
    </derivirana_varijabla>
  </DomainObject.Predmet.ProtuStrankaListFormatedOIB>
  <DomainObject.Predmet.ProtuStrankaListFormatedWithAdress>
    <izvorni_sadrzaj>
      <item>T.K.-PROMET, d.o.o., Ravenska 5, 10000 Zagreb zastupanog po punomoćniku Anton Kajfeš</item>
    </izvorni_sadrzaj>
    <derivirana_varijabla naziv="DomainObject.Predmet.ProtuStrankaListFormatedWithAdress_1">
      <item>T.K.-PROMET, d.o.o., Ravenska 5, 10000 Zagreb zastupanog po punomoćniku Anton Kajfeš</item>
    </derivirana_varijabla>
  </DomainObject.Predmet.ProtuStrankaListFormatedWithAdress>
  <DomainObject.Predmet.ProtuStrankaListFormatedWithAdressOIB>
    <izvorni_sadrzaj>
      <item>T.K.-PROMET, d.o.o., OIB 75395148829, Ravenska 5, 10000 Zagreb zastupanog po punomoćniku Anton Kajfeš</item>
    </izvorni_sadrzaj>
    <derivirana_varijabla naziv="DomainObject.Predmet.ProtuStrankaListFormatedWithAdressOIB_1">
      <item>T.K.-PROMET, d.o.o., OIB 75395148829, Ravenska 5, 10000 Zagreb zastupanog po punomoćniku Anton Kajfeš</item>
    </derivirana_varijabla>
  </DomainObject.Predmet.ProtuStrankaListFormatedWithAdressOIB>
  <DomainObject.Predmet.ProtuStrankaListNazivFormated>
    <izvorni_sadrzaj>
      <item>T.K.-PROMET, d.o.o.</item>
    </izvorni_sadrzaj>
    <derivirana_varijabla naziv="DomainObject.Predmet.ProtuStrankaListNazivFormated_1">
      <item>T.K.-PROMET, d.o.o.</item>
    </derivirana_varijabla>
  </DomainObject.Predmet.ProtuStrankaListNazivFormated>
  <DomainObject.Predmet.ProtuStrankaListNazivFormatedOIB>
    <izvorni_sadrzaj>
      <item>T.K.-PROMET, d.o.o., OIB 75395148829</item>
    </izvorni_sadrzaj>
    <derivirana_varijabla naziv="DomainObject.Predmet.ProtuStrankaListNazivFormatedOIB_1">
      <item>T.K.-PROMET, d.o.o., OIB 75395148829</item>
    </derivirana_varijabla>
  </DomainObject.Predmet.ProtuStrankaListNazivFormatedOIB>
  <DomainObject.Predmet.OstaliListFormated>
    <izvorni_sadrzaj>
      <item>Anton Kajfeš punomoćnik sudionika u postupku T.K.-PROMET, d.o.o.</item>
    </izvorni_sadrzaj>
    <derivirana_varijabla naziv="DomainObject.Predmet.OstaliListFormated_1">
      <item>Anton Kajfeš punomoćnik sudionika u postupku T.K.-PROMET, d.o.o.</item>
    </derivirana_varijabla>
  </DomainObject.Predmet.OstaliListFormated>
  <DomainObject.Predmet.OstaliListFormatedOIB>
    <izvorni_sadrzaj>
      <item>Anton Kajfeš, OIB 75561309449 punomoćnik sudionika u postupku T.K.-PROMET, d.o.o.</item>
    </izvorni_sadrzaj>
    <derivirana_varijabla naziv="DomainObject.Predmet.OstaliListFormatedOIB_1">
      <item>Anton Kajfeš, OIB 75561309449 punomoćnik sudionika u postupku T.K.-PROMET, d.o.o.</item>
    </derivirana_varijabla>
  </DomainObject.Predmet.OstaliListFormatedOIB>
  <DomainObject.Predmet.OstaliListFormatedWithAdress>
    <izvorni_sadrzaj>
      <item>Anton Kajfeš, Ravenska Ulica 5, 10000 Zagreb punomoćnik sudionika u postupku T.K.-PROMET, d.o.o.</item>
    </izvorni_sadrzaj>
    <derivirana_varijabla naziv="DomainObject.Predmet.OstaliListFormatedWithAdress_1">
      <item>Anton Kajfeš, Ravenska Ulica 5, 10000 Zagreb punomoćnik sudionika u postupku T.K.-PROMET, d.o.o.</item>
    </derivirana_varijabla>
  </DomainObject.Predmet.OstaliListFormatedWithAdress>
  <DomainObject.Predmet.OstaliListFormatedWithAdressOIB>
    <izvorni_sadrzaj>
      <item>Anton Kajfeš, OIB 75561309449, Ravenska Ulica 5, 10000 Zagreb punomoćnik sudionika u postupku T.K.-PROMET, d.o.o.</item>
    </izvorni_sadrzaj>
    <derivirana_varijabla naziv="DomainObject.Predmet.OstaliListFormatedWithAdressOIB_1">
      <item>Anton Kajfeš, OIB 75561309449, Ravenska Ulica 5, 10000 Zagreb punomoćnik sudionika u postupku T.K.-PROMET, d.o.o.</item>
    </derivirana_varijabla>
  </DomainObject.Predmet.OstaliListFormatedWithAdressOIB>
  <DomainObject.Predmet.OstaliListNazivFormated>
    <izvorni_sadrzaj>
      <item>Anton Kajfeš</item>
    </izvorni_sadrzaj>
    <derivirana_varijabla naziv="DomainObject.Predmet.OstaliListNazivFormated_1">
      <item>Anton Kajfeš</item>
    </derivirana_varijabla>
  </DomainObject.Predmet.OstaliListNazivFormated>
  <DomainObject.Predmet.OstaliListNazivFormatedOIB>
    <izvorni_sadrzaj>
      <item>Anton Kajfeš, OIB 75561309449</item>
    </izvorni_sadrzaj>
    <derivirana_varijabla naziv="DomainObject.Predmet.OstaliListNazivFormatedOIB_1">
      <item>Anton Kajfeš, OIB 75561309449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T.K.-PROMET, d.o.o.</izvorni_sadrzaj>
    <derivirana_varijabla naziv="DomainObject.Predmet.ProtustrankaIDrugi_1">T.K.-PROMET,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T.K.-PROMET, d.o.o., OIB 75395148829, Ravenska 5, 10000 Zagreb</izvorni_sadrzaj>
    <derivirana_varijabla naziv="DomainObject.Predmet.ProtustrankaIDrugiAdressOIB_1">T.K.-PROMET, d.o.o., OIB 75395148829, Ravenska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T.K.-PROMET, d.o.o.</item>
      <item>FINA Regionalni centar Zagreb</item>
      <item>Anton Kajfeš</item>
    </izvorni_sadrzaj>
    <derivirana_varijabla naziv="DomainObject.Predmet.SudioniciListNaziv_1">
      <item>T.K.-PROMET, d.o.o.</item>
      <item>FINA Regionalni centar Zagreb</item>
      <item>Anton Kajfeš</item>
    </derivirana_varijabla>
  </DomainObject.Predmet.SudioniciListNaziv>
  <DomainObject.Predmet.SudioniciListAdressOIB>
    <izvorni_sadrzaj>
      <item>T.K.-PROMET, d.o.o., OIB 75395148829, Ravenska 5,10000 Zagreb</item>
      <item>FINA Regionalni centar Zagreb, OIB 85821130368, Trg svibanjskih žrtava 1995. br 1,10000 Zagreb</item>
      <item>Anton Kajfeš, OIB 75561309449, Ravenska Ulica 5,10000 Zagreb</item>
    </izvorni_sadrzaj>
    <derivirana_varijabla naziv="DomainObject.Predmet.SudioniciListAdressOIB_1">
      <item>T.K.-PROMET, d.o.o., OIB 75395148829, Ravenska 5,10000 Zagreb</item>
      <item>FINA Regionalni centar Zagreb, OIB 85821130368, Trg svibanjskih žrtava 1995. br 1,10000 Zagreb</item>
      <item>Anton Kajfeš, OIB 75561309449, Ravenska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75395148829</item>
      <item>, OIB 85821130368</item>
      <item>, OIB 75561309449</item>
    </izvorni_sadrzaj>
    <derivirana_varijabla naziv="DomainObject.Predmet.SudioniciListNazivOIB_1">
      <item>, OIB 75395148829</item>
      <item>, OIB 85821130368</item>
      <item>, OIB 75561309449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1745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2016-01-21T08:07:00Z</dcterms:created>
  <dc:creator>Maja Jurovicki</dc:creator>
  <cp:lastModifiedBy>Ksenija Nol</cp:lastModifiedBy>
  <cp:lastPrinted>2016-01-21T09:17:00Z</cp:lastPrinted>
  <dcterms:modified xmlns:xsi="http://www.w3.org/2001/XMLSchema-instance" xsi:type="dcterms:W3CDTF">2016-01-21T09:17:00Z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