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5999" w14:paraId="0cd5999" w:rsidRDefault="00AB4602" w:rsidP="00B313F3" w:rsidR="00B313F3" w:rsidRPr="00B313F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13F3" w:rsidRPr="00B313F3">
        <w:rPr>
          <w:rFonts w:cs="Times New Roman"/>
        </w:rPr>
        <w:t xml:space="preserve">      REPUBLIKA HRVATSKA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 xml:space="preserve"> TRGOVAČKI SUD U ZAGREBU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 xml:space="preserve">       STALNA SLUŽBA 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Karlovac, Ljudevita Šestića 4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R E P U B L I K A   H R V A T S  K A</w:t>
      </w: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ab/>
        <w:t>R J E Š E N J E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GRIMOS d.o.o., Zagreb, Bliznec 22, OIB: 88769468867, 16. svibnja 2017.</w:t>
      </w: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r i j e š i o   j e</w:t>
      </w: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313F3">
        <w:rPr>
          <w:rFonts w:cs="Times New Roman" w:eastAsia="Times New Roman"/>
          <w:lang w:eastAsia="hr-HR"/>
        </w:rPr>
        <w:t>Privremenom stečajnom upravitelju Stjepanu Rakarcu, Velika Gorica, Črnkovec 16, OIB: 64132194100, određuje se jednokratna nagrada za poslove obavljene u prethodnom postupku u iznosu od 3.000,00 kn bruto.</w:t>
      </w:r>
    </w:p>
    <w:p w:rsidRDefault="00B313F3" w:rsidP="00B313F3" w:rsidR="00B313F3" w:rsidRPr="00B313F3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313F3" w:rsidP="00B313F3" w:rsidR="00B313F3" w:rsidRPr="00B313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313F3">
        <w:rPr>
          <w:rFonts w:cs="Times New Roman" w:eastAsia="Times New Roman"/>
          <w:lang w:eastAsia="hr-HR"/>
        </w:rPr>
        <w:t>Nalaže se računovodstvu ovog suda da privremenom stečajnom upravitelju Stjepanu Rakarcu, Velika Gorica, Črnkovec 16, OIB: 64132194100, isplati po pravomoćnosti ovog rješenja na teret Fonda za namirenje troškova stečajnog postupka iznos iz točke 1. ovog rješenja na žiro račun IBAN: HR7624840083111805735.</w:t>
      </w: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Obrazloženje</w:t>
      </w: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Rješenjem ovog suda posl. broj St-229/17 od 28. veljače 2017. imenovan je za privremenog stečajnog upravitelja Stjepan Rakarec, Velika Gorica, Črnkovec 16, OIB: 64132194100,.</w:t>
      </w: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Privremeni stečajni upravitelj je podneskom od 9. svibnja 2017. predložio da mu sud odredi nagradu za rad.</w:t>
      </w: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Slijedom navedenog odlučeno je kao u izreci</w:t>
      </w:r>
    </w:p>
    <w:p w:rsidRDefault="00B313F3" w:rsidP="00B313F3" w:rsidR="00B313F3" w:rsidRPr="00B313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jc w:val="center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U Karlovcu 16. svibnja 2017.</w:t>
      </w:r>
    </w:p>
    <w:p w:rsidRDefault="00B313F3" w:rsidP="00B313F3" w:rsidR="00B313F3" w:rsidRPr="00B313F3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 xml:space="preserve">   Stečajni sudac:</w:t>
      </w:r>
    </w:p>
    <w:p w:rsidRDefault="00B313F3" w:rsidP="00B313F3" w:rsidR="00B313F3" w:rsidRPr="00B313F3">
      <w:pPr>
        <w:spacing w:after="0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B313F3" w:rsidP="00B313F3" w:rsidR="00B313F3" w:rsidRPr="00B313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spacing w:after="0"/>
        <w:jc w:val="right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Za točnost otpravka-ovlašteni službenik:</w:t>
      </w:r>
    </w:p>
    <w:p w:rsidRDefault="00B313F3" w:rsidP="00B313F3" w:rsidR="00B313F3" w:rsidRPr="00B313F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Draženka Prpić</w:t>
      </w:r>
    </w:p>
    <w:p w:rsidRDefault="00B313F3" w:rsidP="00B313F3" w:rsidR="00B313F3" w:rsidRPr="00B313F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B313F3" w:rsidP="00B313F3" w:rsidR="00B313F3" w:rsidRPr="00B313F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PRAVNA POUKA:</w:t>
      </w:r>
    </w:p>
    <w:p w:rsidRDefault="00B313F3" w:rsidP="00B313F3" w:rsidR="00B313F3" w:rsidRPr="00B313F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313F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313F3" w:rsidP="00B313F3" w:rsidR="00B313F3" w:rsidRPr="00B313F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B313F3" w:rsidRPr="00B313F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520140"/>
      <w:docPartObj>
        <w:docPartGallery w:val="Page Numbers (Top of Page)"/>
        <w:docPartUnique/>
      </w:docPartObj>
    </w:sdtPr>
    <w:sdtContent>
      <w:p w:rsidRDefault="00B313F3" w:rsidR="00B313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313F3" w:rsidR="008333A9">
    <w:pPr>
      <w:pStyle w:val="Zaglavlje"/>
    </w:pPr>
    <w:r>
      <w:t>1 St-229/17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3F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4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St-229/2017-22</izvorni_sadrzaj>
    <derivirana_varijabla naziv="DomainObject.Oznaka_1">St-229/2017-22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GRIMOS d.o.o. zastupanog po punomoćniku MIJO ŠULJ</izvorni_sadrzaj>
    <derivirana_varijabla naziv="DomainObject.Predmet.ProtustrankaFormated_1">  GRIMOS d.o.o. zastupanog po punomoćniku MIJO ŠULJ</derivirana_varijabla>
  </DomainObject.Predmet.ProtustrankaFormated>
  <DomainObject.Predmet.ProtustrankaFormatedOIB>
    <izvorni_sadrzaj>  GRIMOS d.o.o., OIB 88769468867 zastupanog po punomoćniku MIJO ŠULJ</izvorni_sadrzaj>
    <derivirana_varijabla naziv="DomainObject.Predmet.ProtustrankaFormatedOIB_1">  GRIMOS d.o.o., OIB 88769468867 zastupanog po punomoćniku MIJO ŠULJ</derivirana_varijabla>
  </DomainObject.Predmet.ProtustrankaFormatedOIB>
  <DomainObject.Predmet.ProtustrankaFormatedWithAdress>
    <izvorni_sadrzaj> GRIMOS d.o.o., Bliznec 22, 10000 Zagreb zastupanog po punomoćniku MIJO ŠULJ</izvorni_sadrzaj>
    <derivirana_varijabla naziv="DomainObject.Predmet.ProtustrankaFormatedWithAdress_1"> GRIMOS d.o.o., Bliznec 22, 10000 Zagreb zastupanog po punomoćniku MIJO ŠULJ</derivirana_varijabla>
  </DomainObject.Predmet.ProtustrankaFormatedWithAdress>
  <DomainObject.Predmet.ProtustrankaFormatedWithAdressOIB>
    <izvorni_sadrzaj> GRIMOS d.o.o., OIB 88769468867, Bliznec 22, 10000 Zagreb zastupanog po punomoćniku MIJO ŠULJ</izvorni_sadrzaj>
    <derivirana_varijabla naziv="DomainObject.Predmet.ProtustrankaFormatedWithAdressOIB_1"> GRIMOS d.o.o., OIB 88769468867, Bliznec 22, 10000 Zagreb zastupanog po punomoćniku MIJO ŠULJ</derivirana_varijabla>
  </DomainObject.Predmet.ProtustrankaFormatedWithAdressOIB>
  <DomainObject.Predmet.ProtustrankaWithAdress>
    <izvorni_sadrzaj>GRIMOS d.o.o. Bliznec 22, 10000 Zagreb</izvorni_sadrzaj>
    <derivirana_varijabla naziv="DomainObject.Predmet.ProtustrankaWithAdress_1">GRIMOS d.o.o. Bliznec 22, 10000 Zagreb</derivirana_varijabla>
  </DomainObject.Predmet.ProtustrankaWithAdress>
  <DomainObject.Predmet.ProtustrankaWithAdressOIB>
    <izvorni_sadrzaj>GRIMOS d.o.o., OIB 88769468867, Bliznec 22, 10000 Zagreb</izvorni_sadrzaj>
    <derivirana_varijabla naziv="DomainObject.Predmet.ProtustrankaWithAdressOIB_1">GRIMOS d.o.o., OIB 88769468867, Bliznec 22, 10000 Zagreb</derivirana_varijabla>
  </DomainObject.Predmet.ProtustrankaWithAdressOIB>
  <DomainObject.Predmet.ProtustrankaNazivFormated>
    <izvorni_sadrzaj>GRIMOS d.o.o.</izvorni_sadrzaj>
    <derivirana_varijabla naziv="DomainObject.Predmet.ProtustrankaNazivFormated_1">GRIMOS d.o.o.</derivirana_varijabla>
  </DomainObject.Predmet.ProtustrankaNazivFormated>
  <DomainObject.Predmet.ProtustrankaNazivFormatedOIB>
    <izvorni_sadrzaj>GRIMOS d.o.o., OIB 88769468867</izvorni_sadrzaj>
    <derivirana_varijabla naziv="DomainObject.Predmet.ProtustrankaNazivFormatedOIB_1">GRIMOS d.o.o., OIB 88769468867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ŽDO u Zagrebu</izvorni_sadrzaj>
    <derivirana_varijabla naziv="DomainObject.Predmet.StrankaFormated_1">  FINA Regionalni centar Zagreb; RH Ministarstvo financija Porezna uprava, područni ured Zagreb zastupanog po punomoćniku ŽDO u Zagrebu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ŽDO u Zagrebu</izvorni_sadrzaj>
    <derivirana_varijabla naziv="DomainObject.Predmet.StrankaFormatedOIB_1">  FINA Regionalni centar Zagreb, OIB 85821130368; RH Ministarstvo financija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1995.br s, 10000 Zagreb; RH Ministarstvo financija Porezna uprava, područni ured Zagreb, Boškovićeva 5, 10000 Zagreb zastupanog po punomoćniku ŽDO u Zagrebu</izvorni_sadrzaj>
    <derivirana_varijabla naziv="DomainObject.Predmet.StrankaFormatedWithAdress_1"> FINA Regionalni centar Zagreb, Trg svibanjskih žrtava 1995.br s, 10000 Zagreb; RH Ministarstvo financija Porezna uprava, područni ured Zagreb, Boškovićeva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s, 10000 Zagreb; RH Ministarstvo financija Porezna uprava, područni ured Zagreb, OIB 18683136487, Boškovićeva 5, 10000 Zagreb zastupanog po punomoćniku ŽDO u Zagrebu</izvorni_sadrzaj>
    <derivirana_varijabla naziv="DomainObject.Predmet.StrankaFormatedWithAdressOIB_1"> FINA Regionalni centar Zagreb, OIB 85821130368, Trg svibanjskih žrtava 1995.br s, 10000 Zagreb; RH Ministarstvo financija Porezna uprava, područni ured Zagreb, OIB 18683136487, Boškovićeva 5, 10000 Zagreb zastupanog po punomoćniku ŽDO u Zagrebu</derivirana_varijabla>
  </DomainObject.Predmet.StrankaFormatedWithAdressOIB>
  <DomainObject.Predmet.StrankaWithAdress>
    <izvorni_sadrzaj>FINA Regionalni centar Zagreb Trg svibanjskih žrtava 1995.br s,10000 Zagreb,RH Ministarstvo financija Porezna uprava, područni ured Zagreb Boškovićeva 5,10000 Zagreb</izvorni_sadrzaj>
    <derivirana_varijabla naziv="DomainObject.Predmet.StrankaWithAdress_1">FINA Regionalni centar Zagreb Trg svibanjskih žrtava 1995.br s,10000 Zagreb,RH Ministarstvo financija Porezna uprava, područni ured Zagreb Boškovićeva 5,10000 Zagreb</derivirana_varijabla>
  </DomainObject.Predmet.StrankaWithAdress>
  <DomainObject.Predmet.StrankaWithAdressOIB>
    <izvorni_sadrzaj>FINA Regionalni centar Zagreb, OIB 85821130368, Trg svibanjskih žrtava 1995.br s,10000 Zagreb,RH Ministarstvo financija Porezna uprava, područni ured Zagreb, OIB 18683136487, Boškovićeva 5,10000 Zagreb</izvorni_sadrzaj>
    <derivirana_varijabla naziv="DomainObject.Predmet.StrankaWithAdressOIB_1">FINA Regionalni centar Zagreb, OIB 85821130368, Trg svibanjskih žrtava 1995.br s,10000 Zagreb,RH Ministarstvo financija Porezna uprava, područni ured Zagreb, OIB 18683136487, Boškovićeva 5,10000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ŽDO u Zagrebu</item>
    </izvorni_sadrzaj>
    <derivirana_varijabla naziv="DomainObject.Predmet.StrankaListFormated_1">
      <item>FINA Regionalni centar Zagreb</item>
      <item>RH Ministarstvo financija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s, 10000 Zagreb</item>
      <item>RH Ministarstvo financija Porezna uprava, područni ured Zagreb, Boškovićeva 5, 10000 Zagreb zastupanog po punomoćniku ŽDO u Zagrebu</item>
    </izvorni_sadrzaj>
    <derivirana_varijabla naziv="DomainObject.Predmet.StrankaListFormatedWithAdress_1">
      <item>FINA Regionalni centar Zagreb, Trg svibanjskih žrtava 1995.br s, 10000 Zagreb</item>
      <item>RH Ministarstvo financija Porezna uprava, područni ured Zagreb, Boškovićeva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  <item>RH Ministarstvo financija Porezna uprava, područni ured Zagreb, OIB 18683136487, Boškovićeva 5, 10000 Zagreb zastupanog po punomoćniku ŽDO u Zagrebu</item>
    </izvorni_sadrzaj>
    <derivirana_varijabla naziv="DomainObject.Predmet.StrankaListFormatedWithAdressOIB_1">
      <item>FINA Regionalni centar Zagreb, OIB 85821130368, Trg svibanjskih žrtava 1995.br s, 10000 Zagreb</item>
      <item>RH Ministarstvo financija Porezna uprava, područni ured Zagreb, OIB 18683136487, Boškovićeva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GRIMOS d.o.o. zastupanog po punomoćniku MIJO ŠULJ</item>
    </izvorni_sadrzaj>
    <derivirana_varijabla naziv="DomainObject.Predmet.ProtuStrankaListFormated_1">
      <item>GRIMOS d.o.o. zastupanog po punomoćniku MIJO ŠULJ</item>
    </derivirana_varijabla>
  </DomainObject.Predmet.ProtuStrankaListFormated>
  <DomainObject.Predmet.ProtuStrankaListFormatedOIB>
    <izvorni_sadrzaj>
      <item>GRIMOS d.o.o., OIB 88769468867 zastupanog po punomoćniku MIJO ŠULJ</item>
    </izvorni_sadrzaj>
    <derivirana_varijabla naziv="DomainObject.Predmet.ProtuStrankaListFormatedOIB_1">
      <item>GRIMOS d.o.o., OIB 88769468867 zastupanog po punomoćniku MIJO ŠULJ</item>
    </derivirana_varijabla>
  </DomainObject.Predmet.ProtuStrankaListFormatedOIB>
  <DomainObject.Predmet.ProtuStrankaListFormatedWithAdress>
    <izvorni_sadrzaj>
      <item>GRIMOS d.o.o., Bliznec 22, 10000 Zagreb zastupanog po punomoćniku MIJO ŠULJ</item>
    </izvorni_sadrzaj>
    <derivirana_varijabla naziv="DomainObject.Predmet.ProtuStrankaListFormatedWithAdress_1">
      <item>GRIMOS d.o.o., Bliznec 22, 10000 Zagreb zastupanog po punomoćniku MIJO ŠULJ</item>
    </derivirana_varijabla>
  </DomainObject.Predmet.ProtuStrankaListFormatedWithAdress>
  <DomainObject.Predmet.ProtuStrankaListFormatedWithAdressOIB>
    <izvorni_sadrzaj>
      <item>GRIMOS d.o.o., OIB 88769468867, Bliznec 22, 10000 Zagreb zastupanog po punomoćniku MIJO ŠULJ</item>
    </izvorni_sadrzaj>
    <derivirana_varijabla naziv="DomainObject.Predmet.ProtuStrankaListFormatedWithAdressOIB_1">
      <item>GRIMOS d.o.o., OIB 88769468867, Bliznec 22, 10000 Zagreb zastupanog po punomoćniku MIJO ŠULJ</item>
    </derivirana_varijabla>
  </DomainObject.Predmet.ProtuStrankaListFormatedWithAdressOIB>
  <DomainObject.Predmet.ProtuStrankaListNazivFormated>
    <izvorni_sadrzaj>
      <item>GRIMOS d.o.o.</item>
    </izvorni_sadrzaj>
    <derivirana_varijabla naziv="DomainObject.Predmet.ProtuStrankaListNazivFormated_1">
      <item>GRIMOS d.o.o.</item>
    </derivirana_varijabla>
  </DomainObject.Predmet.ProtuStrankaListNazivFormated>
  <DomainObject.Predmet.ProtuStrankaListNazivFormatedOIB>
    <izvorni_sadrzaj>
      <item>GRIMOS d.o.o., OIB 88769468867</item>
    </izvorni_sadrzaj>
    <derivirana_varijabla naziv="DomainObject.Predmet.ProtuStrankaListNazivFormatedOIB_1">
      <item>GRIMOS d.o.o., OIB 88769468867</item>
    </derivirana_varijabla>
  </DomainObject.Predmet.ProtuStrankaListNazivFormatedOIB>
  <DomainObject.Predmet.OstaliListFormated>
    <izvorni_sadrzaj>
      <item>MIJO ŠULJ punomoćnik sudionika u postupku GRIMOS d.o.o.</item>
      <item>ŽDO u Zagrebu punomoćnik sudionika u postupku RH Ministarstvo financija Porezna uprava, područni ured Zagreb</item>
    </izvorni_sadrzaj>
    <derivirana_varijabla naziv="DomainObject.Predmet.OstaliListFormated_1">
      <item>MIJO ŠULJ punomoćnik sudionika u postupku GRIMOS d.o.o.</item>
      <item>ŽDO u Zagrebu punomoćnik sudionika u postupku RH Ministarstvo financija Porezna uprava, područni ured Zagreb</item>
    </derivirana_varijabla>
  </DomainObject.Predmet.OstaliListFormated>
  <DomainObject.Predmet.OstaliListFormatedOIB>
    <izvorni_sadrzaj>
      <item>MIJO ŠULJ, OIB 44194406867 punomoćnik sudionika u postupku GRIMOS d.o.o.</item>
      <item>ŽDO u Zagrebu, OIB 16488001145 punomoćnik sudionika u postupku RH Ministarstvo financija Porezna uprava, područni ured Zagreb</item>
    </izvorni_sadrzaj>
    <derivirana_varijabla naziv="DomainObject.Predmet.OstaliListFormatedOIB_1">
      <item>MIJO ŠULJ, OIB 44194406867 punomoćnik sudionika u postupku GRIMOS d.o.o.</item>
      <item>ŽDO u Zagrebu, OIB 16488001145 punomoćnik sudionika u postupku RH Ministarstvo financija Porezna uprava, područni ured Zagreb</item>
    </derivirana_varijabla>
  </DomainObject.Predmet.OstaliListFormatedOIB>
  <DomainObject.Predmet.OstaliListFormatedWithAdress>
    <izvorni_sadrzaj>
      <item>MIJO ŠULJ, VRBANIĆI 37, 10000 Zagreb punomoćnik sudionika u postupku GRIMOS d.o.o.</item>
      <item>ŽDO u Zagrebu, Savska 41, 10000 Zagreb punomoćnik sudionika u postupku RH Ministarstvo financija Porezna uprava, područni ured Zagreb</item>
    </izvorni_sadrzaj>
    <derivirana_varijabla naziv="DomainObject.Predmet.OstaliListFormatedWithAdress_1">
      <item>MIJO ŠULJ, VRBANIĆI 37, 10000 Zagreb punomoćnik sudionika u postupku GRIMOS d.o.o.</item>
      <item>ŽDO u Zagrebu, Savska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MIJO ŠULJ, OIB 44194406867, VRBANIĆI 37, 10000 Zagreb punomoćnik sudionika u postupku GRIMOS d.o.o.</item>
      <item>ŽDO u Zagrebu, OIB 16488001145, Savska 41, 10000 Zagreb punomoćnik sudionika u postupku RH Ministarstvo financija Porezna uprava, područni ured Zagreb</item>
    </izvorni_sadrzaj>
    <derivirana_varijabla naziv="DomainObject.Predmet.OstaliListFormatedWithAdressOIB_1">
      <item>MIJO ŠULJ, OIB 44194406867, VRBANIĆI 37, 10000 Zagreb punomoćnik sudionika u postupku GRIMOS d.o.o.</item>
      <item>ŽDO u Zagrebu, OIB 16488001145, Savska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MIJO ŠULJ</item>
      <item>ŽDO u Zagrebu</item>
    </izvorni_sadrzaj>
    <derivirana_varijabla naziv="DomainObject.Predmet.OstaliListNazivFormated_1">
      <item>MIJO ŠULJ</item>
      <item>ŽDO u Zagrebu</item>
    </derivirana_varijabla>
  </DomainObject.Predmet.OstaliListNazivFormated>
  <DomainObject.Predmet.OstaliListNazivFormatedOIB>
    <izvorni_sadrzaj>
      <item>MIJO ŠULJ, OIB 44194406867</item>
      <item>ŽDO u Zagrebu, OIB 16488001145</item>
    </izvorni_sadrzaj>
    <derivirana_varijabla naziv="DomainObject.Predmet.OstaliListNazivFormatedOIB_1">
      <item>MIJO ŠULJ, OIB 44194406867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St-229/2017-22</izvorni_sadrzaj>
    <derivirana_varijabla naziv="DomainObject.PoslovniBrojDokumenta_1">St-229/2017-22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GRIMOS d.o.o.</izvorni_sadrzaj>
    <derivirana_varijabla naziv="DomainObject.Predmet.ProtustrankaIDrugi_1">GRIMOS d.o.o.</derivirana_varijabla>
  </DomainObject.Predmet.ProtustrankaIDrugi>
  <DomainObject.Predmet.StrankaIDrugiAdressOIB>
    <izvorni_sadrzaj>FINA Regionalni centar Zagreb, OIB 85821130368, Trg svibanjskih žrtava 1995.br s, 10000 Zagreb i dr.</izvorni_sadrzaj>
    <derivirana_varijabla naziv="DomainObject.Predmet.StrankaIDrugiAdressOIB_1">FINA Regionalni centar Zagreb, OIB 85821130368, Trg svibanjskih žrtava 1995.br s, 10000 Zagreb i dr.</derivirana_varijabla>
  </DomainObject.Predmet.StrankaIDrugiAdressOIB>
  <DomainObject.Predmet.ProtustrankaIDrugiAdressOIB>
    <izvorni_sadrzaj>GRIMOS d.o.o., OIB 88769468867, Bliznec 22, 10000 Zagreb</izvorni_sadrzaj>
    <derivirana_varijabla naziv="DomainObject.Predmet.ProtustrankaIDrugiAdressOIB_1">GRIMOS d.o.o., OIB 88769468867, Bliznec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GRIMOS d.o.o.</item>
      <item>FINA Regionalni centar Zagreb</item>
      <item>MIJO ŠULJ</item>
      <item>RH Ministarstvo financija Porezna uprava, područni ured Zagreb</item>
      <item>ŽDO u Zagrebu</item>
    </izvorni_sadrzaj>
    <derivirana_varijabla naziv="DomainObject.Predmet.SudioniciListNaziv_1">
      <item>GRIMOS d.o.o.</item>
      <item>FINA Regionalni centar Zagreb</item>
      <item>MIJO ŠULJ</item>
      <item>RH Ministarstvo financija Porezna uprava, područni ured Zagreb</item>
      <item>ŽDO u Zagrebu</item>
    </derivirana_varijabla>
  </DomainObject.Predmet.SudioniciListNaziv>
  <DomainObject.Predmet.SudioniciListAdressOIB>
    <izvorni_sadrzaj>
      <item>GRIMOS d.o.o., OIB 88769468867, Bliznec 22,10000 Zagreb</item>
      <item>FINA Regionalni centar Zagreb, OIB 85821130368, Trg svibanjskih žrtava 1995.br s,10000 Zagreb</item>
      <item>MIJO ŠULJ, OIB 44194406867, VRBANIĆI 37,10000 Zagreb</item>
      <item>RH Ministarstvo financija Porezna uprava, područni ured Zagreb, OIB 18683136487, Boškovićeva 5,10000 Zagreb</item>
      <item>ŽDO u Zagrebu, OIB 16488001145, Savska 41,10000 Zagreb</item>
    </izvorni_sadrzaj>
    <derivirana_varijabla naziv="DomainObject.Predmet.SudioniciListAdressOIB_1">
      <item>GRIMOS d.o.o., OIB 88769468867, Bliznec 22,10000 Zagreb</item>
      <item>FINA Regionalni centar Zagreb, OIB 85821130368, Trg svibanjskih žrtava 1995.br s,10000 Zagreb</item>
      <item>MIJO ŠULJ, OIB 44194406867, VRBANIĆI 37,10000 Zagreb</item>
      <item>RH Ministarstvo financija Porezna uprava, područni ured Zagreb, OIB 18683136487, Boškovićeva 5,10000 Zagreb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C7456-E96B-4B33-A61E-0E4A9BD16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1551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2017-05-16T08:30:00Z</cp:lastPrinted>
  <dcterms:modified xmlns:xsi="http://www.w3.org/2001/XMLSchema-instance" xsi:type="dcterms:W3CDTF">2017-05-16T08:31:00Z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St-229/2017-22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