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909a" w14:paraId="20a909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AF3AC1">
        <w:t>6</w:t>
      </w:r>
      <w:r w:rsidR="00457286">
        <w:t>892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</w:t>
      </w:r>
      <w:r w:rsidR="00AA591E">
        <w:t>9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CA4C33" w:rsidR="001E06C8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57286">
        <w:rPr>
          <w:szCs w:val="20"/>
        </w:rPr>
        <w:t xml:space="preserve">OČNA OPTIKA MIRNA d.o.o., Zagreb, </w:t>
      </w:r>
      <w:proofErr w:type="spellStart"/>
      <w:r w:rsidR="00457286">
        <w:rPr>
          <w:szCs w:val="20"/>
        </w:rPr>
        <w:t>Ljubljanica</w:t>
      </w:r>
      <w:proofErr w:type="spellEnd"/>
      <w:r w:rsidR="00457286">
        <w:rPr>
          <w:szCs w:val="20"/>
        </w:rPr>
        <w:t xml:space="preserve"> 13</w:t>
      </w:r>
      <w:r w:rsidR="00CA4C33">
        <w:rPr>
          <w:szCs w:val="20"/>
        </w:rPr>
        <w:t xml:space="preserve">, MBS: </w:t>
      </w:r>
    </w:p>
    <w:p w:rsidRDefault="001E06C8" w:rsidP="001E06C8" w:rsidR="00CA4C33">
      <w:pPr>
        <w:ind w:firstLine="708"/>
        <w:jc w:val="both"/>
        <w:rPr>
          <w:szCs w:val="20"/>
        </w:rPr>
      </w:pPr>
      <w:r>
        <w:rPr>
          <w:szCs w:val="20"/>
        </w:rPr>
        <w:t xml:space="preserve">  </w:t>
      </w:r>
      <w:r w:rsidR="00CA4C33">
        <w:rPr>
          <w:szCs w:val="20"/>
        </w:rPr>
        <w:t>080</w:t>
      </w:r>
      <w:r w:rsidR="00457286">
        <w:rPr>
          <w:szCs w:val="20"/>
        </w:rPr>
        <w:t>709032</w:t>
      </w:r>
      <w:r w:rsidR="00CA4C33">
        <w:rPr>
          <w:szCs w:val="20"/>
        </w:rPr>
        <w:t>,</w:t>
      </w:r>
      <w:r w:rsidR="00B77FDC">
        <w:rPr>
          <w:szCs w:val="20"/>
        </w:rPr>
        <w:t xml:space="preserve"> OIB: </w:t>
      </w:r>
      <w:r w:rsidR="00CA4C33">
        <w:rPr>
          <w:szCs w:val="20"/>
        </w:rPr>
        <w:t xml:space="preserve"> </w:t>
      </w:r>
      <w:r w:rsidR="00457286">
        <w:rPr>
          <w:szCs w:val="20"/>
        </w:rPr>
        <w:t>37996233800</w:t>
      </w:r>
    </w:p>
    <w:p w:rsidRDefault="00E17DBA" w:rsidP="00E17DBA" w:rsidR="00E17DBA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457286">
        <w:t>33.855,46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457286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5A562E">
        <w:t>19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47C91"/>
    <w:rsid w:val="00151C7C"/>
    <w:rsid w:val="001540B4"/>
    <w:rsid w:val="00185571"/>
    <w:rsid w:val="001B2ED3"/>
    <w:rsid w:val="001D29BB"/>
    <w:rsid w:val="001E06C8"/>
    <w:rsid w:val="001E50FB"/>
    <w:rsid w:val="001F6933"/>
    <w:rsid w:val="0020278B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1B3F"/>
    <w:rsid w:val="00413F4C"/>
    <w:rsid w:val="00457286"/>
    <w:rsid w:val="00467B46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A562E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A0AEF"/>
    <w:rsid w:val="007B5AFD"/>
    <w:rsid w:val="007C34F2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9E7810"/>
    <w:rsid w:val="00A34A83"/>
    <w:rsid w:val="00A509BA"/>
    <w:rsid w:val="00A604BA"/>
    <w:rsid w:val="00A668B7"/>
    <w:rsid w:val="00A71431"/>
    <w:rsid w:val="00A85F69"/>
    <w:rsid w:val="00AA591E"/>
    <w:rsid w:val="00AB60FD"/>
    <w:rsid w:val="00AC233E"/>
    <w:rsid w:val="00AC4528"/>
    <w:rsid w:val="00AD027A"/>
    <w:rsid w:val="00AF3AC1"/>
    <w:rsid w:val="00B15445"/>
    <w:rsid w:val="00B42B46"/>
    <w:rsid w:val="00B719DB"/>
    <w:rsid w:val="00B77FDC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A4C33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8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8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8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8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8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8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8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8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6892</izvorni_sadrzaj>
    <derivirana_varijabla naziv="DomainObject.Predmet.Broj_1">6892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St-6892/2015</izvorni_sadrzaj>
    <derivirana_varijabla naziv="DomainObject.Predmet.OznakaBroj_1">St-6892/2015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OČNA OPTIKA MIRNA d.o.o. zastupanog po punomoćniku Jadranka Filković</izvorni_sadrzaj>
    <derivirana_varijabla naziv="DomainObject.Predmet.ProtustrankaFormated_1">  OČNA OPTIKA MIRNA d.o.o. zastupanog po punomoćniku Jadranka Filković</derivirana_varijabla>
  </DomainObject.Predmet.ProtustrankaFormated>
  <DomainObject.Predmet.ProtustrankaFormatedOIB>
    <izvorni_sadrzaj>  OČNA OPTIKA MIRNA d.o.o., OIB 37996233800 zastupanog po punomoćniku Jadranka Filković</izvorni_sadrzaj>
    <derivirana_varijabla naziv="DomainObject.Predmet.ProtustrankaFormatedOIB_1">  OČNA OPTIKA MIRNA d.o.o., OIB 37996233800 zastupanog po punomoćniku Jadranka Filković</derivirana_varijabla>
  </DomainObject.Predmet.ProtustrankaFormatedOIB>
  <DomainObject.Predmet.ProtustrankaFormatedWithAdress>
    <izvorni_sadrzaj> OČNA OPTIKA MIRNA d.o.o., Ljubljanica 13, 10000 Zagreb zastupanog po punomoćniku Jadranka Filković</izvorni_sadrzaj>
    <derivirana_varijabla naziv="DomainObject.Predmet.ProtustrankaFormatedWithAdress_1"> OČNA OPTIKA MIRNA d.o.o., Ljubljanica 13, 10000 Zagreb zastupanog po punomoćniku Jadranka Filković</derivirana_varijabla>
  </DomainObject.Predmet.ProtustrankaFormatedWithAdress>
  <DomainObject.Predmet.ProtustrankaFormatedWithAdressOIB>
    <izvorni_sadrzaj> OČNA OPTIKA MIRNA d.o.o., OIB 37996233800, Ljubljanica 13, 10000 Zagreb zastupanog po punomoćniku Jadranka Filković</izvorni_sadrzaj>
    <derivirana_varijabla naziv="DomainObject.Predmet.ProtustrankaFormatedWithAdressOIB_1"> OČNA OPTIKA MIRNA d.o.o., OIB 37996233800, Ljubljanica 13, 10000 Zagreb zastupanog po punomoćniku Jadranka Filković</derivirana_varijabla>
  </DomainObject.Predmet.ProtustrankaFormatedWithAdressOIB>
  <DomainObject.Predmet.ProtustrankaWithAdress>
    <izvorni_sadrzaj>OČNA OPTIKA MIRNA d.o.o. Ljubljanica 13, 10000 Zagreb</izvorni_sadrzaj>
    <derivirana_varijabla naziv="DomainObject.Predmet.ProtustrankaWithAdress_1">OČNA OPTIKA MIRNA d.o.o. Ljubljanica 13, 10000 Zagreb</derivirana_varijabla>
  </DomainObject.Predmet.ProtustrankaWithAdress>
  <DomainObject.Predmet.ProtustrankaWithAdressOIB>
    <izvorni_sadrzaj>OČNA OPTIKA MIRNA d.o.o., OIB 37996233800, Ljubljanica 13, 10000 Zagreb</izvorni_sadrzaj>
    <derivirana_varijabla naziv="DomainObject.Predmet.ProtustrankaWithAdressOIB_1">OČNA OPTIKA MIRNA d.o.o., OIB 37996233800, Ljubljanica 13, 10000 Zagreb</derivirana_varijabla>
  </DomainObject.Predmet.ProtustrankaWithAdressOIB>
  <DomainObject.Predmet.ProtustrankaNazivFormated>
    <izvorni_sadrzaj>OČNA OPTIKA MIRNA d.o.o.</izvorni_sadrzaj>
    <derivirana_varijabla naziv="DomainObject.Predmet.ProtustrankaNazivFormated_1">OČNA OPTIKA MIRNA d.o.o.</derivirana_varijabla>
  </DomainObject.Predmet.ProtustrankaNazivFormated>
  <DomainObject.Predmet.ProtustrankaNazivFormatedOIB>
    <izvorni_sadrzaj>OČNA OPTIKA MIRNA d.o.o., OIB 37996233800</izvorni_sadrzaj>
    <derivirana_varijabla naziv="DomainObject.Predmet.ProtustrankaNazivFormatedOIB_1">OČNA OPTIKA MIRNA d.o.o., OIB 37996233800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OČNA OPTIKA MIRNA d.o.o. zastupanog po punomoćniku Jadranka Filković</item>
    </izvorni_sadrzaj>
    <derivirana_varijabla naziv="DomainObject.Predmet.ProtuStrankaListFormated_1">
      <item>OČNA OPTIKA MIRNA d.o.o. zastupanog po punomoćniku Jadranka Filković</item>
    </derivirana_varijabla>
  </DomainObject.Predmet.ProtuStrankaListFormated>
  <DomainObject.Predmet.ProtuStrankaListFormatedOIB>
    <izvorni_sadrzaj>
      <item>OČNA OPTIKA MIRNA d.o.o., OIB 37996233800 zastupanog po punomoćniku Jadranka Filković</item>
    </izvorni_sadrzaj>
    <derivirana_varijabla naziv="DomainObject.Predmet.ProtuStrankaListFormatedOIB_1">
      <item>OČNA OPTIKA MIRNA d.o.o., OIB 37996233800 zastupanog po punomoćniku Jadranka Filković</item>
    </derivirana_varijabla>
  </DomainObject.Predmet.ProtuStrankaListFormatedOIB>
  <DomainObject.Predmet.ProtuStrankaListFormatedWithAdress>
    <izvorni_sadrzaj>
      <item>OČNA OPTIKA MIRNA d.o.o., Ljubljanica 13, 10000 Zagreb zastupanog po punomoćniku Jadranka Filković</item>
    </izvorni_sadrzaj>
    <derivirana_varijabla naziv="DomainObject.Predmet.ProtuStrankaListFormatedWithAdress_1">
      <item>OČNA OPTIKA MIRNA d.o.o., Ljubljanica 13, 10000 Zagreb zastupanog po punomoćniku Jadranka Filković</item>
    </derivirana_varijabla>
  </DomainObject.Predmet.ProtuStrankaListFormatedWithAdress>
  <DomainObject.Predmet.ProtuStrankaListFormatedWithAdressOIB>
    <izvorni_sadrzaj>
      <item>OČNA OPTIKA MIRNA d.o.o., OIB 37996233800, Ljubljanica 13, 10000 Zagreb zastupanog po punomoćniku Jadranka Filković</item>
    </izvorni_sadrzaj>
    <derivirana_varijabla naziv="DomainObject.Predmet.ProtuStrankaListFormatedWithAdressOIB_1">
      <item>OČNA OPTIKA MIRNA d.o.o., OIB 37996233800, Ljubljanica 13, 10000 Zagreb zastupanog po punomoćniku Jadranka Filković</item>
    </derivirana_varijabla>
  </DomainObject.Predmet.ProtuStrankaListFormatedWithAdressOIB>
  <DomainObject.Predmet.ProtuStrankaListNazivFormated>
    <izvorni_sadrzaj>
      <item>OČNA OPTIKA MIRNA d.o.o.</item>
    </izvorni_sadrzaj>
    <derivirana_varijabla naziv="DomainObject.Predmet.ProtuStrankaListNazivFormated_1">
      <item>OČNA OPTIKA MIRNA d.o.o.</item>
    </derivirana_varijabla>
  </DomainObject.Predmet.ProtuStrankaListNazivFormated>
  <DomainObject.Predmet.ProtuStrankaListNazivFormatedOIB>
    <izvorni_sadrzaj>
      <item>OČNA OPTIKA MIRNA d.o.o., OIB 37996233800</item>
    </izvorni_sadrzaj>
    <derivirana_varijabla naziv="DomainObject.Predmet.ProtuStrankaListNazivFormatedOIB_1">
      <item>OČNA OPTIKA MIRNA d.o.o., OIB 37996233800</item>
    </derivirana_varijabla>
  </DomainObject.Predmet.ProtuStrankaListNazivFormatedOIB>
  <DomainObject.Predmet.OstaliListFormated>
    <izvorni_sadrzaj>
      <item>Jadranka Filković punomoćnik sudionika u postupku OČNA OPTIKA MIRNA d.o.o.</item>
    </izvorni_sadrzaj>
    <derivirana_varijabla naziv="DomainObject.Predmet.OstaliListFormated_1">
      <item>Jadranka Filković punomoćnik sudionika u postupku OČNA OPTIKA MIRNA d.o.o.</item>
    </derivirana_varijabla>
  </DomainObject.Predmet.OstaliListFormated>
  <DomainObject.Predmet.OstaliListFormatedOIB>
    <izvorni_sadrzaj>
      <item>Jadranka Filković, OIB 31680514222 punomoćnik sudionika u postupku OČNA OPTIKA MIRNA d.o.o.</item>
    </izvorni_sadrzaj>
    <derivirana_varijabla naziv="DomainObject.Predmet.OstaliListFormatedOIB_1">
      <item>Jadranka Filković, OIB 31680514222 punomoćnik sudionika u postupku OČNA OPTIKA MIRNA d.o.o.</item>
    </derivirana_varijabla>
  </DomainObject.Predmet.OstaliListFormatedOIB>
  <DomainObject.Predmet.OstaliListFormatedWithAdress>
    <izvorni_sadrzaj>
      <item>Jadranka Filković, Fruškogorska Ulica 25, 10000 Zagreb punomoćnik sudionika u postupku OČNA OPTIKA MIRNA d.o.o.</item>
    </izvorni_sadrzaj>
    <derivirana_varijabla naziv="DomainObject.Predmet.OstaliListFormatedWithAdress_1">
      <item>Jadranka Filković, Fruškogorska Ulica 25, 10000 Zagreb punomoćnik sudionika u postupku OČNA OPTIKA MIRNA d.o.o.</item>
    </derivirana_varijabla>
  </DomainObject.Predmet.OstaliListFormatedWithAdress>
  <DomainObject.Predmet.OstaliListFormatedWithAdressOIB>
    <izvorni_sadrzaj>
      <item>Jadranka Filković, OIB 31680514222, Fruškogorska Ulica 25, 10000 Zagreb punomoćnik sudionika u postupku OČNA OPTIKA MIRNA d.o.o.</item>
    </izvorni_sadrzaj>
    <derivirana_varijabla naziv="DomainObject.Predmet.OstaliListFormatedWithAdressOIB_1">
      <item>Jadranka Filković, OIB 31680514222, Fruškogorska Ulica 25, 10000 Zagreb punomoćnik sudionika u postupku OČNA OPTIKA MIRNA d.o.o.</item>
    </derivirana_varijabla>
  </DomainObject.Predmet.OstaliListFormatedWithAdressOIB>
  <DomainObject.Predmet.OstaliListNazivFormated>
    <izvorni_sadrzaj>
      <item>Jadranka Filković</item>
    </izvorni_sadrzaj>
    <derivirana_varijabla naziv="DomainObject.Predmet.OstaliListNazivFormated_1">
      <item>Jadranka Filković</item>
    </derivirana_varijabla>
  </DomainObject.Predmet.OstaliListNazivFormated>
  <DomainObject.Predmet.OstaliListNazivFormatedOIB>
    <izvorni_sadrzaj>
      <item>Jadranka Filković, OIB 31680514222</item>
    </izvorni_sadrzaj>
    <derivirana_varijabla naziv="DomainObject.Predmet.OstaliListNazivFormatedOIB_1">
      <item>Jadranka Filković, OIB 31680514222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OČNA OPTIKA MIRNA d.o.o.</izvorni_sadrzaj>
    <derivirana_varijabla naziv="DomainObject.Predmet.ProtustrankaIDrugi_1">OČNA OPTIKA MIRNA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OČNA OPTIKA MIRNA d.o.o., OIB 37996233800, Ljubljanica 13, 10000 Zagreb</izvorni_sadrzaj>
    <derivirana_varijabla naziv="DomainObject.Predmet.ProtustrankaIDrugiAdressOIB_1">OČNA OPTIKA MIRNA d.o.o., OIB 37996233800, Ljubljanica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OČNA OPTIKA MIRNA d.o.o.</item>
      <item>Jadranka Filković</item>
    </izvorni_sadrzaj>
    <derivirana_varijabla naziv="DomainObject.Predmet.SudioniciListNaziv_1">
      <item>FINA Regionalni centar Zagreb</item>
      <item>OČNA OPTIKA MIRNA d.o.o.</item>
      <item>Jadranka Filković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OČNA OPTIKA MIRNA d.o.o., OIB 37996233800, Ljubljanica 13,10000 Zagreb</item>
      <item>Jadranka Filković, OIB 31680514222, Fruškogorska Ulica 25,10000 Zagreb</item>
    </izvorni_sadrzaj>
    <derivirana_varijabla naziv="DomainObject.Predmet.SudioniciListAdressOIB_1">
      <item>FINA Regionalni centar Zagreb, OIB 85821130368, Trg svibanjskih žrtava 1995.1,10000 Zagreb</item>
      <item>OČNA OPTIKA MIRNA d.o.o., OIB 37996233800, Ljubljanica 13,10000 Zagreb</item>
      <item>Jadranka Filković, OIB 31680514222, Fruškogorska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37996233800</item>
      <item>, OIB 31680514222</item>
    </izvorni_sadrzaj>
    <derivirana_varijabla naziv="DomainObject.Predmet.SudioniciListNazivOIB_1">
      <item>, OIB 85821130368</item>
      <item>, OIB 37996233800</item>
      <item>, OIB 31680514222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1303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2016-02-19T14:20:00Z</dcterms:created>
  <dc:creator>ilukac</dc:creator>
  <cp:lastModifiedBy>Ksenija Nol</cp:lastModifiedBy>
  <cp:lastPrinted>2016-02-19T14:18:00Z</cp:lastPrinted>
  <dcterms:modified xmlns:xsi="http://www.w3.org/2001/XMLSchema-instance" xsi:type="dcterms:W3CDTF">2016-02-19T14:21:00Z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