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2dfd" w14:paraId="6512dfd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111F7B">
        <w:rPr>
          <w:sz w:val="22"/>
          <w:szCs w:val="22"/>
        </w:rPr>
        <w:t>345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111F7B">
        <w:t>PROJEKT-INVEST jednostavno društvo s ograničenom odgovornošću za graditeljstvo i usluge, Đakovo, Pape Ivana Pavla II 9,  MBS: 030163304, OIB: 47422393889,</w:t>
      </w:r>
      <w:r w:rsidR="00B5690D" w:rsidRPr="004E4E4D">
        <w:t xml:space="preserve"> </w:t>
      </w:r>
      <w:r w:rsidR="00454B5F" w:rsidRPr="004E4E4D">
        <w:t xml:space="preserve">dana </w:t>
      </w:r>
      <w:r w:rsidR="00111F7B">
        <w:t>23</w:t>
      </w:r>
      <w:r w:rsidR="008C4385" w:rsidRPr="004E4E4D">
        <w:t xml:space="preserve">. </w:t>
      </w:r>
      <w:r w:rsidR="00111F7B">
        <w:t>svibnja</w:t>
      </w:r>
      <w:r w:rsidR="008C4385" w:rsidRPr="004E4E4D">
        <w:t xml:space="preserve">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111F7B">
        <w:t>PROJEKT-INVEST jednostavno društvo s ograničenom odgovornošću za graditeljstvo i usluge, Đakovo, Pape Ivana Pavla II 9,  MBS: 030163304, OIB: 47422393889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9630EA">
        <w:t xml:space="preserve">Sabina Lalić iz Osijeka, </w:t>
      </w:r>
      <w:proofErr w:type="spellStart"/>
      <w:r w:rsidR="009630EA">
        <w:t>Gundulićeva</w:t>
      </w:r>
      <w:proofErr w:type="spellEnd"/>
      <w:r w:rsidR="009630EA">
        <w:t xml:space="preserve"> 5, OIB 09145874795</w:t>
      </w:r>
      <w:r w:rsidR="00473536" w:rsidRPr="00944C3F">
        <w:rPr>
          <w:lang w:eastAsia="en-US"/>
        </w:rPr>
        <w:t>.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111F7B">
        <w:t>PROJEKT-INVEST jednostavno društvo s ograničenom odgovornošću za graditeljstvo i usluge, Đakovo, Pape Ivana Pavla II 9,  MBS: 030163304, OIB: 47422393889,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</w:t>
      </w:r>
      <w:r w:rsidR="00111F7B">
        <w:t xml:space="preserve">nadležnom za dužnika, </w:t>
      </w:r>
      <w:r w:rsidRPr="004E4E4D">
        <w:t xml:space="preserve">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7280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111F7B">
        <w:t>23</w:t>
      </w:r>
      <w:r w:rsidR="00A26119" w:rsidRPr="004E4E4D">
        <w:t xml:space="preserve">. </w:t>
      </w:r>
      <w:r w:rsidR="00111F7B">
        <w:t>ožujka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111F7B">
        <w:t>PROJEKT-INVEST jednostavno društvo s ograničenom odgovornošću za graditeljstvo i usluge, Đakovo, Pape Ivana Pavla II 9,  MBS: 030163304, OIB: 47422393889,</w:t>
      </w:r>
      <w:r w:rsidR="00393059">
        <w:t xml:space="preserve">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</w:p>
    <w:p w:rsidRDefault="004E7280" w:rsidP="00046C09" w:rsidR="004E7280">
      <w:pPr>
        <w:jc w:val="both"/>
      </w:pPr>
    </w:p>
    <w:p w:rsidRDefault="009630EA" w:rsidP="004E7280" w:rsidR="009630EA">
      <w:pPr>
        <w:jc w:val="right"/>
      </w:pPr>
    </w:p>
    <w:p w:rsidRDefault="009630EA" w:rsidP="004E7280" w:rsidR="009630EA">
      <w:pPr>
        <w:jc w:val="right"/>
      </w:pPr>
    </w:p>
    <w:p w:rsidRDefault="004E7280" w:rsidP="004E7280" w:rsidR="004E7280" w:rsidRPr="004E4E4D">
      <w:pPr>
        <w:jc w:val="right"/>
      </w:pPr>
      <w:r w:rsidRPr="004E4E4D">
        <w:t>6 St-</w:t>
      </w:r>
      <w:r w:rsidR="00111F7B">
        <w:t>345</w:t>
      </w:r>
      <w:r>
        <w:t>/17-4</w:t>
      </w:r>
    </w:p>
    <w:p w:rsidRDefault="004E7280" w:rsidP="004E7280" w:rsidR="004E7280" w:rsidRPr="004E4E4D">
      <w:pPr>
        <w:jc w:val="center"/>
      </w:pPr>
      <w:r w:rsidRPr="004E4E4D">
        <w:t>2</w:t>
      </w:r>
    </w:p>
    <w:p w:rsidRDefault="004E7280" w:rsidP="00046C09" w:rsidR="004E7280">
      <w:pPr>
        <w:jc w:val="both"/>
      </w:pPr>
    </w:p>
    <w:p w:rsidRDefault="004E7280" w:rsidP="00046C09" w:rsidR="004E7280">
      <w:pPr>
        <w:jc w:val="both"/>
      </w:pPr>
    </w:p>
    <w:p w:rsidRDefault="00046C09" w:rsidP="00046C09" w:rsidR="004E4E4D" w:rsidRPr="004E4E4D">
      <w:pPr>
        <w:jc w:val="both"/>
      </w:pPr>
      <w:r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111F7B">
        <w:t>24</w:t>
      </w:r>
      <w:r w:rsidRPr="004E4E4D">
        <w:t xml:space="preserve">. </w:t>
      </w:r>
      <w:r w:rsidR="00111F7B">
        <w:t>ožujka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111F7B">
        <w:t>23</w:t>
      </w:r>
      <w:r w:rsidR="008C4385" w:rsidRPr="004E4E4D">
        <w:t xml:space="preserve">. </w:t>
      </w:r>
      <w:r w:rsidR="00111F7B">
        <w:t>svibnja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3E32D3" w:rsidP="00655A7A" w:rsidR="00655A7A" w:rsidRPr="00F61DDE">
      <w:pPr>
        <w:jc w:val="both"/>
      </w:pPr>
      <w:r>
        <w:t xml:space="preserve">5. </w:t>
      </w:r>
      <w:r w:rsidR="00111F7B">
        <w:t xml:space="preserve">  </w:t>
      </w:r>
      <w:r>
        <w:t>R</w:t>
      </w:r>
      <w:r w:rsidR="00111F7B">
        <w:t xml:space="preserve">egistar suda 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>6.</w:t>
      </w:r>
      <w:r w:rsidR="00111F7B">
        <w:t xml:space="preserve">  </w:t>
      </w:r>
      <w:r>
        <w:t xml:space="preserve"> Kal. </w:t>
      </w:r>
      <w:r w:rsidR="00111F7B">
        <w:t>22</w:t>
      </w:r>
      <w:r>
        <w:t>.</w:t>
      </w:r>
      <w:r w:rsidR="00111F7B">
        <w:t>6</w:t>
      </w:r>
      <w:r>
        <w:t>.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61A" w:rsidP="00E5585D" w:rsidR="0080361A">
      <w:r>
        <w:separator/>
      </w:r>
    </w:p>
  </w:endnote>
  <w:endnote w:id="0" w:type="continuationSeparator">
    <w:p w:rsidRDefault="0080361A" w:rsidP="00E5585D" w:rsidR="00803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61A" w:rsidP="00E5585D" w:rsidR="0080361A">
      <w:r>
        <w:separator/>
      </w:r>
    </w:p>
  </w:footnote>
  <w:footnote w:id="0" w:type="continuationSeparator">
    <w:p w:rsidRDefault="0080361A" w:rsidP="00E5585D" w:rsidR="00803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6B5F"/>
    <w:rsid w:val="000C0FF0"/>
    <w:rsid w:val="000F748C"/>
    <w:rsid w:val="00111F7B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34E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0361A"/>
    <w:rsid w:val="00821CBC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3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3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3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3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PROJEKT-INVEST jednostavno društvo s ograničenom odgovornošću za graditeljstvo i usluge</izvorni_sadrzaj>
    <derivirana_varijabla naziv="DomainObject.Predmet.ProtustrankaFormated_1">  PROJEKT-INVEST jednostavno društvo s ograničenom odgovornošću za graditeljstvo i usluge</derivirana_varijabla>
  </DomainObject.Predmet.ProtustrankaFormated>
  <DomainObject.Predmet.ProtustrankaFormatedOIB>
    <izvorni_sadrzaj>  PROJEKT-INVEST jednostavno društvo s ograničenom odgovornošću za graditeljstvo i usluge, OIB 47422393889</izvorni_sadrzaj>
    <derivirana_varijabla naziv="DomainObject.Predmet.ProtustrankaFormatedOIB_1">  PROJEKT-INVEST jednostavno društvo s ograničenom odgovornošću za graditeljstvo i usluge, OIB 47422393889</derivirana_varijabla>
  </DomainObject.Predmet.ProtustrankaFormatedOIB>
  <DomainObject.Predmet.ProtustrankaFormatedWithAdress>
    <izvorni_sadrzaj> PROJEKT-INVEST jednostavno društvo s ograničenom odgovornošću za graditeljstvo i usluge, Pape Ivana Pavla II 9, 31400 Đakovo</izvorni_sadrzaj>
    <derivirana_varijabla naziv="DomainObject.Predmet.ProtustrankaFormatedWithAdress_1"> PROJEKT-INVEST jednostavno društvo s ograničenom odgovornošću za graditeljstvo i usluge, Pape Ivana Pavla II 9, 31400 Đakovo</derivirana_varijabla>
  </DomainObject.Predmet.ProtustrankaFormatedWithAdress>
  <DomainObject.Predmet.ProtustrankaFormatedWithAdressOIB>
    <izvorni_sadrzaj> PROJEKT-INVEST jednostavno društvo s ograničenom odgovornošću za graditeljstvo i usluge, OIB 47422393889, Pape Ivana Pavla II 9, 31400 Đakovo</izvorni_sadrzaj>
    <derivirana_varijabla naziv="DomainObject.Predmet.ProtustrankaFormatedWithAdressOIB_1"> PROJEKT-INVEST jednostavno društvo s ograničenom odgovornošću za graditeljstvo i usluge, OIB 47422393889, Pape Ivana Pavla II 9, 31400 Đakovo</derivirana_varijabla>
  </DomainObject.Predmet.ProtustrankaFormatedWithAdressOIB>
  <DomainObject.Predmet.ProtustrankaWithAdress>
    <izvorni_sadrzaj>PROJEKT-INVEST jednostavno društvo s ograničenom odgovornošću za graditeljstvo i usluge Pape Ivana Pavla II 9, 31400 Đakovo</izvorni_sadrzaj>
    <derivirana_varijabla naziv="DomainObject.Predmet.ProtustrankaWithAdress_1">PROJEKT-INVEST jednostavno društvo s ograničenom odgovornošću za graditeljstvo i usluge Pape Ivana Pavla II 9, 31400 Đakovo</derivirana_varijabla>
  </DomainObject.Predmet.ProtustrankaWithAdress>
  <DomainObject.Predmet.ProtustrankaWithAdressOIB>
    <izvorni_sadrzaj>PROJEKT-INVEST jednostavno društvo s ograničenom odgovornošću za graditeljstvo i usluge, OIB 47422393889, Pape Ivana Pavla II 9, 31400 Đakovo</izvorni_sadrzaj>
    <derivirana_varijabla naziv="DomainObject.Predmet.ProtustrankaWithAdressOIB_1">PROJEKT-INVEST jednostavno društvo s ograničenom odgovornošću za graditeljstvo i usluge, OIB 47422393889, Pape Ivana Pavla II 9, 31400 Đakovo</derivirana_varijabla>
  </DomainObject.Predmet.ProtustrankaWithAdressOIB>
  <DomainObject.Predmet.ProtustrankaNazivFormated>
    <izvorni_sadrzaj>PROJEKT-INVEST jednostavno društvo s ograničenom odgovornošću za graditeljstvo i usluge</izvorni_sadrzaj>
    <derivirana_varijabla naziv="DomainObject.Predmet.ProtustrankaNazivFormated_1">PROJEKT-INVEST jednostavno društvo s ograničenom odgovornošću za graditeljstvo i usluge</derivirana_varijabla>
  </DomainObject.Predmet.ProtustrankaNazivFormated>
  <DomainObject.Predmet.ProtustrankaNazivFormatedOIB>
    <izvorni_sadrzaj>PROJEKT-INVEST jednostavno društvo s ograničenom odgovornošću za graditeljstvo i usluge, OIB 47422393889</izvorni_sadrzaj>
    <derivirana_varijabla naziv="DomainObject.Predmet.ProtustrankaNazivFormatedOIB_1">PROJEKT-INVEST jednostavno društvo s ograničenom odgovornošću za graditeljstvo i usluge, OIB 47422393889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PROJEKT-INVEST jednostavno društvo s ograničenom odgovornošću za graditeljstvo i usluge</item>
    </izvorni_sadrzaj>
    <derivirana_varijabla naziv="DomainObject.Predmet.ProtuStrankaListFormated_1">
      <item>PROJEKT-INVEST jednostavno društvo s ograničenom odgovornošću za graditeljstvo i usluge</item>
    </derivirana_varijabla>
  </DomainObject.Predmet.ProtuStrankaListFormated>
  <DomainObject.Predmet.ProtuStrankaListFormatedOIB>
    <izvorni_sadrzaj>
      <item>PROJEKT-INVEST jednostavno društvo s ograničenom odgovornošću za graditeljstvo i usluge, OIB 47422393889</item>
    </izvorni_sadrzaj>
    <derivirana_varijabla naziv="DomainObject.Predmet.ProtuStrankaListFormatedOIB_1">
      <item>PROJEKT-INVEST jednostavno društvo s ograničenom odgovornošću za graditeljstvo i usluge, OIB 47422393889</item>
    </derivirana_varijabla>
  </DomainObject.Predmet.ProtuStrankaListFormatedOIB>
  <DomainObject.Predmet.ProtuStrankaListFormatedWithAdress>
    <izvorni_sadrzaj>
      <item>PROJEKT-INVEST jednostavno društvo s ograničenom odgovornošću za graditeljstvo i usluge, Pape Ivana Pavla II 9, 31400 Đakovo</item>
    </izvorni_sadrzaj>
    <derivirana_varijabla naziv="DomainObject.Predmet.ProtuStrankaListFormatedWithAdress_1">
      <item>PROJEKT-INVEST jednostavno društvo s ograničenom odgovornošću za graditeljstvo i usluge, Pape Ivana Pavla II 9, 31400 Đakovo</item>
    </derivirana_varijabla>
  </DomainObject.Predmet.ProtuStrankaListFormatedWithAdress>
  <DomainObject.Predmet.ProtuStrankaListFormatedWithAdressOIB>
    <izvorni_sadrzaj>
      <item>PROJEKT-INVEST jednostavno društvo s ograničenom odgovornošću za graditeljstvo i usluge, OIB 47422393889, Pape Ivana Pavla II 9, 31400 Đakovo</item>
    </izvorni_sadrzaj>
    <derivirana_varijabla naziv="DomainObject.Predmet.ProtuStrankaListFormatedWithAdressOIB_1">
      <item>PROJEKT-INVEST jednostavno društvo s ograničenom odgovornošću za graditeljstvo i usluge, OIB 47422393889, Pape Ivana Pavla II 9, 31400 Đakovo</item>
    </derivirana_varijabla>
  </DomainObject.Predmet.ProtuStrankaListFormatedWithAdressOIB>
  <DomainObject.Predmet.ProtuStrankaListNazivFormated>
    <izvorni_sadrzaj>
      <item>PROJEKT-INVEST jednostavno društvo s ograničenom odgovornošću za graditeljstvo i usluge</item>
    </izvorni_sadrzaj>
    <derivirana_varijabla naziv="DomainObject.Predmet.ProtuStrankaListNazivFormated_1">
      <item>PROJEKT-INVEST jednostavno društvo s ograničenom odgovornošću za graditeljstvo i usluge</item>
    </derivirana_varijabla>
  </DomainObject.Predmet.ProtuStrankaListNazivFormated>
  <DomainObject.Predmet.ProtuStrankaListNazivFormatedOIB>
    <izvorni_sadrzaj>
      <item>PROJEKT-INVEST jednostavno društvo s ograničenom odgovornošću za graditeljstvo i usluge, OIB 47422393889</item>
    </izvorni_sadrzaj>
    <derivirana_varijabla naziv="DomainObject.Predmet.ProtuStrankaListNazivFormatedOIB_1">
      <item>PROJEKT-INVEST jednostavno društvo s ograničenom odgovornošću za graditeljstvo i usluge, OIB 47422393889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PROJEKT-INVEST jednostavno društvo s ograničenom odgovornošću za graditeljstvo i usluge</izvorni_sadrzaj>
    <derivirana_varijabla naziv="DomainObject.Predmet.ProtustrankaIDrugi_1">PROJEKT-INVEST jednostavno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PROJEKT-INVEST jednostavno društvo s ograničenom odgovornošću za graditeljstvo i usluge, OIB 47422393889, Pape Ivana Pavla II 9, 31400 Đakovo</izvorni_sadrzaj>
    <derivirana_varijabla naziv="DomainObject.Predmet.ProtustrankaIDrugiAdressOIB_1">PROJEKT-INVEST jednostavno društvo s ograničenom odgovornošću za graditeljstvo i usluge, OIB 47422393889, Pape Ivana Pavla II 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PROJEKT-INVEST jednostavno društvo s ograničenom odgovornošću za graditeljstvo i usluge</item>
    </izvorni_sadrzaj>
    <derivirana_varijabla naziv="DomainObject.Predmet.SudioniciListNaziv_1">
      <item>FINA RC OSIJEK</item>
      <item>PROJEKT-INVEST jednostavno društvo s ograničenom odgovornošću za graditeljstvo i usluge</item>
    </derivirana_varijabla>
  </DomainObject.Predmet.SudioniciListNaziv>
  <DomainObject.Predmet.SudioniciListAdressOIB>
    <izvorni_sadrzaj>
      <item>FINA RC OSIJEK, OIB 85821130368</item>
      <item>PROJEKT-INVEST jednostavno društvo s ograničenom odgovornošću za graditeljstvo i usluge, OIB 47422393889, Pape Ivana Pavla II 9,31400 Đakovo</item>
    </izvorni_sadrzaj>
    <derivirana_varijabla naziv="DomainObject.Predmet.SudioniciListAdressOIB_1">
      <item>FINA RC OSIJEK, OIB 85821130368</item>
      <item>PROJEKT-INVEST jednostavno društvo s ograničenom odgovornošću za graditeljstvo i usluge, OIB 47422393889, Pape Ivana Pavla II 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47422393889</item>
    </izvorni_sadrzaj>
    <derivirana_varijabla naziv="DomainObject.Predmet.SudioniciListNazivOIB_1">
      <item>, OIB 85821130368</item>
      <item>, OIB 47422393889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28319-86E2-47EC-AD59-B84E90B66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2165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2017-05-23T07:58:00Z</dcterms:created>
  <dc:creator>grgicv</dc:creator>
  <cp:lastModifiedBy>Snježana Markotić Jurić</cp:lastModifiedBy>
  <cp:lastPrinted>2017-04-18T07:05:00Z</cp:lastPrinted>
  <dcterms:modified xmlns:xsi="http://www.w3.org/2001/XMLSchema-instance" xsi:type="dcterms:W3CDTF">2017-05-23T08:02:00Z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