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C72D8B" w14:paraId="254F1971" w:rsidRDefault="00E42E4D" w:rsidP="00E42E4D" w:rsidR="00E42E4D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668FC889" w:rsidRDefault="00E42E4D" w:rsidP="00E42E4D" w:rsidR="00E42E4D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350D0A5C" w:rsidRDefault="00E42E4D" w:rsidP="00E42E4D" w:rsidR="00E42E4D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5053360D" w:rsidRDefault="00E42E4D" w:rsidP="00E42E4D" w:rsidR="00E42E4D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St-1827/2017</w:t>
      </w:r>
    </w:p>
    <w:p w14:textId="77777777" w14:paraId="234D6744" w:rsidRDefault="00E42E4D" w:rsidP="00E42E4D" w:rsidR="00E42E4D">
      <w:pPr>
        <w:rPr>
          <w:sz w:val="22"/>
          <w:szCs w:val="22"/>
        </w:rPr>
      </w:pPr>
    </w:p>
    <w:p w14:textId="77777777" w14:paraId="6B7F6DAC" w:rsidRDefault="00E42E4D" w:rsidP="00E42E4D" w:rsidR="00E42E4D">
      <w:pPr>
        <w:rPr>
          <w:sz w:val="22"/>
          <w:szCs w:val="22"/>
        </w:rPr>
      </w:pPr>
    </w:p>
    <w:p w14:textId="77777777" w14:paraId="129F54C0" w:rsidRDefault="00E42E4D" w:rsidP="00E42E4D" w:rsidR="00E42E4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AGENCIJE, Regionalni centar Zagreb, Trg svibanjskih žrtava 1995 br. 1, OIB: 85821130368, za provedbu skraćenog stečajnog postupka nad dužnikom PATROCINIUM društvo s ograničenom odgovornošću za trgovinu i usluge, Zagreb, Dubrava 165, OIB: 60033594742, dana 27. rujna 2017.g.          </w:t>
      </w:r>
    </w:p>
    <w:p w14:textId="77777777" w14:paraId="05830792" w:rsidRDefault="00E42E4D" w:rsidP="00E42E4D" w:rsidR="00E42E4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</w:p>
    <w:p w14:textId="77777777" w14:paraId="0EC619E6" w:rsidRDefault="00E42E4D" w:rsidP="00E42E4D" w:rsidR="00E42E4D">
      <w:pPr>
        <w:jc w:val="both"/>
        <w:rPr>
          <w:sz w:val="22"/>
          <w:szCs w:val="22"/>
        </w:rPr>
      </w:pPr>
    </w:p>
    <w:p w14:textId="77777777" w14:paraId="60DC4653" w:rsidRDefault="00E42E4D" w:rsidP="00E42E4D" w:rsidR="00E42E4D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7D82B9B6" w:rsidRDefault="00E42E4D" w:rsidP="00E42E4D" w:rsidR="00E42E4D">
      <w:pPr>
        <w:jc w:val="center"/>
        <w:rPr>
          <w:sz w:val="22"/>
          <w:szCs w:val="22"/>
        </w:rPr>
      </w:pPr>
    </w:p>
    <w:p w14:textId="77777777" w14:paraId="1B1B79F9" w:rsidRDefault="00E42E4D" w:rsidP="00E42E4D" w:rsidR="00E42E4D">
      <w:pPr>
        <w:rPr>
          <w:b/>
          <w:sz w:val="22"/>
          <w:szCs w:val="22"/>
        </w:rPr>
      </w:pPr>
    </w:p>
    <w:p w14:textId="77777777" w14:paraId="08230CDE" w:rsidRDefault="00E42E4D" w:rsidP="00E42E4D" w:rsidR="00E42E4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 Za dužnika PATROCINIUM društvo s ograničenom odgovornošću za trgovinu i usluge, Zagreb, Dubrava 165, OIB: 60033594742.</w:t>
      </w:r>
    </w:p>
    <w:p w14:textId="77777777" w14:paraId="43B15818" w:rsidRDefault="00E42E4D" w:rsidP="00E42E4D" w:rsidR="00E42E4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92.426,20 kn.  </w:t>
      </w:r>
    </w:p>
    <w:p w14:textId="77777777" w14:paraId="058D7A72" w:rsidRDefault="00E42E4D" w:rsidP="00E42E4D" w:rsidR="00E42E4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1F9F2635" w:rsidRDefault="00E42E4D" w:rsidP="00E42E4D" w:rsidR="00E42E4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37897AF9" w:rsidRDefault="00E42E4D" w:rsidP="00E42E4D" w:rsidR="00E42E4D">
      <w:pPr>
        <w:ind w:firstLine="708"/>
        <w:jc w:val="both"/>
        <w:rPr>
          <w:sz w:val="22"/>
          <w:szCs w:val="22"/>
        </w:rPr>
      </w:pPr>
    </w:p>
    <w:p w14:textId="77777777" w14:paraId="303F7362" w:rsidRDefault="00E42E4D" w:rsidP="00E42E4D" w:rsidR="00E42E4D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0D3A30AD" w:rsidRDefault="00E42E4D" w:rsidP="00E42E4D" w:rsidR="00E42E4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0C6A078F" w:rsidRDefault="00E42E4D" w:rsidP="00E42E4D" w:rsidR="00E42E4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5AB0C0F4" w:rsidRDefault="00E42E4D" w:rsidP="00E42E4D" w:rsidR="00E42E4D">
      <w:pPr>
        <w:jc w:val="both"/>
        <w:rPr>
          <w:sz w:val="22"/>
          <w:szCs w:val="22"/>
        </w:rPr>
      </w:pPr>
    </w:p>
    <w:p w14:textId="77777777" w14:paraId="49E73FD5" w:rsidRDefault="00E42E4D" w:rsidP="00E42E4D" w:rsidR="00E42E4D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27. rujna 2017.g.   </w:t>
      </w:r>
    </w:p>
    <w:p w14:textId="77777777" w14:paraId="4788BD7F" w:rsidRDefault="00E42E4D" w:rsidP="00E42E4D" w:rsidR="00E42E4D">
      <w:pPr>
        <w:jc w:val="center"/>
        <w:rPr>
          <w:sz w:val="22"/>
          <w:szCs w:val="22"/>
        </w:rPr>
      </w:pPr>
    </w:p>
    <w:p w14:textId="77777777" w14:paraId="63DA9949" w:rsidRDefault="00E42E4D" w:rsidP="00E42E4D" w:rsidR="00E42E4D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543771CA" w:rsidRDefault="00E42E4D" w:rsidP="00E42E4D" w:rsidR="00E42E4D">
      <w:pPr>
        <w:ind w:firstLine="708" w:left="5664"/>
        <w:jc w:val="both"/>
        <w:rPr>
          <w:sz w:val="22"/>
          <w:szCs w:val="22"/>
        </w:rPr>
      </w:pPr>
    </w:p>
    <w:p w14:textId="77777777" w14:paraId="6E153E47" w:rsidRDefault="00E42E4D" w:rsidP="00E42E4D" w:rsidR="00E42E4D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40031936" w:rsidRDefault="00E42E4D" w:rsidP="00E42E4D" w:rsidR="00E42E4D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14:textId="77777777" w14:paraId="51EB0A5A" w:rsidRDefault="00E42E4D" w:rsidP="00E42E4D" w:rsidR="00E42E4D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40F90173" w:rsidRDefault="00E42E4D" w:rsidP="00E42E4D" w:rsidR="00E42E4D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2BB9820E" w:rsidRDefault="00E42E4D" w:rsidP="00E42E4D" w:rsidR="00E42E4D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06BF0E6F" w:rsidRDefault="00E42E4D" w:rsidP="00E42E4D" w:rsidR="00E42E4D">
      <w:pPr>
        <w:jc w:val="center"/>
        <w:rPr>
          <w:sz w:val="22"/>
          <w:szCs w:val="22"/>
        </w:rPr>
      </w:pPr>
    </w:p>
    <w:p w14:textId="77777777" w14:paraId="6A996667" w:rsidRDefault="00E42E4D" w:rsidP="00E42E4D" w:rsidR="00E42E4D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19FA7275" w:rsidRDefault="00E42E4D" w:rsidP="00E42E4D" w:rsidR="00E42E4D">
      <w:pPr>
        <w:tabs>
          <w:tab w:pos="709" w:val="left"/>
        </w:tabs>
        <w:rPr>
          <w:sz w:val="22"/>
          <w:szCs w:val="22"/>
        </w:rPr>
      </w:pPr>
    </w:p>
    <w:p w14:textId="77777777" w14:paraId="3805C1B4" w:rsidRDefault="00E42E4D" w:rsidP="00E42E4D" w:rsidR="00E42E4D">
      <w:pPr>
        <w:tabs>
          <w:tab w:pos="709" w:val="left"/>
        </w:tabs>
        <w:rPr>
          <w:sz w:val="22"/>
          <w:szCs w:val="22"/>
        </w:rPr>
      </w:pPr>
    </w:p>
    <w:p w14:textId="77777777" w14:paraId="4FE4F001" w:rsidRDefault="00E42E4D" w:rsidP="00E42E4D" w:rsidR="00E42E4D">
      <w:pPr>
        <w:tabs>
          <w:tab w:pos="709" w:val="left"/>
        </w:tabs>
        <w:rPr>
          <w:sz w:val="22"/>
          <w:szCs w:val="22"/>
        </w:rPr>
      </w:pPr>
    </w:p>
    <w:p w14:textId="77777777" w14:paraId="1CD8397F" w:rsidRDefault="00E42E4D" w:rsidP="00E42E4D" w:rsidR="00E42E4D">
      <w:pPr>
        <w:tabs>
          <w:tab w:pos="709" w:val="left"/>
        </w:tabs>
        <w:rPr>
          <w:sz w:val="22"/>
          <w:szCs w:val="22"/>
        </w:rPr>
      </w:pPr>
    </w:p>
    <w:p w14:textId="085FA300" w14:paraId="085FA300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42E4D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42E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E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E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E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E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E42E4D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E42E4D"/>
    <w:rPr>
      <w:rFonts w:cs="Times New Roman" w:eastAsia="Times New Roman" w:hAnsi="Arial Narrow" w:asci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2E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2E4D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42E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E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E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E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E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E42E4D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E42E4D"/>
    <w:rPr>
      <w:rFonts w:ascii="Arial Narrow" w:cs="Times New Roman" w:eastAsia="Times New Roman" w:hAns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2E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2E4D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6732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1827</izvorni_sadrzaj>
    <derivirana_varijabla naziv="DomainObject.Predmet.Broj_1">1827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St-1827/2017</izvorni_sadrzaj>
    <derivirana_varijabla naziv="DomainObject.Predmet.OznakaBroj_1">St-1827/2017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PATROCINIUM društvo s ograničenom odgovornošću za trgovinu i usluge</izvorni_sadrzaj>
    <derivirana_varijabla naziv="DomainObject.Predmet.ProtustrankaFormated_1">  PATROCINIUM društvo s ograničenom odgovornošću za trgovinu i usluge</derivirana_varijabla>
  </DomainObject.Predmet.ProtustrankaFormated>
  <DomainObject.Predmet.ProtustrankaFormatedOIB>
    <izvorni_sadrzaj>  PATROCINIUM društvo s ograničenom odgovornošću za trgovinu i usluge, OIB 60033594742</izvorni_sadrzaj>
    <derivirana_varijabla naziv="DomainObject.Predmet.ProtustrankaFormatedOIB_1">  PATROCINIUM društvo s ograničenom odgovornošću za trgovinu i usluge, OIB 60033594742</derivirana_varijabla>
  </DomainObject.Predmet.ProtustrankaFormatedOIB>
  <DomainObject.Predmet.ProtustrankaFormatedWithAdress>
    <izvorni_sadrzaj> PATROCINIUM društvo s ograničenom odgovornošću za trgovinu i usluge, Dubrava 165, 10000 Zagreb</izvorni_sadrzaj>
    <derivirana_varijabla naziv="DomainObject.Predmet.ProtustrankaFormatedWithAdress_1"> PATROCINIUM društvo s ograničenom odgovornošću za trgovinu i usluge, Dubrava 165, 10000 Zagreb</derivirana_varijabla>
  </DomainObject.Predmet.ProtustrankaFormatedWithAdress>
  <DomainObject.Predmet.ProtustrankaFormatedWithAdressOIB>
    <izvorni_sadrzaj> PATROCINIUM društvo s ograničenom odgovornošću za trgovinu i usluge, OIB 60033594742, Dubrava 165, 10000 Zagreb</izvorni_sadrzaj>
    <derivirana_varijabla naziv="DomainObject.Predmet.ProtustrankaFormatedWithAdressOIB_1"> PATROCINIUM društvo s ograničenom odgovornošću za trgovinu i usluge, OIB 60033594742, Dubrava 165, 10000 Zagreb</derivirana_varijabla>
  </DomainObject.Predmet.ProtustrankaFormatedWithAdressOIB>
  <DomainObject.Predmet.ProtustrankaWithAdress>
    <izvorni_sadrzaj>PATROCINIUM društvo s ograničenom odgovornošću za trgovinu i usluge Dubrava 165, 10000 Zagreb</izvorni_sadrzaj>
    <derivirana_varijabla naziv="DomainObject.Predmet.ProtustrankaWithAdress_1">PATROCINIUM društvo s ograničenom odgovornošću za trgovinu i usluge Dubrava 165, 10000 Zagreb</derivirana_varijabla>
  </DomainObject.Predmet.ProtustrankaWithAdress>
  <DomainObject.Predmet.ProtustrankaWithAdressOIB>
    <izvorni_sadrzaj>PATROCINIUM društvo s ograničenom odgovornošću za trgovinu i usluge, OIB 60033594742, Dubrava 165, 10000 Zagreb</izvorni_sadrzaj>
    <derivirana_varijabla naziv="DomainObject.Predmet.ProtustrankaWithAdressOIB_1">PATROCINIUM društvo s ograničenom odgovornošću za trgovinu i usluge, OIB 60033594742, Dubrava 165, 10000 Zagreb</derivirana_varijabla>
  </DomainObject.Predmet.ProtustrankaWithAdressOIB>
  <DomainObject.Predmet.ProtustrankaNazivFormated>
    <izvorni_sadrzaj>PATROCINIUM društvo s ograničenom odgovornošću za trgovinu i usluge</izvorni_sadrzaj>
    <derivirana_varijabla naziv="DomainObject.Predmet.ProtustrankaNazivFormated_1">PATROCINIUM društvo s ograničenom odgovornošću za trgovinu i usluge</derivirana_varijabla>
  </DomainObject.Predmet.ProtustrankaNazivFormated>
  <DomainObject.Predmet.ProtustrankaNazivFormatedOIB>
    <izvorni_sadrzaj>PATROCINIUM društvo s ograničenom odgovornošću za trgovinu i usluge, OIB 60033594742</izvorni_sadrzaj>
    <derivirana_varijabla naziv="DomainObject.Predmet.ProtustrankaNazivFormatedOIB_1">PATROCINIUM društvo s ograničenom odgovornošću za trgovinu i usluge, OIB 60033594742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PATROCINIUM društvo s ograničenom odgovornošću za trgovinu i usluge</item>
    </izvorni_sadrzaj>
    <derivirana_varijabla naziv="DomainObject.Predmet.ProtuStrankaListFormated_1">
      <item>PATROCINIUM društvo s ograničenom odgovornošću za trgovinu i usluge</item>
    </derivirana_varijabla>
  </DomainObject.Predmet.ProtuStrankaListFormated>
  <DomainObject.Predmet.ProtuStrankaListFormatedOIB>
    <izvorni_sadrzaj>
      <item>PATROCINIUM društvo s ograničenom odgovornošću za trgovinu i usluge, OIB 60033594742</item>
    </izvorni_sadrzaj>
    <derivirana_varijabla naziv="DomainObject.Predmet.ProtuStrankaListFormatedOIB_1">
      <item>PATROCINIUM društvo s ograničenom odgovornošću za trgovinu i usluge, OIB 60033594742</item>
    </derivirana_varijabla>
  </DomainObject.Predmet.ProtuStrankaListFormatedOIB>
  <DomainObject.Predmet.ProtuStrankaListFormatedWithAdress>
    <izvorni_sadrzaj>
      <item>PATROCINIUM društvo s ograničenom odgovornošću za trgovinu i usluge, Dubrava 165, 10000 Zagreb</item>
    </izvorni_sadrzaj>
    <derivirana_varijabla naziv="DomainObject.Predmet.ProtuStrankaListFormatedWithAdress_1">
      <item>PATROCINIUM društvo s ograničenom odgovornošću za trgovinu i usluge, Dubrava 165, 10000 Zagreb</item>
    </derivirana_varijabla>
  </DomainObject.Predmet.ProtuStrankaListFormatedWithAdress>
  <DomainObject.Predmet.ProtuStrankaListFormatedWithAdressOIB>
    <izvorni_sadrzaj>
      <item>PATROCINIUM društvo s ograničenom odgovornošću za trgovinu i usluge, OIB 60033594742, Dubrava 165, 10000 Zagreb</item>
    </izvorni_sadrzaj>
    <derivirana_varijabla naziv="DomainObject.Predmet.ProtuStrankaListFormatedWithAdressOIB_1">
      <item>PATROCINIUM društvo s ograničenom odgovornošću za trgovinu i usluge, OIB 60033594742, Dubrava 165, 10000 Zagreb</item>
    </derivirana_varijabla>
  </DomainObject.Predmet.ProtuStrankaListFormatedWithAdressOIB>
  <DomainObject.Predmet.ProtuStrankaListNazivFormated>
    <izvorni_sadrzaj>
      <item>PATROCINIUM društvo s ograničenom odgovornošću za trgovinu i usluge</item>
    </izvorni_sadrzaj>
    <derivirana_varijabla naziv="DomainObject.Predmet.ProtuStrankaListNazivFormated_1">
      <item>PATROCINIUM društvo s ograničenom odgovornošću za trgovinu i usluge</item>
    </derivirana_varijabla>
  </DomainObject.Predmet.ProtuStrankaListNazivFormated>
  <DomainObject.Predmet.ProtuStrankaListNazivFormatedOIB>
    <izvorni_sadrzaj>
      <item>PATROCINIUM društvo s ograničenom odgovornošću za trgovinu i usluge, OIB 60033594742</item>
    </izvorni_sadrzaj>
    <derivirana_varijabla naziv="DomainObject.Predmet.ProtuStrankaListNazivFormatedOIB_1">
      <item>PATROCINIUM društvo s ograničenom odgovornošću za trgovinu i usluge, OIB 60033594742</item>
    </derivirana_varijabla>
  </DomainObject.Predmet.ProtuStrankaListNazivFormatedOIB>
  <DomainObject.Predmet.OstaliListFormated>
    <izvorni_sadrzaj>
      <item>Ivan Jurić</item>
      <item>HRVATSKI ZAVOD ZA MIROVINSKO OSIGURANJE</item>
    </izvorni_sadrzaj>
    <derivirana_varijabla naziv="DomainObject.Predmet.OstaliListFormated_1">
      <item>Ivan Jurić</item>
      <item>HRVATSKI ZAVOD ZA MIROVINSKO OSIGURANJE</item>
    </derivirana_varijabla>
  </DomainObject.Predmet.OstaliListFormated>
  <DomainObject.Predmet.OstaliListFormatedOIB>
    <izvorni_sadrzaj>
      <item>Ivan Jurić, OIB 09920646262</item>
      <item>HRVATSKI ZAVOD ZA MIROVINSKO OSIGURANJE, OIB 84397956623</item>
    </izvorni_sadrzaj>
    <derivirana_varijabla naziv="DomainObject.Predmet.OstaliListFormatedOIB_1">
      <item>Ivan Jurić, OIB 09920646262</item>
      <item>HRVATSKI ZAVOD ZA MIROVINSKO OSIGURANJE, OIB 84397956623</item>
    </derivirana_varijabla>
  </DomainObject.Predmet.OstaliListFormatedOIB>
  <DomainObject.Predmet.OstaliListFormatedWithAdress>
    <izvorni_sadrzaj>
      <item>Ivan Jurić, Dubrava 165, 10000 Zagreb</item>
      <item>HRVATSKI ZAVOD ZA MIROVINSKO OSIGURANJE, Trpimirova 4, 10000 Zagreb</item>
    </izvorni_sadrzaj>
    <derivirana_varijabla naziv="DomainObject.Predmet.OstaliListFormatedWithAdress_1">
      <item>Ivan Jurić, Dubrava 165,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Ivan Jurić, OIB 09920646262, Dubrava 165, 10000 Zagreb</item>
      <item>HRVATSKI ZAVOD ZA MIROVINSKO OSIGURANJE, OIB 84397956623, Trpimirova 4, 10000 Zagreb</item>
    </izvorni_sadrzaj>
    <derivirana_varijabla naziv="DomainObject.Predmet.OstaliListFormatedWithAdressOIB_1">
      <item>Ivan Jurić, OIB 09920646262, Dubrava 165,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Ivan Jurić</item>
      <item>HRVATSKI ZAVOD ZA MIROVINSKO OSIGURANJE</item>
    </izvorni_sadrzaj>
    <derivirana_varijabla naziv="DomainObject.Predmet.OstaliListNazivFormated_1">
      <item>Ivan Jurić</item>
      <item>HRVATSKI ZAVOD ZA MIROVINSKO OSIGURANJE</item>
    </derivirana_varijabla>
  </DomainObject.Predmet.OstaliListNazivFormated>
  <DomainObject.Predmet.OstaliListNazivFormatedOIB>
    <izvorni_sadrzaj>
      <item>Ivan Jurić, OIB 09920646262</item>
      <item>HRVATSKI ZAVOD ZA MIROVINSKO OSIGURANJE, OIB 84397956623</item>
    </izvorni_sadrzaj>
    <derivirana_varijabla naziv="DomainObject.Predmet.OstaliListNazivFormatedOIB_1">
      <item>Ivan Jurić, OIB 09920646262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PATROCINIUM društvo s ograničenom odgovornošću za trgovinu i usluge</izvorni_sadrzaj>
    <derivirana_varijabla naziv="DomainObject.Predmet.ProtustrankaIDrugi_1">PATROCINIUM društvo s ograničenom odgovornošću za trgovinu i usluge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PATROCINIUM društvo s ograničenom odgovornošću za trgovinu i usluge, OIB 60033594742, Dubrava 165, 10000 Zagreb</izvorni_sadrzaj>
    <derivirana_varijabla naziv="DomainObject.Predmet.ProtustrankaIDrugiAdressOIB_1">PATROCINIUM društvo s ograničenom odgovornošću za trgovinu i usluge, OIB 60033594742, Dubrava 165,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PATROCINIUM društvo s ograničenom odgovornošću za trgovinu i usluge</item>
      <item>Ivan Jurić</item>
      <item>HRVATSKI ZAVOD ZA MIROVINSKO OSIGURANJE</item>
    </izvorni_sadrzaj>
    <derivirana_varijabla naziv="DomainObject.Predmet.SudioniciListNaziv_1">
      <item>FINA Regionalni centar Zagreb</item>
      <item>PATROCINIUM društvo s ograničenom odgovornošću za trgovinu i usluge</item>
      <item>Ivan Jurić</item>
      <item>HRVATSKI ZAVOD ZA MIROVINSKO OSIGURANJE</item>
    </derivirana_varijabla>
  </DomainObject.Predmet.SudioniciListNaziv>
  <DomainObject.Predmet.SudioniciListAdressOIB>
    <izvorni_sadrzaj>
      <item>FINA Regionalni centar Zagreb, OIB 85821130368, FINA Regionalni centar Zagreb,10000 Zagreb</item>
      <item>PATROCINIUM društvo s ograničenom odgovornošću za trgovinu i usluge, OIB 60033594742, Dubrava 165,10000 Zagreb</item>
      <item>Ivan Jurić, OIB 09920646262, Dubrava 165,10000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FINA Regionalni centar Zagreb,10000 Zagreb</item>
      <item>PATROCINIUM društvo s ograničenom odgovornošću za trgovinu i usluge, OIB 60033594742, Dubrava 165,10000 Zagreb</item>
      <item>Ivan Jurić, OIB 09920646262, Dubrava 165,10000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60033594742</item>
      <item>, OIB 09920646262</item>
      <item>, OIB 84397956623</item>
    </izvorni_sadrzaj>
    <derivirana_varijabla naziv="DomainObject.Predmet.SudioniciListNazivOIB_1">
      <item>, OIB 85821130368</item>
      <item>, OIB 60033594742</item>
      <item>, OIB 09920646262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275</properties:Words>
  <properties:Characters>1522</properties:Characters>
  <properties:Lines>50</properties:Lines>
  <properties:Paragraphs>17</properties:Paragraphs>
  <properties:TotalTime>1</properties:TotalTime>
  <properties:ScaleCrop>false</properties:ScaleCrop>
  <properties:LinksUpToDate>false</properties:LinksUpToDate>
  <properties:CharactersWithSpaces>1886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2017-09-27T09:29:00Z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