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7c0d" w14:paraId="95a7c0d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0564BA">
        <w:rPr>
          <w:sz w:val="24"/>
          <w:szCs w:val="24"/>
        </w:rPr>
        <w:t>8630</w:t>
      </w:r>
      <w:r w:rsidR="006C2DB9">
        <w:rPr>
          <w:sz w:val="24"/>
          <w:szCs w:val="24"/>
        </w:rPr>
        <w:t>/2015</w:t>
      </w:r>
      <w:r w:rsidR="00ED2348">
        <w:rPr>
          <w:sz w:val="24"/>
          <w:szCs w:val="24"/>
        </w:rPr>
        <w:t>-14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0564BA" w:rsidP="000564BA" w:rsidR="000564BA" w:rsidRPr="00764854">
      <w:pPr>
        <w:jc w:val="both"/>
        <w:rPr>
          <w:b/>
          <w:color w:val="000000"/>
          <w:sz w:val="40"/>
          <w:szCs w:val="40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A921F6">
        <w:rPr>
          <w:sz w:val="24"/>
          <w:szCs w:val="24"/>
        </w:rPr>
        <w:t>POPLAŠEN d.o.o.</w:t>
      </w:r>
      <w:r>
        <w:rPr>
          <w:sz w:val="24"/>
          <w:szCs w:val="24"/>
        </w:rPr>
        <w:t xml:space="preserve">, </w:t>
      </w:r>
      <w:r w:rsidRPr="00A921F6">
        <w:rPr>
          <w:sz w:val="24"/>
          <w:szCs w:val="24"/>
        </w:rPr>
        <w:t>Novaki (Općina Dubrava)</w:t>
      </w:r>
      <w:r>
        <w:rPr>
          <w:sz w:val="24"/>
          <w:szCs w:val="24"/>
        </w:rPr>
        <w:t xml:space="preserve">, </w:t>
      </w:r>
      <w:r w:rsidRPr="00A921F6">
        <w:rPr>
          <w:sz w:val="24"/>
          <w:szCs w:val="24"/>
        </w:rPr>
        <w:t>Novaki 35</w:t>
      </w:r>
      <w:r>
        <w:rPr>
          <w:sz w:val="24"/>
          <w:szCs w:val="24"/>
        </w:rPr>
        <w:t xml:space="preserve">, OIB: </w:t>
      </w:r>
      <w:r w:rsidRPr="00A921F6">
        <w:rPr>
          <w:sz w:val="24"/>
          <w:szCs w:val="24"/>
        </w:rPr>
        <w:t>74972816660</w:t>
      </w:r>
      <w:r>
        <w:rPr>
          <w:sz w:val="24"/>
          <w:szCs w:val="24"/>
        </w:rPr>
        <w:t>, dana 13. siječnja 2017. godine,</w:t>
      </w:r>
    </w:p>
    <w:p w:rsidRDefault="00C71C19" w:rsidP="00C71C19" w:rsidR="00C71C19">
      <w:pPr>
        <w:jc w:val="both"/>
        <w:rPr>
          <w:sz w:val="24"/>
          <w:szCs w:val="24"/>
        </w:rPr>
      </w:pPr>
    </w:p>
    <w:p w:rsidRDefault="00FD588F" w:rsidP="00FD588F" w:rsidR="00FD588F" w:rsidRPr="00ED2348">
      <w:pPr>
        <w:jc w:val="center"/>
        <w:rPr>
          <w:color w:val="000000"/>
          <w:sz w:val="24"/>
          <w:szCs w:val="24"/>
        </w:rPr>
      </w:pPr>
      <w:r w:rsidRPr="00ED2348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6C2DB9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0564BA">
        <w:rPr>
          <w:sz w:val="24"/>
          <w:szCs w:val="24"/>
        </w:rPr>
        <w:t>3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C62C3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ED23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ED234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D2348" w:rsidP="00E91121" w:rsidR="00ED23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D2348" w:rsidP="00E91121" w:rsidR="00ED23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D2348" w:rsidP="00E91121" w:rsidR="00ED23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D2348" w:rsidP="00E91121" w:rsidR="00ED23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ED2348" w:rsidR="009E14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9E14B3" w:rsidR="00FD588F" w:rsidRPr="009E14B3">
      <w:pPr>
        <w:pStyle w:val="Tijeloteksta"/>
        <w:ind w:left="5760"/>
        <w:rPr>
          <w:b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ED2348" w:rsidP="00FD588F" w:rsidR="00ED2348">
      <w:pPr>
        <w:rPr>
          <w:color w:val="000000"/>
          <w:sz w:val="24"/>
          <w:szCs w:val="24"/>
        </w:rPr>
      </w:pPr>
    </w:p>
    <w:p w:rsidRDefault="00ED2348" w:rsidP="00FD588F" w:rsidR="00ED2348">
      <w:pPr>
        <w:rPr>
          <w:color w:val="000000"/>
          <w:sz w:val="24"/>
          <w:szCs w:val="24"/>
        </w:rPr>
      </w:pPr>
    </w:p>
    <w:p w:rsidRDefault="00ED2348" w:rsidP="00FD588F" w:rsidR="00ED2348">
      <w:pPr>
        <w:rPr>
          <w:color w:val="000000"/>
          <w:sz w:val="24"/>
          <w:szCs w:val="24"/>
        </w:rPr>
      </w:pPr>
    </w:p>
    <w:sectPr w:rsidSect="00CC3159" w:rsidR="00ED234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564BA"/>
    <w:rsid w:val="000C2C7C"/>
    <w:rsid w:val="00131994"/>
    <w:rsid w:val="001A3EC8"/>
    <w:rsid w:val="003447AD"/>
    <w:rsid w:val="003C7B4F"/>
    <w:rsid w:val="0046616D"/>
    <w:rsid w:val="00531122"/>
    <w:rsid w:val="005E04FC"/>
    <w:rsid w:val="006C2DB9"/>
    <w:rsid w:val="007C4A95"/>
    <w:rsid w:val="008F1FA1"/>
    <w:rsid w:val="00924E9D"/>
    <w:rsid w:val="009E14B3"/>
    <w:rsid w:val="00A73DBE"/>
    <w:rsid w:val="00AE1EAB"/>
    <w:rsid w:val="00B3101F"/>
    <w:rsid w:val="00C62C3D"/>
    <w:rsid w:val="00C71C19"/>
    <w:rsid w:val="00CA5541"/>
    <w:rsid w:val="00CC3159"/>
    <w:rsid w:val="00D56683"/>
    <w:rsid w:val="00ED2348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1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E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E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E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E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1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E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E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E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E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</izvorni_sadrzaj>
    <derivirana_varijabla naziv="DomainObject.Predmet.OstaliListFormated_1">
      <item>Ivanka Zlamal</item>
      <item>Financijska agencija</item>
    </derivirana_varijabla>
  </DomainObject.Predmet.OstaliListFormated>
  <DomainObject.Predmet.OstaliListFormatedOIB>
    <izvorni_sadrzaj>
      <item>Ivanka Zlamal, OIB 84640097845</item>
      <item>Financijska agencija, OIB 85821130368</item>
    </izvorni_sadrzaj>
    <derivirana_varijabla naziv="DomainObject.Predmet.OstaliListFormatedOIB_1">
      <item>Ivanka Zlamal, OIB 84640097845</item>
      <item>Financijska agencija, OIB 85821130368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</izvorni_sadrzaj>
    <derivirana_varijabla naziv="DomainObject.Predmet.OstaliListFormatedWithAdress_1">
      <item>Ivanka Zlamal, Novaki 35, 10342 Novaki</item>
      <item>Financijska agencija, Ulica grada Vukovara 70,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</derivirana_varijabla>
  </DomainObject.Predmet.OstaliListFormatedWithAdressOIB>
  <DomainObject.Predmet.OstaliListNazivFormated>
    <izvorni_sadrzaj>
      <item>Ivanka Zlamal</item>
      <item>Financijska agencija</item>
    </izvorni_sadrzaj>
    <derivirana_varijabla naziv="DomainObject.Predmet.OstaliListNazivFormated_1">
      <item>Ivanka Zlamal</item>
      <item>Financijska agencija</item>
    </derivirana_varijabla>
  </DomainObject.Predmet.OstaliListNazivFormated>
  <DomainObject.Predmet.OstaliListNazivFormatedOIB>
    <izvorni_sadrzaj>
      <item>Ivanka Zlamal, OIB 84640097845</item>
      <item>Financijska agencija, OIB 85821130368</item>
    </izvorni_sadrzaj>
    <derivirana_varijabla naziv="DomainObject.Predmet.OstaliListNazivFormatedOIB_1">
      <item>Ivanka Zlamal, OIB 84640097845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152</properties:Words>
  <properties:Characters>868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2017-01-13T14:23:00Z</dcterms:created>
  <dc:creator>nribaric</dc:creator>
  <cp:lastModifiedBy>Jadranka Zelić</cp:lastModifiedBy>
  <cp:lastPrinted>2017-01-13T14:23:00Z</cp:lastPrinted>
  <dcterms:modified xmlns:xsi="http://www.w3.org/2001/XMLSchema-instance" xsi:type="dcterms:W3CDTF">2017-01-13T14:24:00Z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