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4384" w14:paraId="a8b4384" w:rsidRDefault="00D8132D" w:rsidP="00D8132D" w:rsidR="00D8132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SUPER GRILL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Kosova 31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D8132D">
        <w:rPr>
          <w:rFonts w:cs="Times New Roman" w:eastAsia="Times New Roman"/>
          <w:szCs w:val="24"/>
          <w:lang w:eastAsia="hr-HR"/>
        </w:rPr>
        <w:t>15392513327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D8132D">
        <w:rPr>
          <w:rFonts w:cs="Times New Roman" w:eastAsia="Times New Roman"/>
          <w:szCs w:val="24"/>
          <w:lang w:eastAsia="hr-HR"/>
        </w:rPr>
        <w:t>040326088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D8132D" w:rsidP="00D8132D" w:rsidR="00D8132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132D" w:rsidP="00D8132D" w:rsidR="00D8132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8132D" w:rsidP="00D8132D" w:rsidR="00D8132D" w:rsidRPr="001C2B01">
      <w:pPr>
        <w:ind w:firstLine="708"/>
        <w:rPr>
          <w:szCs w:val="24"/>
        </w:rPr>
      </w:pPr>
    </w:p>
    <w:p w:rsidRDefault="00D8132D" w:rsidP="00D8132D" w:rsidR="00D8132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SUPER GRILL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Kosova 31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D8132D">
        <w:rPr>
          <w:rFonts w:cs="Times New Roman" w:eastAsia="Times New Roman"/>
          <w:szCs w:val="24"/>
          <w:lang w:eastAsia="hr-HR"/>
        </w:rPr>
        <w:t>15392513327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D8132D">
        <w:rPr>
          <w:rFonts w:cs="Times New Roman" w:eastAsia="Times New Roman"/>
          <w:szCs w:val="24"/>
          <w:lang w:eastAsia="hr-HR"/>
        </w:rPr>
        <w:t>040326088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8132D" w:rsidP="00D8132D" w:rsidR="00D8132D" w:rsidRPr="001C2B01">
      <w:pPr>
        <w:ind w:firstLine="708"/>
        <w:rPr>
          <w:szCs w:val="24"/>
        </w:rPr>
      </w:pPr>
    </w:p>
    <w:p w:rsidRDefault="00D8132D" w:rsidP="00D8132D" w:rsidR="00D8132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130</w:t>
      </w:r>
      <w:r w:rsidRPr="001C2B01">
        <w:rPr>
          <w:szCs w:val="24"/>
        </w:rPr>
        <w:t>,</w:t>
      </w:r>
      <w:r>
        <w:rPr>
          <w:szCs w:val="24"/>
        </w:rPr>
        <w:t>17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8132D" w:rsidP="00D8132D" w:rsidR="00D8132D" w:rsidRPr="001C2B01">
      <w:pPr>
        <w:rPr>
          <w:szCs w:val="24"/>
        </w:rPr>
      </w:pPr>
    </w:p>
    <w:p w:rsidRDefault="00D8132D" w:rsidP="00D8132D" w:rsidR="00D8132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8132D" w:rsidP="00D8132D" w:rsidR="00D8132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132D" w:rsidP="00D8132D" w:rsidR="00D8132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8132D" w:rsidP="00D8132D" w:rsidR="00D8132D" w:rsidRPr="001C2B01">
      <w:pPr>
        <w:ind w:firstLine="708"/>
        <w:rPr>
          <w:szCs w:val="24"/>
        </w:rPr>
      </w:pPr>
    </w:p>
    <w:p w:rsidRDefault="00D8132D" w:rsidP="00D8132D" w:rsidR="00D8132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8132D" w:rsidP="00D8132D" w:rsidR="00D8132D" w:rsidRPr="001C2B01">
      <w:pPr>
        <w:ind w:firstLine="708"/>
        <w:rPr>
          <w:szCs w:val="24"/>
        </w:rPr>
      </w:pPr>
    </w:p>
    <w:p w:rsidRDefault="00D8132D" w:rsidP="00D8132D" w:rsidR="00D8132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D8132D" w:rsidP="00D8132D" w:rsidR="00D8132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D8132D" w:rsidP="00D8132D" w:rsidR="00D8132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  <w:r w:rsidR="009F060C">
        <w:rPr>
          <w:szCs w:val="24"/>
        </w:rPr>
        <w:t xml:space="preserve">, v. r. </w:t>
      </w:r>
    </w:p>
    <w:p w:rsidRDefault="00D8132D" w:rsidP="00D8132D" w:rsidR="00D8132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8132D" w:rsidP="00D8132D" w:rsidR="003B0E30" w:rsidRPr="00D8132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3B0E30" w:rsidRPr="00D8132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32D" w:rsidP="00D8132D" w:rsidR="00D8132D">
      <w:r>
        <w:separator/>
      </w:r>
    </w:p>
  </w:endnote>
  <w:endnote w:id="0" w:type="continuationSeparator">
    <w:p w:rsidRDefault="00D8132D" w:rsidP="00D8132D" w:rsidR="00D81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32D" w:rsidP="00D8132D" w:rsidR="00D8132D">
      <w:r>
        <w:separator/>
      </w:r>
    </w:p>
  </w:footnote>
  <w:footnote w:id="0" w:type="continuationSeparator">
    <w:p w:rsidRDefault="00D8132D" w:rsidP="00D8132D" w:rsidR="00D81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32D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32D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46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767"/>
    <w:rsid w:val="003B0E30"/>
    <w:rsid w:val="003B697C"/>
    <w:rsid w:val="005F2767"/>
    <w:rsid w:val="009F060C"/>
    <w:rsid w:val="00D8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132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132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8132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13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132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60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132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132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8132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13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132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60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St-46/2017-3</izvorni_sadrzaj>
    <derivirana_varijabla naziv="DomainObject.Oznaka_1">St-46/2017-3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GRILL j.d.o.o. PULA</izvorni_sadrzaj>
    <derivirana_varijabla naziv="DomainObject.Predmet.ProtustrankaFormated_1">  SUPER GRILL j.d.o.o. PULA</derivirana_varijabla>
  </DomainObject.Predmet.ProtustrankaFormated>
  <DomainObject.Predmet.ProtustrankaFormatedOIB>
    <izvorni_sadrzaj>  SUPER GRILL j.d.o.o. PULA, OIB 15392513327</izvorni_sadrzaj>
    <derivirana_varijabla naziv="DomainObject.Predmet.ProtustrankaFormatedOIB_1">  SUPER GRILL j.d.o.o. PULA, OIB 15392513327</derivirana_varijabla>
  </DomainObject.Predmet.ProtustrankaFormatedOIB>
  <DomainObject.Predmet.ProtustrankaFormatedWithAdress>
    <izvorni_sadrzaj> SUPER GRILL j.d.o.o. PULA, Kosova 31, 52100 Pula</izvorni_sadrzaj>
    <derivirana_varijabla naziv="DomainObject.Predmet.ProtustrankaFormatedWithAdress_1"> SUPER GRILL j.d.o.o. PULA, Kosova 31, 52100 Pula</derivirana_varijabla>
  </DomainObject.Predmet.ProtustrankaFormatedWithAdress>
  <DomainObject.Predmet.ProtustrankaFormatedWithAdressOIB>
    <izvorni_sadrzaj> SUPER GRILL j.d.o.o. PULA, OIB 15392513327, Kosova 31, 52100 Pula</izvorni_sadrzaj>
    <derivirana_varijabla naziv="DomainObject.Predmet.ProtustrankaFormatedWithAdressOIB_1"> SUPER GRILL j.d.o.o. PULA, OIB 15392513327, Kosova 31, 52100 Pula</derivirana_varijabla>
  </DomainObject.Predmet.ProtustrankaFormatedWithAdressOIB>
  <DomainObject.Predmet.ProtustrankaWithAdress>
    <izvorni_sadrzaj>SUPER GRILL j.d.o.o. PULA Kosova 31, 52100 Pula</izvorni_sadrzaj>
    <derivirana_varijabla naziv="DomainObject.Predmet.ProtustrankaWithAdress_1">SUPER GRILL j.d.o.o. PULA Kosova 31, 52100 Pula</derivirana_varijabla>
  </DomainObject.Predmet.ProtustrankaWithAdress>
  <DomainObject.Predmet.ProtustrankaWithAdressOIB>
    <izvorni_sadrzaj>SUPER GRILL j.d.o.o. PULA, OIB 15392513327, Kosova 31, 52100 Pula</izvorni_sadrzaj>
    <derivirana_varijabla naziv="DomainObject.Predmet.ProtustrankaWithAdressOIB_1">SUPER GRILL j.d.o.o. PULA, OIB 15392513327, Kosova 31, 52100 Pula</derivirana_varijabla>
  </DomainObject.Predmet.ProtustrankaWithAdressOIB>
  <DomainObject.Predmet.ProtustrankaNazivFormated>
    <izvorni_sadrzaj>SUPER GRILL j.d.o.o. PULA</izvorni_sadrzaj>
    <derivirana_varijabla naziv="DomainObject.Predmet.ProtustrankaNazivFormated_1">SUPER GRILL j.d.o.o. PULA</derivirana_varijabla>
  </DomainObject.Predmet.ProtustrankaNazivFormated>
  <DomainObject.Predmet.ProtustrankaNazivFormatedOIB>
    <izvorni_sadrzaj>SUPER GRILL j.d.o.o. PULA, OIB 15392513327</izvorni_sadrzaj>
    <derivirana_varijabla naziv="DomainObject.Predmet.ProtustrankaNazivFormatedOIB_1">SUPER GRILL j.d.o.o. PULA, OIB 15392513327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8130.17</izvorni_sadrzaj>
    <derivirana_varijabla naziv="DomainObject.Predmet.TrenutnaVrijednost_1">8130.17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 GRILL j.d.o.o. PULA</item>
    </izvorni_sadrzaj>
    <derivirana_varijabla naziv="DomainObject.Predmet.ProtuStrankaListFormated_1">
      <item>SUPER GRILL j.d.o.o. PULA</item>
    </derivirana_varijabla>
  </DomainObject.Predmet.ProtuStrankaListFormated>
  <DomainObject.Predmet.ProtuStrankaListFormatedOIB>
    <izvorni_sadrzaj>
      <item>SUPER GRILL j.d.o.o. PULA, OIB 15392513327</item>
    </izvorni_sadrzaj>
    <derivirana_varijabla naziv="DomainObject.Predmet.ProtuStrankaListFormatedOIB_1">
      <item>SUPER GRILL j.d.o.o. PULA, OIB 15392513327</item>
    </derivirana_varijabla>
  </DomainObject.Predmet.ProtuStrankaListFormatedOIB>
  <DomainObject.Predmet.ProtuStrankaListFormatedWithAdress>
    <izvorni_sadrzaj>
      <item>SUPER GRILL j.d.o.o. PULA, Kosova 31, 52100 Pula</item>
    </izvorni_sadrzaj>
    <derivirana_varijabla naziv="DomainObject.Predmet.ProtuStrankaListFormatedWithAdress_1">
      <item>SUPER GRILL j.d.o.o. PULA, Kosova 31, 52100 Pula</item>
    </derivirana_varijabla>
  </DomainObject.Predmet.ProtuStrankaListFormatedWithAdress>
  <DomainObject.Predmet.ProtuStrankaListFormatedWithAdressOIB>
    <izvorni_sadrzaj>
      <item>SUPER GRILL j.d.o.o. PULA, OIB 15392513327, Kosova 31, 52100 Pula</item>
    </izvorni_sadrzaj>
    <derivirana_varijabla naziv="DomainObject.Predmet.ProtuStrankaListFormatedWithAdressOIB_1">
      <item>SUPER GRILL j.d.o.o. PULA, OIB 15392513327, Kosova 31, 52100 Pula</item>
    </derivirana_varijabla>
  </DomainObject.Predmet.ProtuStrankaListFormatedWithAdressOIB>
  <DomainObject.Predmet.ProtuStrankaListNazivFormated>
    <izvorni_sadrzaj>
      <item>SUPER GRILL j.d.o.o. PULA</item>
    </izvorni_sadrzaj>
    <derivirana_varijabla naziv="DomainObject.Predmet.ProtuStrankaListNazivFormated_1">
      <item>SUPER GRILL j.d.o.o. PULA</item>
    </derivirana_varijabla>
  </DomainObject.Predmet.ProtuStrankaListNazivFormated>
  <DomainObject.Predmet.ProtuStrankaListNazivFormatedOIB>
    <izvorni_sadrzaj>
      <item>SUPER GRILL j.d.o.o. PULA, OIB 15392513327</item>
    </izvorni_sadrzaj>
    <derivirana_varijabla naziv="DomainObject.Predmet.ProtuStrankaListNazivFormatedOIB_1">
      <item>SUPER GRILL j.d.o.o. PULA, OIB 15392513327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St-46/2017-3</izvorni_sadrzaj>
    <derivirana_varijabla naziv="DomainObject.PoslovniBrojDokumenta_1">St-46/2017-3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 GRILL j.d.o.o. PULA</izvorni_sadrzaj>
    <derivirana_varijabla naziv="DomainObject.Predmet.ProtustrankaIDrugi_1">SUPER GRILL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SUPER GRILL j.d.o.o. PULA, OIB 15392513327, Kosova 31, 52100 Pula</izvorni_sadrzaj>
    <derivirana_varijabla naziv="DomainObject.Predmet.ProtustrankaIDrugiAdressOIB_1">SUPER GRILL j.d.o.o. PULA, OIB 15392513327, Kosova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 GRILL j.d.o.o. PULA</item>
    </izvorni_sadrzaj>
    <derivirana_varijabla naziv="DomainObject.Predmet.SudioniciListNaziv_1">
      <item>FINANCIJSKA AGENCIJA, RC RIJEKA, PODRUŽNICA PULA, PULA</item>
      <item>SUPER GRILL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SUPER GRILL j.d.o.o. PULA, OIB 15392513327, Kosova 31,52100 Pula</item>
    </izvorni_sadrzaj>
    <derivirana_varijabla naziv="DomainObject.Predmet.SudioniciListAdressOIB_1">
      <item>FINANCIJSKA AGENCIJA, RC RIJEKA, PODRUŽNICA PULA, PULA, OIB 85821130368, Giardini 5,52100 Pula</item>
      <item>SUPER GRILL j.d.o.o. PULA, OIB 15392513327, Kosova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15392513327</item>
    </izvorni_sadrzaj>
    <derivirana_varijabla naziv="DomainObject.Predmet.SudioniciListNazivOIB_1">
      <item>, OIB 85821130368</item>
      <item>, OIB 15392513327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2017-01-30T08:15:00Z</dcterms:created>
  <dc:creator>Morena Brajuha</dc:creator>
  <dc:description/>
  <cp:keywords/>
  <cp:lastModifiedBy>Morena Brajuha</cp:lastModifiedBy>
  <cp:lastPrinted>2017-01-30T08:17:00Z</cp:lastPrinted>
  <dcterms:modified xmlns:xsi="http://www.w3.org/2001/XMLSchema-instance" xsi:type="dcterms:W3CDTF">2017-01-31T12:07:00Z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