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81e8" w14:paraId="29181e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E4795">
        <w:t>2554</w:t>
      </w:r>
      <w:r>
        <w:t>/2015</w:t>
      </w:r>
      <w:r w:rsidR="005E2956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E4795" w:rsidRPr="002E4795">
        <w:t>GIGART d.o.o. iz Zagreba, Avenija Marina Držića 4, OIB:91129728297</w:t>
      </w:r>
      <w:r>
        <w:t xml:space="preserve">, dana  </w:t>
      </w:r>
      <w:r w:rsidR="002E4795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E4795" w:rsidRPr="002E4795">
        <w:t>GIGART d.o.o. iz Zagreba, Avenija Marina Držića 4, OIB:91129728297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2E4795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</w:t>
      </w:r>
      <w:r w:rsidR="00462128">
        <w:t>IGOR RADELIĆ iz Zagreba, Kornatska 1, OIB:</w:t>
      </w:r>
      <w:r w:rsidR="00462128" w:rsidRPr="00462128">
        <w:t>94192738867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E4795" w:rsidRPr="002E4795">
        <w:t>GIGART d.o.o. iz Zagreba, Avenija Marina Držića 4, OIB:91129728297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2E4795">
        <w:t xml:space="preserve"> 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5E295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5E2956" w:rsidP="005E2956" w:rsidR="005E2956">
      <w:pPr>
        <w:pStyle w:val="Bezproreda"/>
        <w:jc w:val="right"/>
      </w:pPr>
      <w:r>
        <w:t>Za točnost otpravka-ovlašteni službenik:</w:t>
      </w:r>
    </w:p>
    <w:p w:rsidRDefault="005E2956" w:rsidP="005E2956" w:rsidR="005E2956">
      <w:pPr>
        <w:pStyle w:val="Bezproreda"/>
        <w:jc w:val="right"/>
      </w:pPr>
      <w:r>
        <w:t xml:space="preserve">Tanja Štraubert </w:t>
      </w:r>
    </w:p>
    <w:sectPr w:rsidSect="00EF1FD3" w:rsidR="005E295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20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2E4795" w:rsidRPr="002E4795">
          <w:t>2554/2015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7FA7"/>
    <w:rsid w:val="00047C0E"/>
    <w:rsid w:val="000C0202"/>
    <w:rsid w:val="001371FB"/>
    <w:rsid w:val="001B21A7"/>
    <w:rsid w:val="001B22F8"/>
    <w:rsid w:val="002E4795"/>
    <w:rsid w:val="003A3366"/>
    <w:rsid w:val="00462128"/>
    <w:rsid w:val="004E266D"/>
    <w:rsid w:val="005E2956"/>
    <w:rsid w:val="00677951"/>
    <w:rsid w:val="00AA7B27"/>
    <w:rsid w:val="00AE11D4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E2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E2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St-2554/2015</izvorni_sadrzaj>
    <derivirana_varijabla naziv="DomainObject.Predmet.OznakaBroj_1">St-2554/2015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GIGART d.o.o. zastupanog po punomoćniku Jordan Rodić</izvorni_sadrzaj>
    <derivirana_varijabla naziv="DomainObject.Predmet.ProtustrankaFormated_1">  GIGART d.o.o. zastupanog po punomoćniku Jordan Rodić</derivirana_varijabla>
  </DomainObject.Predmet.ProtustrankaFormated>
  <DomainObject.Predmet.ProtustrankaFormatedOIB>
    <izvorni_sadrzaj>  GIGART d.o.o., OIB 91129728297 zastupanog po punomoćniku Jordan Rodić</izvorni_sadrzaj>
    <derivirana_varijabla naziv="DomainObject.Predmet.ProtustrankaFormatedOIB_1">  GIGART d.o.o., OIB 91129728297 zastupanog po punomoćniku Jordan Rodić</derivirana_varijabla>
  </DomainObject.Predmet.ProtustrankaFormatedOIB>
  <DomainObject.Predmet.ProtustrankaFormatedWithAdress>
    <izvorni_sadrzaj> GIGART d.o.o., Avenija Marina Držića 4, 10000 Zagreb zastupanog po punomoćniku Jordan Rodić</izvorni_sadrzaj>
    <derivirana_varijabla naziv="DomainObject.Predmet.ProtustrankaFormatedWithAdress_1"> GIGART d.o.o., Avenija Marina Držića 4, 10000 Zagreb zastupanog po punomoćniku Jordan Rodić</derivirana_varijabla>
  </DomainObject.Predmet.ProtustrankaFormatedWithAdress>
  <DomainObject.Predmet.ProtustrankaFormatedWithAdressOIB>
    <izvorni_sadrzaj> GIGART d.o.o., OIB 91129728297, Avenija Marina Držića 4, 10000 Zagreb zastupanog po punomoćniku Jordan Rodić</izvorni_sadrzaj>
    <derivirana_varijabla naziv="DomainObject.Predmet.ProtustrankaFormatedWithAdressOIB_1"> GIGART d.o.o., OIB 91129728297, Avenija Marina Držića 4, 10000 Zagreb zastupanog po punomoćniku Jordan Rodić</derivirana_varijabla>
  </DomainObject.Predmet.ProtustrankaFormatedWithAdressOIB>
  <DomainObject.Predmet.ProtustrankaWithAdress>
    <izvorni_sadrzaj>GIGART d.o.o. Avenija Marina Držića 4, 10000 Zagreb</izvorni_sadrzaj>
    <derivirana_varijabla naziv="DomainObject.Predmet.ProtustrankaWithAdress_1">GIGART d.o.o. Avenija Marina Držića 4, 10000 Zagreb</derivirana_varijabla>
  </DomainObject.Predmet.ProtustrankaWithAdress>
  <DomainObject.Predmet.ProtustrankaWithAdressOIB>
    <izvorni_sadrzaj>GIGART d.o.o., OIB 91129728297, Avenija Marina Držića 4, 10000 Zagreb</izvorni_sadrzaj>
    <derivirana_varijabla naziv="DomainObject.Predmet.ProtustrankaWithAdressOIB_1">GIGART d.o.o., OIB 91129728297, Avenija Marina Držića 4, 10000 Zagreb</derivirana_varijabla>
  </DomainObject.Predmet.ProtustrankaWithAdressOIB>
  <DomainObject.Predmet.ProtustrankaNazivFormated>
    <izvorni_sadrzaj>GIGART d.o.o.</izvorni_sadrzaj>
    <derivirana_varijabla naziv="DomainObject.Predmet.ProtustrankaNazivFormated_1">GIGART d.o.o.</derivirana_varijabla>
  </DomainObject.Predmet.ProtustrankaNazivFormated>
  <DomainObject.Predmet.ProtustrankaNazivFormatedOIB>
    <izvorni_sadrzaj>GIGART d.o.o., OIB 91129728297</izvorni_sadrzaj>
    <derivirana_varijabla naziv="DomainObject.Predmet.ProtustrankaNazivFormatedOIB_1">GIGART d.o.o., OIB 91129728297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GIGART d.o.o. zastupanog po punomoćniku Jordan Rodić</item>
    </izvorni_sadrzaj>
    <derivirana_varijabla naziv="DomainObject.Predmet.ProtuStrankaListFormated_1">
      <item>GIGART d.o.o. zastupanog po punomoćniku Jordan Rodić</item>
    </derivirana_varijabla>
  </DomainObject.Predmet.ProtuStrankaListFormated>
  <DomainObject.Predmet.ProtuStrankaListFormatedOIB>
    <izvorni_sadrzaj>
      <item>GIGART d.o.o., OIB 91129728297 zastupanog po punomoćniku Jordan Rodić</item>
    </izvorni_sadrzaj>
    <derivirana_varijabla naziv="DomainObject.Predmet.ProtuStrankaListFormatedOIB_1">
      <item>GIGART d.o.o., OIB 91129728297 zastupanog po punomoćniku Jordan Rodić</item>
    </derivirana_varijabla>
  </DomainObject.Predmet.ProtuStrankaListFormatedOIB>
  <DomainObject.Predmet.ProtuStrankaListFormatedWithAdress>
    <izvorni_sadrzaj>
      <item>GIGART d.o.o., Avenija Marina Držića 4, 10000 Zagreb zastupanog po punomoćniku Jordan Rodić</item>
    </izvorni_sadrzaj>
    <derivirana_varijabla naziv="DomainObject.Predmet.ProtuStrankaListFormatedWithAdress_1">
      <item>GIGART d.o.o., Avenija Marina Držića 4, 10000 Zagreb zastupanog po punomoćniku Jordan Rodić</item>
    </derivirana_varijabla>
  </DomainObject.Predmet.ProtuStrankaListFormatedWithAdress>
  <DomainObject.Predmet.ProtuStrankaListFormatedWithAdressOIB>
    <izvorni_sadrzaj>
      <item>GIGART d.o.o., OIB 91129728297, Avenija Marina Držića 4, 10000 Zagreb zastupanog po punomoćniku Jordan Rodić</item>
    </izvorni_sadrzaj>
    <derivirana_varijabla naziv="DomainObject.Predmet.ProtuStrankaListFormatedWithAdressOIB_1">
      <item>GIGART d.o.o., OIB 91129728297, Avenija Marina Držića 4, 10000 Zagreb zastupanog po punomoćniku Jordan Rodić</item>
    </derivirana_varijabla>
  </DomainObject.Predmet.ProtuStrankaListFormatedWithAdressOIB>
  <DomainObject.Predmet.ProtuStrankaListNazivFormated>
    <izvorni_sadrzaj>
      <item>GIGART d.o.o.</item>
    </izvorni_sadrzaj>
    <derivirana_varijabla naziv="DomainObject.Predmet.ProtuStrankaListNazivFormated_1">
      <item>GIGART d.o.o.</item>
    </derivirana_varijabla>
  </DomainObject.Predmet.ProtuStrankaListNazivFormated>
  <DomainObject.Predmet.ProtuStrankaListNazivFormatedOIB>
    <izvorni_sadrzaj>
      <item>GIGART d.o.o., OIB 91129728297</item>
    </izvorni_sadrzaj>
    <derivirana_varijabla naziv="DomainObject.Predmet.ProtuStrankaListNazivFormatedOIB_1">
      <item>GIGART d.o.o., OIB 91129728297</item>
    </derivirana_varijabla>
  </DomainObject.Predmet.ProtuStrankaListNazivFormatedOIB>
  <DomainObject.Predmet.OstaliListFormated>
    <izvorni_sadrzaj>
      <item>Igor Radelić</item>
      <item>Jordan Rodić punomoćnik sudionika u postupku GIGART d.o.o.</item>
    </izvorni_sadrzaj>
    <derivirana_varijabla naziv="DomainObject.Predmet.OstaliListFormated_1">
      <item>Igor Radelić</item>
      <item>Jordan Rodić punomoćnik sudionika u postupku GIGART d.o.o.</item>
    </derivirana_varijabla>
  </DomainObject.Predmet.OstaliListFormated>
  <DomainObject.Predmet.OstaliListFormatedOIB>
    <izvorni_sadrzaj>
      <item>Igor Radelić, OIB 94192738867</item>
      <item>Jordan Rodić, OIB 46877466906 punomoćnik sudionika u postupku GIGART d.o.o.</item>
    </izvorni_sadrzaj>
    <derivirana_varijabla naziv="DomainObject.Predmet.OstaliListFormatedOIB_1">
      <item>Igor Radelić, OIB 94192738867</item>
      <item>Jordan Rodić, OIB 46877466906 punomoćnik sudionika u postupku GIGART d.o.o.</item>
    </derivirana_varijabla>
  </DomainObject.Predmet.OstaliListFormatedOIB>
  <DomainObject.Predmet.OstaliListFormatedWithAdress>
    <izvorni_sadrzaj>
      <item>Igor Radelić, Kornatska 1, 10000 Zagreb</item>
      <item>Jordan Rodić, Ulica 43. Istarske Divizije 12, 52100 Pula punomoćnik sudionika u postupku GIGART d.o.o.</item>
    </izvorni_sadrzaj>
    <derivirana_varijabla naziv="DomainObject.Predmet.OstaliListFormatedWithAdress_1">
      <item>Igor Radelić, Kornatska 1, 10000 Zagreb</item>
      <item>Jordan Rodić, Ulica 43. Istarske Divizije 12, 52100 Pula punomoćnik sudionika u postupku GIGART d.o.o.</item>
    </derivirana_varijabla>
  </DomainObject.Predmet.OstaliListFormatedWithAdress>
  <DomainObject.Predmet.OstaliListFormatedWithAdressOIB>
    <izvorni_sadrzaj>
      <item>Igor Radelić, OIB 94192738867, Kornatska 1, 10000 Zagreb</item>
      <item>Jordan Rodić, OIB 46877466906, Ulica 43. Istarske Divizije 12, 52100 Pula punomoćnik sudionika u postupku GIGART d.o.o.</item>
    </izvorni_sadrzaj>
    <derivirana_varijabla naziv="DomainObject.Predmet.OstaliListFormatedWithAdressOIB_1">
      <item>Igor Radelić, OIB 94192738867, Kornatska 1, 10000 Zagreb</item>
      <item>Jordan Rodić, OIB 46877466906, Ulica 43. Istarske Divizije 12, 52100 Pula punomoćnik sudionika u postupku GIGART d.o.o.</item>
    </derivirana_varijabla>
  </DomainObject.Predmet.OstaliListFormatedWithAdressOIB>
  <DomainObject.Predmet.OstaliListNazivFormated>
    <izvorni_sadrzaj>
      <item>Igor Radelić</item>
      <item>Jordan Rodić</item>
    </izvorni_sadrzaj>
    <derivirana_varijabla naziv="DomainObject.Predmet.OstaliListNazivFormated_1">
      <item>Igor Radelić</item>
      <item>Jordan Rodić</item>
    </derivirana_varijabla>
  </DomainObject.Predmet.OstaliListNazivFormated>
  <DomainObject.Predmet.OstaliListNazivFormatedOIB>
    <izvorni_sadrzaj>
      <item>Igor Radelić, OIB 94192738867</item>
      <item>Jordan Rodić, OIB 46877466906</item>
    </izvorni_sadrzaj>
    <derivirana_varijabla naziv="DomainObject.Predmet.OstaliListNazivFormatedOIB_1">
      <item>Igor Radelić, OIB 94192738867</item>
      <item>Jordan Rodić, OIB 46877466906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GIGART d.o.o.</izvorni_sadrzaj>
    <derivirana_varijabla naziv="DomainObject.Predmet.ProtustrankaIDrugi_1">GIGART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GIGART d.o.o., OIB 91129728297, Avenija Marina Držića 4, 10000 Zagreb</izvorni_sadrzaj>
    <derivirana_varijabla naziv="DomainObject.Predmet.ProtustrankaIDrugiAdressOIB_1">GIGART d.o.o., OIB 91129728297,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GIGART d.o.o.</item>
      <item>Igor Radelić</item>
      <item>Jordan Rodić</item>
    </izvorni_sadrzaj>
    <derivirana_varijabla naziv="DomainObject.Predmet.SudioniciListNaziv_1">
      <item>FINA Regionalni centar Zagreb</item>
      <item>GIGART d.o.o.</item>
      <item>Igor Radelić</item>
      <item>Jordan Rodić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GIGART d.o.o., OIB 91129728297, Avenija Marina Držića 4,10000 Zagreb</item>
      <item>Igor Radelić, OIB 94192738867, Kornatska 1,10000 Zagreb</item>
      <item>Jordan Rodić, OIB 46877466906, Ulica 43. Istarske Divizije 12,52100 Pula</item>
    </izvorni_sadrzaj>
    <derivirana_varijabla naziv="DomainObject.Predmet.SudioniciListAdressOIB_1">
      <item>FINA Regionalni centar Zagreb, OIB 85821130368, Trg svibanjskih žrtava 1995. 1,10000 Zagreb</item>
      <item>GIGART d.o.o., OIB 91129728297, Avenija Marina Držića 4,10000 Zagreb</item>
      <item>Igor Radelić, OIB 94192738867, Kornatska 1,10000 Zagreb</item>
      <item>Jordan Rodić, OIB 46877466906, Ulica 43. Istarske Divizije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91129728297</item>
      <item>, OIB 94192738867</item>
      <item>, OIB 46877466906</item>
    </izvorni_sadrzaj>
    <derivirana_varijabla naziv="DomainObject.Predmet.SudioniciListNazivOIB_1">
      <item>, OIB 85821130368</item>
      <item>, OIB 91129728297</item>
      <item>, OIB 94192738867</item>
      <item>, OIB 46877466906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1992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2016-04-19T12:35:00Z</dcterms:created>
  <dc:creator>Sandra Rotar Vogrin</dc:creator>
  <cp:lastModifiedBy>Tanja Štraubert</cp:lastModifiedBy>
  <cp:lastPrinted>2016-04-20T09:41:00Z</cp:lastPrinted>
  <dcterms:modified xmlns:xsi="http://www.w3.org/2001/XMLSchema-instance" xsi:type="dcterms:W3CDTF">2016-04-20T09:41:00Z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