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f2cd" w14:paraId="c87f2cd" w:rsidRDefault="007F061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061E" w:rsidP="007F061E" w:rsidR="00AE649C">
      <w:pPr>
        <w:pStyle w:val="Bezproreda"/>
      </w:pPr>
      <w:r>
        <w:t xml:space="preserve">      Republika Hrvatska</w:t>
      </w:r>
    </w:p>
    <w:p w:rsidRDefault="007F061E" w:rsidP="007F061E" w:rsidR="007F061E">
      <w:pPr>
        <w:pStyle w:val="Bezproreda"/>
      </w:pPr>
      <w:r>
        <w:t>Trgovački sud u Bjelovaru</w:t>
      </w:r>
    </w:p>
    <w:p w:rsidRDefault="007F061E" w:rsidP="007F061E" w:rsidR="007F061E">
      <w:pPr>
        <w:pStyle w:val="Bezproreda"/>
        <w:spacing w:after="0"/>
      </w:pPr>
      <w:r w:rsidRPr="007F061E">
        <w:rPr>
          <w:sz w:val="18"/>
          <w:szCs w:val="18"/>
        </w:rPr>
        <w:t xml:space="preserve">Bjelovar, Šetalište dr. I. </w:t>
      </w:r>
      <w:proofErr w:type="spellStart"/>
      <w:r w:rsidRPr="007F061E">
        <w:rPr>
          <w:sz w:val="18"/>
          <w:szCs w:val="18"/>
        </w:rPr>
        <w:t>Lebovića</w:t>
      </w:r>
      <w:proofErr w:type="spellEnd"/>
      <w:r w:rsidRPr="007F061E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7F061E" w:rsidP="007F061E" w:rsidR="007F061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St-715/2018-2</w:t>
      </w:r>
    </w:p>
    <w:p w:rsidRDefault="007F061E" w:rsidP="007F061E" w:rsidR="007F061E">
      <w:pPr>
        <w:ind w:firstLine="5245"/>
        <w:jc w:val="both"/>
        <w:rPr>
          <w:lang w:val="hr-HR"/>
        </w:rPr>
      </w:pPr>
    </w:p>
    <w:p w:rsidRDefault="007F061E" w:rsidP="007F061E" w:rsidR="007F061E">
      <w:pPr>
        <w:rPr>
          <w:lang w:val="hr-HR"/>
        </w:rPr>
      </w:pPr>
    </w:p>
    <w:p w:rsidRDefault="007F061E" w:rsidP="007F061E" w:rsidR="007F061E">
      <w:pPr>
        <w:rPr>
          <w:lang w:val="hr-HR"/>
        </w:rPr>
      </w:pPr>
    </w:p>
    <w:p w:rsidRDefault="007F061E" w:rsidP="007F061E" w:rsidR="007F061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F061E" w:rsidP="007F061E" w:rsidR="007F061E">
      <w:pPr>
        <w:jc w:val="center"/>
        <w:rPr>
          <w:lang w:val="hr-HR"/>
        </w:rPr>
      </w:pPr>
    </w:p>
    <w:p w:rsidRDefault="007F061E" w:rsidP="007F061E" w:rsidR="007F061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V.V.F. VALENTINO društvo s ograničenom odgovornošću za trgovinu i usluge, Virovitica, Ulica Poduzetnička zona II 18, MBS: 130047030, OIB: 91328527501, koji se vodi kod ovoga suda pod poslovnim brojem St-715/2018, temeljem odredbe čl.430., 431. i 434. Stečajnog zakona (Narodne novine br. 71/15 i 104/17), objavljuje:</w:t>
      </w:r>
    </w:p>
    <w:p w:rsidRDefault="007F061E" w:rsidP="007F061E" w:rsidR="007F061E">
      <w:pPr>
        <w:jc w:val="both"/>
        <w:rPr>
          <w:lang w:val="hr-HR"/>
        </w:rPr>
      </w:pPr>
    </w:p>
    <w:p w:rsidRDefault="007F061E" w:rsidP="007F061E" w:rsidR="007F061E">
      <w:pPr>
        <w:jc w:val="both"/>
        <w:rPr>
          <w:lang w:val="hr-HR"/>
        </w:rPr>
      </w:pPr>
      <w:r>
        <w:rPr>
          <w:lang w:val="hr-HR"/>
        </w:rPr>
        <w:t xml:space="preserve">1. Na dan 13. kolovoza 2018. dužnik u Očevidniku redoslijeda osnova za plaćanje ima evidentirane neizvršene osnove za plaćanje u ukupnom iznosu od 272.928,72 kn, u koji iznos je uračunata kamata i naknada Financijske agencije za provedbu ovrhe na novčanim sredstvima.  </w:t>
      </w:r>
    </w:p>
    <w:p w:rsidRDefault="007F061E" w:rsidP="007F061E" w:rsidR="007F061E">
      <w:pPr>
        <w:jc w:val="both"/>
        <w:rPr>
          <w:lang w:val="hr-HR"/>
        </w:rPr>
      </w:pPr>
    </w:p>
    <w:p w:rsidRDefault="007F061E" w:rsidP="007F061E" w:rsidR="007F061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Valentino </w:t>
      </w:r>
      <w:proofErr w:type="spellStart"/>
      <w:r>
        <w:rPr>
          <w:lang w:val="hr-HR"/>
        </w:rPr>
        <w:t>Francesco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Vertua</w:t>
      </w:r>
      <w:proofErr w:type="spellEnd"/>
      <w:r>
        <w:rPr>
          <w:lang w:val="hr-HR"/>
        </w:rPr>
        <w:t>, Virovitica, Ulica Vladimira Nazora 3, OIB: 59130551564, da u roku od 15 dana od objave ovog oglasa na mrežnoj stranici e-Oglasna ploča Trgovačkog suda u Bjelovaru podnese sudu javnobilježnički ovjerovljen popis imovine i obveza na propisanom obrascu.</w:t>
      </w:r>
    </w:p>
    <w:p w:rsidRDefault="007F061E" w:rsidP="007F061E" w:rsidR="007F061E">
      <w:pPr>
        <w:jc w:val="both"/>
        <w:rPr>
          <w:lang w:val="hr-HR"/>
        </w:rPr>
      </w:pPr>
    </w:p>
    <w:p w:rsidRDefault="007F061E" w:rsidP="007F061E" w:rsidR="007F061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F061E" w:rsidP="007F061E" w:rsidR="007F061E">
      <w:pPr>
        <w:jc w:val="both"/>
        <w:rPr>
          <w:lang w:val="hr-HR"/>
        </w:rPr>
      </w:pPr>
    </w:p>
    <w:p w:rsidRDefault="007F061E" w:rsidP="007F061E" w:rsidR="007F061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F061E" w:rsidP="007F061E" w:rsidR="007F061E">
      <w:pPr>
        <w:jc w:val="both"/>
        <w:rPr>
          <w:lang w:val="hr-HR"/>
        </w:rPr>
      </w:pPr>
    </w:p>
    <w:p w:rsidRDefault="007F061E" w:rsidP="007F061E" w:rsidR="007F061E">
      <w:pPr>
        <w:jc w:val="center"/>
        <w:rPr>
          <w:lang w:val="hr-HR"/>
        </w:rPr>
      </w:pPr>
      <w:r>
        <w:rPr>
          <w:lang w:val="hr-HR"/>
        </w:rPr>
        <w:t xml:space="preserve">Bjelovar, 10. rujna 2018.          </w:t>
      </w:r>
    </w:p>
    <w:p w:rsidRDefault="007F061E" w:rsidP="007F061E" w:rsidR="007F061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F061E" w:rsidP="007F061E" w:rsidR="007F061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F061E" w:rsidP="007F061E" w:rsidR="007F061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F061E" w:rsidP="007F061E" w:rsidR="007F061E">
      <w:pPr>
        <w:rPr>
          <w:lang w:val="hr-HR"/>
        </w:rPr>
      </w:pPr>
    </w:p>
    <w:p w:rsidRDefault="007F061E" w:rsidP="007F061E" w:rsidR="007F061E">
      <w:pPr>
        <w:rPr>
          <w:lang w:val="hr-HR"/>
        </w:rPr>
      </w:pPr>
    </w:p>
    <w:p w:rsidRDefault="007F061E" w:rsidP="007F061E" w:rsidR="007F061E">
      <w:pPr>
        <w:rPr>
          <w:rFonts w:cs="Arial" w:hAnsi="Arial" w:ascii="Arial"/>
          <w:noProof/>
          <w:lang w:val="hr-HR"/>
        </w:rPr>
      </w:pPr>
    </w:p>
    <w:p w:rsidRDefault="007F061E" w:rsidP="007F061E" w:rsidR="007F061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61E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061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061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82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St-715/2018-2</izvorni_sadrzaj>
    <derivirana_varijabla naziv="DomainObject.Oznaka_1">St-715/2018-2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St-715/2018</izvorni_sadrzaj>
    <derivirana_varijabla naziv="DomainObject.Predmet.OznakaBroj_1">St-715/2018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V.V.F. VALENTINO društvo s ograničenom odgovornošću za trgovinu i usluge</izvorni_sadrzaj>
    <derivirana_varijabla naziv="DomainObject.Predmet.ProtustrankaFormated_1">  V.V.F. VALENTINO društvo s ograničenom odgovornošću za trgovinu i usluge</derivirana_varijabla>
  </DomainObject.Predmet.ProtustrankaFormated>
  <DomainObject.Predmet.ProtustrankaFormatedOIB>
    <izvorni_sadrzaj>  V.V.F. VALENTINO društvo s ograničenom odgovornošću za trgovinu i usluge, OIB 91328527501</izvorni_sadrzaj>
    <derivirana_varijabla naziv="DomainObject.Predmet.ProtustrankaFormatedOIB_1">  V.V.F. VALENTINO društvo s ograničenom odgovornošću za trgovinu i usluge, OIB 91328527501</derivirana_varijabla>
  </DomainObject.Predmet.ProtustrankaFormatedOIB>
  <DomainObject.Predmet.ProtustrankaFormatedWithAdress>
    <izvorni_sadrzaj> V.V.F. VALENTINO društvo s ograničenom odgovornošću za trgovinu i usluge, Ulica Poduzetnička zona II 18, 33000 Virovitica</izvorni_sadrzaj>
    <derivirana_varijabla naziv="DomainObject.Predmet.ProtustrankaFormatedWithAdress_1"> V.V.F. VALENTINO društvo s ograničenom odgovornošću za trgovinu i usluge, Ulica Poduzetnička zona II 18, 33000 Virovitica</derivirana_varijabla>
  </DomainObject.Predmet.ProtustrankaFormatedWithAdress>
  <DomainObject.Predmet.ProtustrankaFormatedWithAdressOIB>
    <izvorni_sadrzaj> V.V.F. VALENTINO društvo s ograničenom odgovornošću za trgovinu i usluge, OIB 91328527501, Ulica Poduzetnička zona II 18, 33000 Virovitica</izvorni_sadrzaj>
    <derivirana_varijabla naziv="DomainObject.Predmet.ProtustrankaFormatedWithAdressOIB_1"> V.V.F. VALENTINO društvo s ograničenom odgovornošću za trgovinu i usluge, OIB 91328527501, Ulica Poduzetnička zona II 18, 33000 Virovitica</derivirana_varijabla>
  </DomainObject.Predmet.ProtustrankaFormatedWithAdressOIB>
  <DomainObject.Predmet.ProtustrankaWithAdress>
    <izvorni_sadrzaj>V.V.F. VALENTINO društvo s ograničenom odgovornošću za trgovinu i usluge Ulica Poduzetnička zona II 18, 33000 Virovitica</izvorni_sadrzaj>
    <derivirana_varijabla naziv="DomainObject.Predmet.ProtustrankaWithAdress_1">V.V.F. VALENTINO društvo s ograničenom odgovornošću za trgovinu i usluge Ulica Poduzetnička zona II 18, 33000 Virovitica</derivirana_varijabla>
  </DomainObject.Predmet.ProtustrankaWithAdress>
  <DomainObject.Predmet.ProtustrankaWithAdressOIB>
    <izvorni_sadrzaj>V.V.F. VALENTINO društvo s ograničenom odgovornošću za trgovinu i usluge, OIB 91328527501, Ulica Poduzetnička zona II 18, 33000 Virovitica</izvorni_sadrzaj>
    <derivirana_varijabla naziv="DomainObject.Predmet.ProtustrankaWithAdressOIB_1">V.V.F. VALENTINO društvo s ograničenom odgovornošću za trgovinu i usluge, OIB 91328527501, Ulica Poduzetnička zona II 18, 33000 Virovitica</derivirana_varijabla>
  </DomainObject.Predmet.ProtustrankaWithAdressOIB>
  <DomainObject.Predmet.ProtustrankaNazivFormated>
    <izvorni_sadrzaj>V.V.F. VALENTINO društvo s ograničenom odgovornošću za trgovinu i usluge</izvorni_sadrzaj>
    <derivirana_varijabla naziv="DomainObject.Predmet.ProtustrankaNazivFormated_1">V.V.F. VALENTINO društvo s ograničenom odgovornošću za trgovinu i usluge</derivirana_varijabla>
  </DomainObject.Predmet.ProtustrankaNazivFormated>
  <DomainObject.Predmet.ProtustrankaNazivFormatedOIB>
    <izvorni_sadrzaj>V.V.F. VALENTINO društvo s ograničenom odgovornošću za trgovinu i usluge, OIB 91328527501</izvorni_sadrzaj>
    <derivirana_varijabla naziv="DomainObject.Predmet.ProtustrankaNazivFormatedOIB_1">V.V.F. VALENTINO društvo s ograničenom odgovornošću za trgovinu i usluge, OIB 91328527501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V.V.F. VALENTINO društvo s ograničenom odgovornošću za trgovinu i usluge</item>
    </izvorni_sadrzaj>
    <derivirana_varijabla naziv="DomainObject.Predmet.ProtuStrankaListFormated_1">
      <item>V.V.F. VALENTINO društvo s ograničenom odgovornošću za trgovinu i usluge</item>
    </derivirana_varijabla>
  </DomainObject.Predmet.ProtuStrankaListFormated>
  <DomainObject.Predmet.ProtuStrankaListFormatedOIB>
    <izvorni_sadrzaj>
      <item>V.V.F. VALENTINO društvo s ograničenom odgovornošću za trgovinu i usluge, OIB 91328527501</item>
    </izvorni_sadrzaj>
    <derivirana_varijabla naziv="DomainObject.Predmet.ProtuStrankaListFormatedOIB_1">
      <item>V.V.F. VALENTINO društvo s ograničenom odgovornošću za trgovinu i usluge, OIB 91328527501</item>
    </derivirana_varijabla>
  </DomainObject.Predmet.ProtuStrankaListFormatedOIB>
  <DomainObject.Predmet.ProtuStrankaListFormatedWithAdress>
    <izvorni_sadrzaj>
      <item>V.V.F. VALENTINO društvo s ograničenom odgovornošću za trgovinu i usluge, Ulica Poduzetnička zona II 18, 33000 Virovitica</item>
    </izvorni_sadrzaj>
    <derivirana_varijabla naziv="DomainObject.Predmet.ProtuStrankaListFormatedWithAdress_1">
      <item>V.V.F. VALENTINO društvo s ograničenom odgovornošću za trgovinu i usluge, Ulica Poduzetnička zona II 18, 33000 Virovitica</item>
    </derivirana_varijabla>
  </DomainObject.Predmet.ProtuStrankaListFormatedWithAdress>
  <DomainObject.Predmet.ProtuStrankaListFormatedWithAdressOIB>
    <izvorni_sadrzaj>
      <item>V.V.F. VALENTINO društvo s ograničenom odgovornošću za trgovinu i usluge, OIB 91328527501, Ulica Poduzetnička zona II 18, 33000 Virovitica</item>
    </izvorni_sadrzaj>
    <derivirana_varijabla naziv="DomainObject.Predmet.ProtuStrankaListFormatedWithAdressOIB_1">
      <item>V.V.F. VALENTINO društvo s ograničenom odgovornošću za trgovinu i usluge, OIB 91328527501, Ulica Poduzetnička zona II 18, 33000 Virovitica</item>
    </derivirana_varijabla>
  </DomainObject.Predmet.ProtuStrankaListFormatedWithAdressOIB>
  <DomainObject.Predmet.ProtuStrankaListNazivFormated>
    <izvorni_sadrzaj>
      <item>V.V.F. VALENTINO društvo s ograničenom odgovornošću za trgovinu i usluge</item>
    </izvorni_sadrzaj>
    <derivirana_varijabla naziv="DomainObject.Predmet.ProtuStrankaListNazivFormated_1">
      <item>V.V.F. VALENTINO društvo s ograničenom odgovornošću za trgovinu i usluge</item>
    </derivirana_varijabla>
  </DomainObject.Predmet.ProtuStrankaListNazivFormated>
  <DomainObject.Predmet.ProtuStrankaListNazivFormatedOIB>
    <izvorni_sadrzaj>
      <item>V.V.F. VALENTINO društvo s ograničenom odgovornošću za trgovinu i usluge, OIB 91328527501</item>
    </izvorni_sadrzaj>
    <derivirana_varijabla naziv="DomainObject.Predmet.ProtuStrankaListNazivFormatedOIB_1">
      <item>V.V.F. VALENTINO društvo s ograničenom odgovornošću za trgovinu i usluge, OIB 91328527501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St-715/2018-2</izvorni_sadrzaj>
    <derivirana_varijabla naziv="DomainObject.PoslovniBrojDokumenta_1">St-715/2018-2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V.V.F. VALENTINO društvo s ograničenom odgovornošću za trgovinu i usluge</izvorni_sadrzaj>
    <derivirana_varijabla naziv="DomainObject.Predmet.ProtustrankaIDrugi_1">V.V.F. VALENTINO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V.V.F. VALENTINO društvo s ograničenom odgovornošću za trgovinu i usluge, OIB 91328527501, Ulica Poduzetnička zona II 18, 33000 Virovitica</izvorni_sadrzaj>
    <derivirana_varijabla naziv="DomainObject.Predmet.ProtustrankaIDrugiAdressOIB_1">V.V.F. VALENTINO društvo s ograničenom odgovornošću za trgovinu i usluge, OIB 91328527501, Ulica Poduzetnička zona II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V.V.F. VALENTINO društvo s ograničenom odgovornošću za trgovinu i usluge</item>
    </izvorni_sadrzaj>
    <derivirana_varijabla naziv="DomainObject.Predmet.SudioniciListNaziv_1">
      <item>FINANCIJSKA AGENCIJA, RC ZAGREB, Podružnica Bjelovar</item>
      <item>V.V.F. VALENTINO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V.V.F. VALENTINO društvo s ograničenom odgovornošću za trgovinu i usluge, OIB 91328527501, Ulica Poduzetnička zona II 18,33000 Virovitica</item>
    </izvorni_sadrzaj>
    <derivirana_varijabla naziv="DomainObject.Predmet.SudioniciListAdressOIB_1">
      <item>FINANCIJSKA AGENCIJA, RC ZAGREB, Podružnica Bjelovar, OIB 85821130368, F. Supila 4,43000 Bjelovar</item>
      <item>V.V.F. VALENTINO društvo s ograničenom odgovornošću za trgovinu i usluge, OIB 91328527501, Ulica Poduzetnička zona II 18,33000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2F92C-9F79-4617-BE4B-EF70AEF34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1758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2018-09-10T06:44:00Z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