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4f2249" w14:paraId="14f2249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88359B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88359B">
              <w:t>13</w:t>
            </w:r>
            <w:r w:rsidR="00340399" w:rsidRPr="0009785E">
              <w:t>/</w:t>
            </w:r>
            <w:r w:rsidR="002322F7" w:rsidRPr="0009785E">
              <w:t>201</w:t>
            </w:r>
            <w:r w:rsidR="0088359B">
              <w:t>9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8359B">
        <w:rPr>
          <w:rFonts w:eastAsia="Times New Roman" w:hAnsi="Times New Roman" w:ascii="Times New Roman"/>
          <w:color w:themeColor="text1" w:val="000000"/>
          <w:sz w:val="24"/>
          <w:szCs w:val="24"/>
        </w:rPr>
        <w:t>Ovo i ono j.d.o.o., Varaždin, Labinska 3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OIB: </w:t>
      </w:r>
      <w:r w:rsidR="0088359B" w:rsidRPr="0088359B">
        <w:rPr>
          <w:rFonts w:eastAsia="Times New Roman" w:hAnsi="Times New Roman" w:ascii="Times New Roman"/>
          <w:color w:themeColor="text1" w:val="000000"/>
          <w:sz w:val="24"/>
          <w:szCs w:val="24"/>
        </w:rPr>
        <w:t>59016917199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8359B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16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88359B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siječnja 2019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93263" w:rsidP="0009785E" w:rsidR="00E93263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8359B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88359B" w:rsidRPr="0088359B">
        <w:rPr>
          <w:rFonts w:eastAsia="Times New Roman" w:hAnsi="Times New Roman" w:ascii="Times New Roman"/>
          <w:color w:themeColor="text1" w:val="000000"/>
          <w:sz w:val="24"/>
          <w:szCs w:val="24"/>
        </w:rPr>
        <w:t>Ovo i ono j.d.o.o., Varaždin, Labinska 3, OIB: 59016917199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3263" w:rsidP="0009785E" w:rsidR="00E93263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8359B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13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veljače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</w:t>
      </w:r>
      <w:r w:rsidR="0072697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359B">
        <w:rPr>
          <w:rFonts w:eastAsia="Times New Roman" w:hAnsi="Times New Roman" w:ascii="Times New Roman"/>
          <w:sz w:val="24"/>
          <w:szCs w:val="24"/>
          <w:lang w:eastAsia="hr-HR"/>
        </w:rPr>
        <w:t>Marijan Šurina, Varaždin, Labinska 3</w:t>
      </w:r>
    </w:p>
    <w:p w:rsidRDefault="0088359B" w:rsidP="009F79AF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Addiko Bank</w:t>
      </w:r>
      <w:r w:rsidR="009F79AF" w:rsidRPr="009F79AF">
        <w:rPr>
          <w:rFonts w:eastAsia="Times New Roman" w:hAnsi="Times New Roman" w:ascii="Times New Roman"/>
          <w:sz w:val="24"/>
          <w:szCs w:val="24"/>
          <w:lang w:eastAsia="hr-HR"/>
        </w:rPr>
        <w:t xml:space="preserve"> d.d., Zagreb,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Slavonska avenija 6</w:t>
      </w:r>
      <w:r w:rsidR="009F79AF" w:rsidRPr="009F79A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88359B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359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8359B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120 dana u ukupnom iznosu od </w:t>
      </w:r>
      <w:r w:rsidR="0088359B">
        <w:rPr>
          <w:rFonts w:eastAsia="Times New Roman" w:hAnsi="Times New Roman" w:ascii="Times New Roman"/>
          <w:sz w:val="24"/>
          <w:szCs w:val="24"/>
          <w:lang w:eastAsia="hr-HR"/>
        </w:rPr>
        <w:t>56.769,00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88359B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16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88359B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siječnja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</w:t>
      </w:r>
      <w:r w:rsidR="0088359B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9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7C3C09" w:rsidR="0088359B">
      <w:pPr>
        <w:numPr>
          <w:ilvl w:val="0"/>
          <w:numId w:val="8"/>
        </w:numPr>
        <w:tabs>
          <w:tab w:pos="1395" w:val="clear"/>
          <w:tab w:pos="851" w:val="num"/>
        </w:tabs>
        <w:spacing w:lineRule="auto" w:line="240" w:after="0"/>
        <w:ind w:hanging="139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</w:t>
      </w:r>
      <w:r w:rsidR="0088359B">
        <w:rPr>
          <w:rFonts w:eastAsia="Times New Roman" w:hAnsi="Times New Roman" w:ascii="Times New Roman"/>
          <w:sz w:val="24"/>
          <w:szCs w:val="24"/>
          <w:lang w:eastAsia="hr-HR"/>
        </w:rPr>
        <w:t>odružnica Varaždin, A. Cesarca</w:t>
      </w:r>
    </w:p>
    <w:p w:rsidRDefault="0088359B" w:rsidP="007C3C09" w:rsidR="0088359B">
      <w:pPr>
        <w:numPr>
          <w:ilvl w:val="0"/>
          <w:numId w:val="8"/>
        </w:numPr>
        <w:tabs>
          <w:tab w:pos="1395" w:val="clear"/>
          <w:tab w:pos="851" w:val="num"/>
        </w:tabs>
        <w:spacing w:lineRule="auto" w:line="240" w:after="0"/>
        <w:ind w:hanging="139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359B">
        <w:rPr>
          <w:rFonts w:eastAsia="Times New Roman" w:hAnsi="Times New Roman" w:ascii="Times New Roman"/>
          <w:sz w:val="24"/>
          <w:szCs w:val="24"/>
          <w:lang w:eastAsia="hr-HR"/>
        </w:rPr>
        <w:t>direktor dužnika: Marijan Šurina, Varaždin, Labinska 3</w:t>
      </w:r>
    </w:p>
    <w:p w:rsidRDefault="0088359B" w:rsidP="007C3C09" w:rsidR="0088359B">
      <w:pPr>
        <w:numPr>
          <w:ilvl w:val="0"/>
          <w:numId w:val="8"/>
        </w:numPr>
        <w:tabs>
          <w:tab w:pos="1395" w:val="clear"/>
          <w:tab w:pos="851" w:val="num"/>
        </w:tabs>
        <w:spacing w:lineRule="auto" w:line="240" w:after="0"/>
        <w:ind w:hanging="139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359B">
        <w:rPr>
          <w:rFonts w:eastAsia="Times New Roman" w:hAnsi="Times New Roman" w:ascii="Times New Roman"/>
          <w:sz w:val="24"/>
          <w:szCs w:val="24"/>
          <w:lang w:eastAsia="hr-HR"/>
        </w:rPr>
        <w:t xml:space="preserve">Addiko Bank d.d., Zagreb, Slavonska avenija 6 </w:t>
      </w:r>
    </w:p>
    <w:p w:rsidRDefault="00316B1E" w:rsidP="007C3C09" w:rsidR="00316B1E" w:rsidRPr="0088359B">
      <w:pPr>
        <w:numPr>
          <w:ilvl w:val="0"/>
          <w:numId w:val="8"/>
        </w:numPr>
        <w:tabs>
          <w:tab w:pos="1395" w:val="clear"/>
          <w:tab w:pos="851" w:val="num"/>
        </w:tabs>
        <w:spacing w:lineRule="auto" w:line="240" w:after="0"/>
        <w:ind w:hanging="139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359B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7C3C09" w:rsidR="0009785E" w:rsidRPr="00316B1E">
      <w:pPr>
        <w:numPr>
          <w:ilvl w:val="0"/>
          <w:numId w:val="8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E6436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4F20AE" w:rsidRPr="004F20AE">
      <w:rPr>
        <w:rFonts w:hAnsi="Times New Roman" w:ascii="Times New Roman"/>
        <w:bCs/>
        <w:noProof/>
        <w:sz w:val="24"/>
        <w:szCs w:val="24"/>
      </w:rPr>
      <w:t>Poslovni broj: 10 St-13/2019-3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F20A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EBE3BC0"/>
    <w:multiLevelType w:val="hybridMultilevel"/>
    <w:tmpl w:val="037C2DE0"/>
    <w:lvl w:tplc="646295BE" w:ilvl="0">
      <w:start w:val="1"/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4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21E8A"/>
    <w:rsid w:val="00166DE1"/>
    <w:rsid w:val="00187255"/>
    <w:rsid w:val="00194888"/>
    <w:rsid w:val="001D0A08"/>
    <w:rsid w:val="001F6DF0"/>
    <w:rsid w:val="00230D9D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4F20AE"/>
    <w:rsid w:val="00501147"/>
    <w:rsid w:val="00513553"/>
    <w:rsid w:val="00514316"/>
    <w:rsid w:val="005171C0"/>
    <w:rsid w:val="005E1D89"/>
    <w:rsid w:val="005F633B"/>
    <w:rsid w:val="00613168"/>
    <w:rsid w:val="00685195"/>
    <w:rsid w:val="006D71DF"/>
    <w:rsid w:val="006F7BE7"/>
    <w:rsid w:val="00706C0E"/>
    <w:rsid w:val="0072697C"/>
    <w:rsid w:val="00741600"/>
    <w:rsid w:val="00757A30"/>
    <w:rsid w:val="007802E2"/>
    <w:rsid w:val="0078776D"/>
    <w:rsid w:val="007A409A"/>
    <w:rsid w:val="007B18F5"/>
    <w:rsid w:val="007C3C09"/>
    <w:rsid w:val="007F1C42"/>
    <w:rsid w:val="008071E3"/>
    <w:rsid w:val="00816077"/>
    <w:rsid w:val="00843DFC"/>
    <w:rsid w:val="008659E3"/>
    <w:rsid w:val="0088359B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9F79AF"/>
    <w:rsid w:val="00A10C93"/>
    <w:rsid w:val="00A31425"/>
    <w:rsid w:val="00A31587"/>
    <w:rsid w:val="00A369CE"/>
    <w:rsid w:val="00A65E60"/>
    <w:rsid w:val="00AA1295"/>
    <w:rsid w:val="00AB108F"/>
    <w:rsid w:val="00AF28D9"/>
    <w:rsid w:val="00B00B9A"/>
    <w:rsid w:val="00B17793"/>
    <w:rsid w:val="00B43087"/>
    <w:rsid w:val="00B43741"/>
    <w:rsid w:val="00B90DC8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367DC"/>
    <w:rsid w:val="00D43FE4"/>
    <w:rsid w:val="00D50D29"/>
    <w:rsid w:val="00D52050"/>
    <w:rsid w:val="00D52DEE"/>
    <w:rsid w:val="00D645AF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32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9AF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0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9AF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0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 i ono jednostavno društvo s ograničenom odgovornošću za ugostiteljstvo i trgovinu zastupanog po punomoćniku Marijan Šurina</izvorni_sadrzaj>
    <derivirana_varijabla naziv="DomainObject.Predmet.ProtustrankaFormated_1">  Ovo i ono jednostavno društvo s ograničenom odgovornošću za ugostiteljstvo i trgovinu zastupanog po punomoćniku Marijan Šurina</derivirana_varijabla>
  </DomainObject.Predmet.ProtustrankaFormated>
  <DomainObject.Predmet.ProtustrankaFormatedOIB>
    <izvorni_sadrzaj>  Ovo i ono jednostavno društvo s ograničenom odgovornošću za ugostiteljstvo i trgovinu, OIB 59016917199 zastupanog po punomoćniku Marijan Šurina</izvorni_sadrzaj>
    <derivirana_varijabla naziv="DomainObject.Predmet.ProtustrankaFormatedOIB_1">  Ovo i ono jednostavno društvo s ograničenom odgovornošću za ugostiteljstvo i trgovinu, OIB 59016917199 zastupanog po punomoćniku Marijan Šurina</derivirana_varijabla>
  </DomainObject.Predmet.ProtustrankaFormatedOIB>
  <DomainObject.Predmet.ProtustrankaFormatedWithAdress>
    <izvorni_sadrzaj> Ovo i ono jednostavno društvo s ograničenom odgovornošću za ugostiteljstvo i trgovinu, Labinska 3, 42000 Varaždin zastupanog po punomoćniku Marijan Šurina</izvorni_sadrzaj>
    <derivirana_varijabla naziv="DomainObject.Predmet.ProtustrankaFormatedWithAdress_1"> Ovo i ono jednostavno društvo s ograničenom odgovornošću za ugostiteljstvo i trgovinu, Labinska 3, 42000 Varaždin zastupanog po punomoćniku Marijan Šurina</derivirana_varijabla>
  </DomainObject.Predmet.ProtustrankaFormatedWithAdress>
  <DomainObject.Predmet.ProtustrankaFormatedWithAdressOIB>
    <izvorni_sadrzaj> Ovo i ono jednostavno društvo s ograničenom odgovornošću za ugostiteljstvo i trgovinu, OIB 59016917199, Labinska 3, 42000 Varaždin zastupanog po punomoćniku Marijan Šurina</izvorni_sadrzaj>
    <derivirana_varijabla naziv="DomainObject.Predmet.ProtustrankaFormatedWithAdressOIB_1"> Ovo i ono jednostavno društvo s ograničenom odgovornošću za ugostiteljstvo i trgovinu, OIB 59016917199, Labinska 3, 42000 Varaždin zastupanog po punomoćniku Marijan Šurina</derivirana_varijabla>
  </DomainObject.Predmet.ProtustrankaFormatedWithAdressOIB>
  <DomainObject.Predmet.ProtustrankaWithAdress>
    <izvorni_sadrzaj>Ovo i ono jednostavno društvo s ograničenom odgovornošću za ugostiteljstvo i trgovinu Labinska 3, 42000 Varaždin</izvorni_sadrzaj>
    <derivirana_varijabla naziv="DomainObject.Predmet.ProtustrankaWithAdress_1">Ovo i ono jednostavno društvo s ograničenom odgovornošću za ugostiteljstvo i trgovinu Labinska 3, 42000 Varaždin</derivirana_varijabla>
  </DomainObject.Predmet.ProtustrankaWithAdress>
  <DomainObject.Predmet.ProtustrankaWithAdressOIB>
    <izvorni_sadrzaj>Ovo i ono jednostavno društvo s ograničenom odgovornošću za ugostiteljstvo i trgovinu, OIB 59016917199, Labinska 3, 42000 Varaždin</izvorni_sadrzaj>
    <derivirana_varijabla naziv="DomainObject.Predmet.ProtustrankaWithAdressOIB_1">Ovo i ono jednostavno društvo s ograničenom odgovornošću za ugostiteljstvo i trgovinu, OIB 59016917199, Labinska 3, 42000 Varaždin</derivirana_varijabla>
  </DomainObject.Predmet.ProtustrankaWithAdressOIB>
  <DomainObject.Predmet.ProtustrankaNazivFormated>
    <izvorni_sadrzaj>Ovo i ono jednostavno društvo s ograničenom odgovornošću za ugostiteljstvo i trgovinu</izvorni_sadrzaj>
    <derivirana_varijabla naziv="DomainObject.Predmet.ProtustrankaNazivFormated_1">Ovo i ono jednostavno društvo s ograničenom odgovornošću za ugostiteljstvo i trgovinu</derivirana_varijabla>
  </DomainObject.Predmet.ProtustrankaNazivFormated>
  <DomainObject.Predmet.ProtustrankaNazivFormatedOIB>
    <izvorni_sadrzaj>Ovo i ono jednostavno društvo s ograničenom odgovornošću za ugostiteljstvo i trgovinu, OIB 59016917199</izvorni_sadrzaj>
    <derivirana_varijabla naziv="DomainObject.Predmet.ProtustrankaNazivFormatedOIB_1">Ovo i ono jednostavno društvo s ograničenom odgovornošću za ugostiteljstvo i trgovinu, OIB 59016917199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56769.00</izvorni_sadrzaj>
    <derivirana_varijabla naziv="DomainObject.Predmet.TrenutnaVrijednost_1">56769.00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Ovo i ono jednostavno društvo s ograničenom odgovornošću za ugostiteljstvo i trgovinu zastupanog po punomoćniku Marijan Šurina</item>
    </izvorni_sadrzaj>
    <derivirana_varijabla naziv="DomainObject.Predmet.ProtuStrankaListFormated_1">
      <item>Ovo i ono jednostavno društvo s ograničenom odgovornošću za ugostiteljstvo i trgovinu zastupanog po punomoćniku Marijan Šurina</item>
    </derivirana_varijabla>
  </DomainObject.Predmet.ProtuStrankaListFormated>
  <DomainObject.Predmet.ProtuStrankaListFormatedOIB>
    <izvorni_sadrzaj>
      <item>Ovo i ono jednostavno društvo s ograničenom odgovornošću za ugostiteljstvo i trgovinu, OIB 59016917199 zastupanog po punomoćniku Marijan Šurina</item>
    </izvorni_sadrzaj>
    <derivirana_varijabla naziv="DomainObject.Predmet.ProtuStrankaListFormatedOIB_1">
      <item>Ovo i ono jednostavno društvo s ograničenom odgovornošću za ugostiteljstvo i trgovinu, OIB 59016917199 zastupanog po punomoćniku Marijan Šurina</item>
    </derivirana_varijabla>
  </DomainObject.Predmet.ProtuStrankaListFormatedOIB>
  <DomainObject.Predmet.ProtuStrankaListFormatedWithAdress>
    <izvorni_sadrzaj>
      <item>Ovo i ono jednostavno društvo s ograničenom odgovornošću za ugostiteljstvo i trgovinu, Labinska 3, 42000 Varaždin zastupanog po punomoćniku Marijan Šurina</item>
    </izvorni_sadrzaj>
    <derivirana_varijabla naziv="DomainObject.Predmet.ProtuStrankaListFormatedWithAdress_1">
      <item>Ovo i ono jednostavno društvo s ograničenom odgovornošću za ugostiteljstvo i trgovinu, Labinska 3, 42000 Varaždin zastupanog po punomoćniku Marijan Šurina</item>
    </derivirana_varijabla>
  </DomainObject.Predmet.ProtuStrankaListFormatedWithAdress>
  <DomainObject.Predmet.ProtuStrankaListFormatedWithAdressOIB>
    <izvorni_sadrzaj>
      <item>Ovo i ono jednostavno društvo s ograničenom odgovornošću za ugostiteljstvo i trgovinu, OIB 59016917199, Labinska 3, 42000 Varaždin zastupanog po punomoćniku Marijan Šurina</item>
    </izvorni_sadrzaj>
    <derivirana_varijabla naziv="DomainObject.Predmet.ProtuStrankaListFormatedWithAdressOIB_1">
      <item>Ovo i ono jednostavno društvo s ograničenom odgovornošću za ugostiteljstvo i trgovinu, OIB 59016917199, Labinska 3, 42000 Varaždin zastupanog po punomoćniku Marijan Šurina</item>
    </derivirana_varijabla>
  </DomainObject.Predmet.ProtuStrankaListFormatedWithAdressOIB>
  <DomainObject.Predmet.ProtuStrankaListNazivFormated>
    <izvorni_sadrzaj>
      <item>Ovo i ono jednostavno društvo s ograničenom odgovornošću za ugostiteljstvo i trgovinu</item>
    </izvorni_sadrzaj>
    <derivirana_varijabla naziv="DomainObject.Predmet.ProtuStrankaListNazivFormated_1">
      <item>Ovo i ono jednostavno društvo s ograničenom odgovornošću za ugostiteljstvo i trgovinu</item>
    </derivirana_varijabla>
  </DomainObject.Predmet.ProtuStrankaListNazivFormated>
  <DomainObject.Predmet.ProtuStrankaListNazivFormatedOIB>
    <izvorni_sadrzaj>
      <item>Ovo i ono jednostavno društvo s ograničenom odgovornošću za ugostiteljstvo i trgovinu, OIB 59016917199</item>
    </izvorni_sadrzaj>
    <derivirana_varijabla naziv="DomainObject.Predmet.ProtuStrankaListNazivFormatedOIB_1">
      <item>Ovo i ono jednostavno društvo s ograničenom odgovornošću za ugostiteljstvo i trgovinu, OIB 59016917199</item>
    </derivirana_varijabla>
  </DomainObject.Predmet.ProtuStrankaListNazivFormatedOIB>
  <DomainObject.Predmet.OstaliListFormated>
    <izvorni_sadrzaj>
      <item>Sudski registar</item>
      <item>Marijan Šurina punomoćnik sudionika u postupku Ovo i ono jednostavno društvo s ograničenom odgovornošću za ugostiteljstvo i trgovinu</item>
      <item>Županijsko državno odvjetništvo</item>
      <item>Addiko Bank d.d.</item>
    </izvorni_sadrzaj>
    <derivirana_varijabla naziv="DomainObject.Predmet.OstaliListFormated_1">
      <item>Sudski registar</item>
      <item>Marijan Šurina punomoćnik sudionika u postupku Ovo i ono jednostavno društvo s ograničenom odgovornošću za ugostiteljstvo i trgovinu</item>
      <item>Županijsko državno odvjetništvo</item>
      <item>Addiko Bank d.d.</item>
    </derivirana_varijabla>
  </DomainObject.Predmet.OstaliListFormated>
  <DomainObject.Predmet.OstaliListFormatedOIB>
    <izvorni_sadrzaj>
      <item>Sudski registar</item>
      <item>Marijan Šurina, OIB 28372195131 punomoćnik sudionika u postupku Ovo i ono jednostavno društvo s ograničenom odgovornošću za ugostiteljstvo i trgovinu</item>
      <item>Županijsko državno odvjetništvo</item>
      <item>Addiko Bank d.d.</item>
    </izvorni_sadrzaj>
    <derivirana_varijabla naziv="DomainObject.Predmet.OstaliListFormatedOIB_1">
      <item>Sudski registar</item>
      <item>Marijan Šurina, OIB 28372195131 punomoćnik sudionika u postupku Ovo i ono jednostavno društvo s ograničenom odgovornošću za ugostiteljstvo i trgovinu</item>
      <item>Županijsko državno odvjetništvo</item>
      <item>Addiko Bank d.d.</item>
    </derivirana_varijabla>
  </DomainObject.Predmet.OstaliListFormatedOIB>
  <DomainObject.Predmet.OstaliListFormatedWithAdress>
    <izvorni_sadrzaj>
      <item>Sudski registar</item>
      <item>Marijan Šurina,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izvorni_sadrzaj>
    <derivirana_varijabla naziv="DomainObject.Predmet.OstaliListFormatedWithAdress_1">
      <item>Sudski registar</item>
      <item>Marijan Šurina,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derivirana_varijabla>
  </DomainObject.Predmet.OstaliListFormatedWithAdress>
  <DomainObject.Predmet.OstaliListFormatedWithAdressOIB>
    <izvorni_sadrzaj>
      <item>Sudski registar</item>
      <item>Marijan Šurina, OIB 28372195131,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izvorni_sadrzaj>
    <derivirana_varijabla naziv="DomainObject.Predmet.OstaliListFormatedWithAdressOIB_1">
      <item>Sudski registar</item>
      <item>Marijan Šurina, OIB 28372195131,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derivirana_varijabla>
  </DomainObject.Predmet.OstaliListFormatedWithAdressOIB>
  <DomainObject.Predmet.OstaliListNazivFormated>
    <izvorni_sadrzaj>
      <item>Sudski registar</item>
      <item>Marijan Šurina</item>
      <item>Županijsko državno odvjetništvo</item>
      <item>Addiko Bank d.d.</item>
    </izvorni_sadrzaj>
    <derivirana_varijabla naziv="DomainObject.Predmet.OstaliListNazivFormated_1">
      <item>Sudski registar</item>
      <item>Marijan Šurina</item>
      <item>Županijsko državno odvjetništvo</item>
      <item>Addiko Bank d.d.</item>
    </derivirana_varijabla>
  </DomainObject.Predmet.OstaliListNazivFormated>
  <DomainObject.Predmet.OstaliListNazivFormatedOIB>
    <izvorni_sadrzaj>
      <item>Sudski registar</item>
      <item>Marijan Šurina, OIB 28372195131</item>
      <item>Županijsko državno odvjetništvo</item>
      <item>Addiko Bank d.d.</item>
    </izvorni_sadrzaj>
    <derivirana_varijabla naziv="DomainObject.Predmet.OstaliListNazivFormatedOIB_1">
      <item>Sudski registar</item>
      <item>Marijan Šurina, OIB 28372195131</item>
      <item>Županijsko državno odvjetništvo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Ovo i ono jednostavno društvo s ograničenom odgovornošću za ugostiteljstvo i trgovinu</izvorni_sadrzaj>
    <derivirana_varijabla naziv="DomainObject.Predmet.ProtustrankaIDrugi_1">Ovo i ono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Ovo i ono jednostavno društvo s ograničenom odgovornošću za ugostiteljstvo i trgovinu, OIB 59016917199, Labinska 3, 42000 Varaždin</izvorni_sadrzaj>
    <derivirana_varijabla naziv="DomainObject.Predmet.ProtustrankaIDrugiAdressOIB_1">Ovo i ono jednostavno društvo s ograničenom odgovornošću za ugostiteljstvo i trgovinu, OIB 59016917199, Labinska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Ovo i ono jednostavno društvo s ograničenom odgovornošću za ugostiteljstvo i trgovinu</item>
      <item>Sudski registar</item>
      <item>Marijan Šurina</item>
      <item>Županijsko državno odvjetništvo</item>
      <item>Addiko Bank d.d.</item>
    </izvorni_sadrzaj>
    <derivirana_varijabla naziv="DomainObject.Predmet.SudioniciListNaziv_1">
      <item>Financijska agencija</item>
      <item>Ovo i ono jednostavno društvo s ograničenom odgovornošću za ugostiteljstvo i trgovinu</item>
      <item>Sudski registar</item>
      <item>Marijan Šurina</item>
      <item>Županijsko državno odvjetništvo</item>
      <item>Addiko Bank d.d.</item>
    </derivirana_varijabla>
  </DomainObject.Predmet.SudioniciListNaziv>
  <DomainObject.Predmet.SudioniciListAdressOIB>
    <izvorni_sadrzaj>
      <item>Financijska agencija, OIB 85821130368, A. Cesarca 2,42000 Varaždin</item>
      <item>Ovo i ono jednostavno društvo s ograničenom odgovornošću za ugostiteljstvo i trgovinu, OIB 59016917199, Labinska 3,42000 Varaždin</item>
      <item>Sudski registar</item>
      <item>Marijan Šurina, OIB 28372195131, Labinska 3,42000 Varaždin</item>
      <item>Županijsko državno odvjetništvo</item>
      <item>Addiko Bank d.d., Slavonska avenija 6,10000 Zagreb</item>
    </izvorni_sadrzaj>
    <derivirana_varijabla naziv="DomainObject.Predmet.SudioniciListAdressOIB_1">
      <item>Financijska agencija, OIB 85821130368, A. Cesarca 2,42000 Varaždin</item>
      <item>Ovo i ono jednostavno društvo s ograničenom odgovornošću za ugostiteljstvo i trgovinu, OIB 59016917199, Labinska 3,42000 Varaždin</item>
      <item>Sudski registar</item>
      <item>Marijan Šurina, OIB 28372195131, Labinska 3,42000 Varaždin</item>
      <item>Županijsko državno odvjetništvo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59016917199</item>
      <item>, OIB null</item>
      <item>, OIB 28372195131</item>
      <item>, OIB null</item>
      <item>, OIB null</item>
    </izvorni_sadrzaj>
    <derivirana_varijabla naziv="DomainObject.Predmet.SudioniciListNazivOIB_1">
      <item>, OIB 85821130368</item>
      <item>, OIB 59016917199</item>
      <item>, OIB null</item>
      <item>, OIB 28372195131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F5AF6-3F49-4DC9-B339-3FB2257B7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1991</properties:Characters>
  <properties:Lines>83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2019-01-16T13:12:00Z</dcterms:created>
  <dc:creator>Mirjana Mlinarić</dc:creator>
  <cp:lastModifiedBy>Nevenka Vuković</cp:lastModifiedBy>
  <cp:lastPrinted>2019-01-16T13:33:00Z</cp:lastPrinted>
  <dcterms:modified xmlns:xsi="http://www.w3.org/2001/XMLSchema-instance" xsi:type="dcterms:W3CDTF">2019-01-16T13:35:00Z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(St-13-19-3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