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08a9" w14:paraId="4bc08a9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B363D3">
        <w:t>1141</w:t>
      </w:r>
      <w:r w:rsidR="0070050D">
        <w:t>/201</w:t>
      </w:r>
      <w:r w:rsidR="005C0589">
        <w:t>6</w:t>
      </w:r>
      <w:r w:rsidR="00385531">
        <w:t>-</w:t>
      </w:r>
      <w:r w:rsidR="00B363D3">
        <w:t>40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B363D3" w:rsidRPr="000B5E76">
        <w:t>Stečajna masa iza ZOLIUMM d.o.o. u stečaju, Šibenik, Put Gimnazije 55, OIB:00268752047</w:t>
      </w:r>
      <w:r w:rsidR="00B363D3">
        <w:t>, koga zastupa stečajni</w:t>
      </w:r>
      <w:r w:rsidR="00E06C95" w:rsidRPr="002C2297">
        <w:t xml:space="preserve"> upravitelj </w:t>
      </w:r>
      <w:r w:rsidR="00B363D3">
        <w:t>Ivica Matas</w:t>
      </w:r>
      <w:r w:rsidR="000809A8">
        <w:t xml:space="preserve">, dana </w:t>
      </w:r>
      <w:r w:rsidR="002F4222">
        <w:t>27</w:t>
      </w:r>
      <w:r w:rsidR="003C4FE0">
        <w:t xml:space="preserve">. </w:t>
      </w:r>
      <w:r w:rsidR="004078A6">
        <w:t>rujna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B363D3" w:rsidP="00930CEE" w:rsidR="00D61D5D">
      <w:pPr>
        <w:jc w:val="both"/>
      </w:pPr>
      <w:r w:rsidRPr="007A5DE5">
        <w:t xml:space="preserve">čest. </w:t>
      </w:r>
      <w:proofErr w:type="spellStart"/>
      <w:r w:rsidRPr="007A5DE5">
        <w:t>zem</w:t>
      </w:r>
      <w:proofErr w:type="spellEnd"/>
      <w:r w:rsidRPr="007A5DE5">
        <w:t xml:space="preserve">. 791, k.o. Poljica </w:t>
      </w:r>
      <w:proofErr w:type="spellStart"/>
      <w:r w:rsidRPr="007A5DE5">
        <w:t>Brig</w:t>
      </w:r>
      <w:proofErr w:type="spellEnd"/>
      <w:r w:rsidRPr="007A5DE5">
        <w:t xml:space="preserve">, </w:t>
      </w:r>
      <w:proofErr w:type="spellStart"/>
      <w:r w:rsidRPr="007A5DE5">
        <w:t>zk</w:t>
      </w:r>
      <w:proofErr w:type="spellEnd"/>
      <w:r w:rsidRPr="007A5DE5">
        <w:t>. ul. 33, u naravi pašnjak, površine od 1471 m2</w:t>
      </w:r>
    </w:p>
    <w:p w:rsidRDefault="00D61D5D" w:rsidP="00930CEE" w:rsidR="00D61D5D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F4222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proofErr w:type="spellStart"/>
      <w:r>
        <w:t>prosnca</w:t>
      </w:r>
      <w:proofErr w:type="spellEnd"/>
      <w:r w:rsidR="00E06C95">
        <w:t xml:space="preserve"> 2018</w:t>
      </w:r>
      <w:r w:rsidR="004D05CD" w:rsidRPr="002F799A">
        <w:t xml:space="preserve">. godine u </w:t>
      </w:r>
      <w:r>
        <w:t>9</w:t>
      </w:r>
      <w:r w:rsidR="003C4FE0">
        <w:t>,</w:t>
      </w:r>
      <w:r w:rsidR="004078A6">
        <w:t>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 xml:space="preserve">U Zadru, </w:t>
      </w:r>
      <w:r w:rsidR="002F4222">
        <w:t>27</w:t>
      </w:r>
      <w:r w:rsidR="00BD6152">
        <w:t xml:space="preserve">. </w:t>
      </w:r>
      <w:r w:rsidR="004078A6">
        <w:t>rujna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C047C" w:rsidP="00CC1902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CC047C" w:rsidP="00CC1902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razlučnim</w:t>
      </w:r>
      <w:proofErr w:type="spellEnd"/>
      <w:r>
        <w:t xml:space="preserve">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4222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35AD9"/>
    <w:rsid w:val="00B363D3"/>
    <w:rsid w:val="00B66981"/>
    <w:rsid w:val="00B72BD8"/>
    <w:rsid w:val="00B8647E"/>
    <w:rsid w:val="00B922AF"/>
    <w:rsid w:val="00BC61E1"/>
    <w:rsid w:val="00BC7BAE"/>
    <w:rsid w:val="00BD6152"/>
    <w:rsid w:val="00BF64D1"/>
    <w:rsid w:val="00C65399"/>
    <w:rsid w:val="00CB21D2"/>
    <w:rsid w:val="00CC047C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DD5088"/>
    <w:rsid w:val="00E0101B"/>
    <w:rsid w:val="00E06C95"/>
    <w:rsid w:val="00E15A29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716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2018-09-26T12:23:00Z</dcterms:created>
  <dc:creator>Ardena Bajlo</dc:creator>
  <cp:lastModifiedBy>Ante Rubelj</cp:lastModifiedBy>
  <cp:lastPrinted>2017-09-29T08:57:00Z</cp:lastPrinted>
  <dcterms:modified xmlns:xsi="http://www.w3.org/2001/XMLSchema-instance" xsi:type="dcterms:W3CDTF">2018-10-01T12:53:00Z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(1St-1141-16-40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