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cb19" w14:paraId="615cb19" w:rsidRDefault="00AE649C" w:rsidP="002F054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F0548" w:rsidP="002F054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F054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F0548" w:rsidP="002F0548" w:rsidR="00AE649C" w:rsidRPr="00B76F3C">
      <w:pPr>
        <w:pStyle w:val="SudSjedite"/>
      </w:pPr>
      <w:r>
        <w:t xml:space="preserve">                                                                                                    Poslovni broj: 4 St 954/15-16</w:t>
      </w:r>
      <w:r w:rsidR="00EA1C6D">
        <w:tab/>
      </w:r>
    </w:p>
    <w:p w:rsidRDefault="002F0548" w:rsidP="002F0548" w:rsidR="002F0548">
      <w:pPr>
        <w:pStyle w:val="Zaglavlje"/>
        <w:tabs>
          <w:tab w:pos="2579" w:val="left"/>
        </w:tabs>
        <w:spacing w:after="0"/>
      </w:pPr>
    </w:p>
    <w:p w:rsidRDefault="002F0548" w:rsidP="002F0548" w:rsidR="002F0548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bCs/>
          <w:snapToGrid w:val="false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  <w:t xml:space="preserve">                             </w:t>
      </w:r>
    </w:p>
    <w:p w:rsidRDefault="002F0548" w:rsidP="002F0548" w:rsidR="002F0548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 xml:space="preserve">       REPUBLIKA HRVATSKA</w:t>
      </w:r>
    </w:p>
    <w:p w:rsidRDefault="002F0548" w:rsidP="002F0548" w:rsidR="002F0548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>TRGOVAČKI SUD U VARAŽDINU</w:t>
      </w:r>
    </w:p>
    <w:p w:rsidRDefault="002F0548" w:rsidP="002F0548" w:rsidR="002F0548">
      <w:pPr>
        <w:widowControl w:val="false"/>
        <w:spacing w:after="0"/>
        <w:rPr>
          <w:rFonts w:cs="Times New Roman"/>
          <w:bCs/>
          <w:snapToGrid w:val="false"/>
        </w:rPr>
      </w:pPr>
      <w:r>
        <w:rPr>
          <w:rFonts w:cs="Times New Roman"/>
          <w:snapToGrid w:val="false"/>
        </w:rPr>
        <w:t xml:space="preserve">                  B. Radić 2</w:t>
      </w:r>
      <w:r>
        <w:rPr>
          <w:rFonts w:cs="Times New Roman"/>
          <w:bCs/>
          <w:snapToGrid w:val="false"/>
        </w:rPr>
        <w:t xml:space="preserve">                   </w:t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</w:p>
    <w:p w:rsidRDefault="002F0548" w:rsidP="002F0548" w:rsidR="002F0548">
      <w:pPr>
        <w:pStyle w:val="Zaglavlje"/>
        <w:spacing w:after="0"/>
        <w:rPr>
          <w:rFonts w:cs="Times New Roman"/>
        </w:rPr>
      </w:pPr>
    </w:p>
    <w:p w:rsidRDefault="002F0548" w:rsidP="002F0548" w:rsidR="002F0548" w:rsidRPr="002F0548">
      <w:pPr>
        <w:spacing w:after="0"/>
        <w:jc w:val="center"/>
        <w:rPr>
          <w:rFonts w:cs="Times New Roman"/>
        </w:rPr>
      </w:pPr>
    </w:p>
    <w:p w:rsidRDefault="002F0548" w:rsidP="002F0548" w:rsidR="002F0548" w:rsidRPr="002F0548">
      <w:pPr>
        <w:spacing w:after="0"/>
        <w:jc w:val="center"/>
        <w:rPr>
          <w:rFonts w:cs="Times New Roman"/>
        </w:rPr>
      </w:pPr>
      <w:r w:rsidRPr="002F0548">
        <w:rPr>
          <w:rFonts w:cs="Times New Roman"/>
        </w:rPr>
        <w:t>R E P U B L I K A    H R V A T S K A</w:t>
      </w:r>
    </w:p>
    <w:p w:rsidRDefault="002F0548" w:rsidP="002F0548" w:rsidR="002F0548" w:rsidRPr="002F0548">
      <w:pPr>
        <w:spacing w:after="0"/>
        <w:jc w:val="both"/>
        <w:rPr>
          <w:rFonts w:cs="Times New Roman"/>
        </w:rPr>
      </w:pPr>
    </w:p>
    <w:p w:rsidRDefault="002F0548" w:rsidP="002F0548" w:rsidR="002F0548" w:rsidRPr="002F0548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2F0548">
        <w:rPr>
          <w:b w:val="false"/>
          <w:sz w:val="24"/>
          <w:szCs w:val="24"/>
        </w:rPr>
        <w:t>R J E Š E NJ E</w:t>
      </w:r>
    </w:p>
    <w:p w:rsidRDefault="002F0548" w:rsidP="002F0548" w:rsidR="002F0548">
      <w:pPr>
        <w:spacing w:after="0"/>
        <w:rPr>
          <w:rFonts w:cs="Times New Roman"/>
        </w:rPr>
      </w:pPr>
    </w:p>
    <w:p w:rsidRDefault="002F0548" w:rsidP="002F0548" w:rsidR="002F054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NOVI BEATUS j.d.o.o., Koprivnica, Josipa </w:t>
      </w:r>
      <w:proofErr w:type="spellStart"/>
      <w:r>
        <w:rPr>
          <w:rFonts w:cs="Times New Roman"/>
        </w:rPr>
        <w:t>Vargovića</w:t>
      </w:r>
      <w:proofErr w:type="spellEnd"/>
      <w:r>
        <w:rPr>
          <w:rFonts w:cs="Times New Roman"/>
        </w:rPr>
        <w:t xml:space="preserve"> 4, OIB: 55616175701, 30. ožujka 2016.</w:t>
      </w:r>
    </w:p>
    <w:p w:rsidRDefault="002F0548" w:rsidP="002F0548" w:rsidR="002F0548">
      <w:pPr>
        <w:spacing w:after="0"/>
        <w:ind w:firstLine="708"/>
        <w:jc w:val="both"/>
        <w:rPr>
          <w:rFonts w:cs="Times New Roman"/>
        </w:rPr>
      </w:pPr>
    </w:p>
    <w:p w:rsidRDefault="002F0548" w:rsidP="002F0548" w:rsidR="002F054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pStyle w:val="Odlomakpopisa"/>
        <w:numPr>
          <w:ilvl w:val="0"/>
          <w:numId w:val="47"/>
        </w:numPr>
        <w:tabs>
          <w:tab w:pos="851" w:val="clear"/>
          <w:tab w:pos="1134" w:val="left"/>
        </w:tabs>
        <w:spacing w:after="0"/>
        <w:ind w:firstLine="708" w:left="0"/>
        <w:contextualSpacing/>
        <w:rPr>
          <w:rFonts w:cs="Times New Roman"/>
        </w:rPr>
      </w:pPr>
      <w:r>
        <w:t xml:space="preserve">Ročište radi očitovanja o prijedlogu za otvaranje stečajnog postupka te radi rasprave i odlučivanja o otvaranju stečajnog postupka (čl. 123. i 128. SZ-a) nad dužnikom NOVI BEATUS j.d.o.o., Koprivnica, Josipa </w:t>
      </w:r>
      <w:proofErr w:type="spellStart"/>
      <w:r>
        <w:t>Vargovića</w:t>
      </w:r>
      <w:proofErr w:type="spellEnd"/>
      <w:r>
        <w:t xml:space="preserve"> 4, OIB: 55616175701 zakazuje se kod ovog suda, soba broj 230/II za dan: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center"/>
        <w:rPr>
          <w:rFonts w:cs="Times New Roman"/>
        </w:rPr>
      </w:pPr>
      <w:r>
        <w:rPr>
          <w:rFonts w:cs="Times New Roman"/>
        </w:rPr>
        <w:t>4. svibnja 2016. u 9,30 sati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koje se dostavom prijepisa ovoga rješenja pozivaju pristupiti. 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Augusta Cesarca 2, Varaždin</w:t>
      </w: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NOVI BEATUS j.d.o.o., Koprivnica, Josipa </w:t>
      </w:r>
      <w:proofErr w:type="spellStart"/>
      <w:r>
        <w:rPr>
          <w:rFonts w:cs="Times New Roman"/>
        </w:rPr>
        <w:t>Vargovića</w:t>
      </w:r>
      <w:proofErr w:type="spellEnd"/>
      <w:r>
        <w:rPr>
          <w:rFonts w:cs="Times New Roman"/>
        </w:rPr>
        <w:t xml:space="preserve"> 4</w:t>
      </w: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Jadranko </w:t>
      </w:r>
      <w:proofErr w:type="spellStart"/>
      <w:r>
        <w:rPr>
          <w:rFonts w:cs="Times New Roman"/>
        </w:rPr>
        <w:t>Peica</w:t>
      </w:r>
      <w:proofErr w:type="spellEnd"/>
      <w:r>
        <w:rPr>
          <w:rFonts w:cs="Times New Roman"/>
        </w:rPr>
        <w:t xml:space="preserve"> iz Koprivnice, Kneza Domagoja 88/a</w:t>
      </w: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Splitska banka d.d., </w:t>
      </w:r>
      <w:r>
        <w:rPr>
          <w:rStyle w:val="st1"/>
          <w:rFonts w:cs="Times New Roman"/>
        </w:rPr>
        <w:t>Ruđera Boškovića 16, 21000 Split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pStyle w:val="Odlomakpopisa"/>
        <w:numPr>
          <w:ilvl w:val="0"/>
          <w:numId w:val="47"/>
        </w:numPr>
        <w:tabs>
          <w:tab w:pos="851" w:val="clear"/>
          <w:tab w:pos="1134" w:val="left"/>
        </w:tabs>
        <w:spacing w:after="0"/>
        <w:ind w:firstLine="708" w:left="0"/>
        <w:contextualSpacing/>
        <w:rPr>
          <w:rFonts w:cs="Times New Roman"/>
        </w:rPr>
      </w:pPr>
      <w:r>
        <w:t xml:space="preserve">Ponovno se nalaže se odgovornoj osobi dužnika NOVI BEATUS j.d.o.o., Koprivnica, Josipa </w:t>
      </w:r>
      <w:proofErr w:type="spellStart"/>
      <w:r>
        <w:t>Vargovića</w:t>
      </w:r>
      <w:proofErr w:type="spellEnd"/>
      <w:r>
        <w:t xml:space="preserve"> 4, OIB: 55616175701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 xml:space="preserve">Jadranku </w:t>
      </w:r>
      <w:proofErr w:type="spellStart"/>
      <w:r>
        <w:rPr>
          <w:color w:themeColor="text1" w:val="000000"/>
          <w:u w:val="single"/>
        </w:rPr>
        <w:t>Peica</w:t>
      </w:r>
      <w:proofErr w:type="spellEnd"/>
      <w:r>
        <w:rPr>
          <w:color w:themeColor="text1" w:val="000000"/>
          <w:u w:val="single"/>
        </w:rPr>
        <w:t xml:space="preserve"> iz Koprivnice, Kneza Domagoja 88/a, OIB: 47521124212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1. nekretnina i pokretnina dužnika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2. imovinskih prava dužnika na tuđim stvarima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3. novčanih i nenovčanih tražbina dužnika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4. drugih prava koja čine imovinu dužnika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5. novčanih sredstava na računima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6. druge imovine dužnika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7. obveza dužnika unesenih u njegove poslovne knjige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8. drugih novčanih i nenovčanih obveza dužnika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9.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prava na imovini dužnika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10. izlučnih prava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11. prosječnih mjesečnih troškova redovnoga poslovanja dužnika u posljednjih godinu dana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12. postupaka pred sudovima ili javnopravnim tijelima u kojima je dužnik stranka i visinu ili opis tražbine koja je predmet postupka.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>3.Ako se odgovorna osoba dužnika ne odazove na navedeno ročište, sud može narediti da se prisilno dovede i podmiruje troškove dovođenja, a može biti  novčano kažnjena u iznosu do 10.000,00 kn (čl. 178. u vezi sa čl. 117. st. 1, 2 i 6 Stečajnog zakona).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ožujka 2016.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ind w:firstLine="708" w:left="3540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Augusta Cesarca 2, Varaždin</w:t>
      </w: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NOVI BEATUS j.d.o.o., Koprivnica, Josipa </w:t>
      </w:r>
      <w:proofErr w:type="spellStart"/>
      <w:r>
        <w:rPr>
          <w:rFonts w:cs="Times New Roman"/>
        </w:rPr>
        <w:t>Vargovića</w:t>
      </w:r>
      <w:proofErr w:type="spellEnd"/>
      <w:r>
        <w:rPr>
          <w:rFonts w:cs="Times New Roman"/>
        </w:rPr>
        <w:t xml:space="preserve"> 4</w:t>
      </w: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Jadranko </w:t>
      </w:r>
      <w:proofErr w:type="spellStart"/>
      <w:r>
        <w:rPr>
          <w:rFonts w:cs="Times New Roman"/>
        </w:rPr>
        <w:t>Peica</w:t>
      </w:r>
      <w:proofErr w:type="spellEnd"/>
      <w:r>
        <w:rPr>
          <w:rFonts w:cs="Times New Roman"/>
        </w:rPr>
        <w:t xml:space="preserve"> iz Koprivnice, Kneza Domagoja 88/a</w:t>
      </w:r>
    </w:p>
    <w:p w:rsidRDefault="002F0548" w:rsidP="002F0548" w:rsidR="002F054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Splitska banka d.d., </w:t>
      </w:r>
      <w:r>
        <w:rPr>
          <w:rStyle w:val="st1"/>
          <w:rFonts w:cs="Times New Roman"/>
        </w:rPr>
        <w:t>Ruđera Boškovića 16, 21000 Split</w:t>
      </w: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2F0548" w:rsidP="002F0548" w:rsidR="002F0548">
      <w:pPr>
        <w:spacing w:after="0"/>
        <w:jc w:val="both"/>
        <w:rPr>
          <w:rFonts w:cs="Times New Roman"/>
        </w:rPr>
      </w:pPr>
    </w:p>
    <w:p w:rsidRDefault="00CB0EA4" w:rsidP="002F0548" w:rsidR="00CB0EA4">
      <w:pPr>
        <w:pStyle w:val="Naslovdokumenta"/>
        <w:spacing w:after="0"/>
      </w:pPr>
    </w:p>
    <w:p w:rsidRDefault="0071688E" w:rsidP="002F0548" w:rsidR="0071688E">
      <w:pPr>
        <w:pStyle w:val="Poetniodjeljak"/>
        <w:spacing w:after="0"/>
      </w:pPr>
    </w:p>
    <w:p w:rsidRDefault="00A21F0D" w:rsidP="002F0548" w:rsidR="00A21F0D">
      <w:pPr>
        <w:pStyle w:val="NormaleSPIS"/>
        <w:spacing w:after="0"/>
        <w:rPr>
          <w:noProof/>
        </w:rPr>
      </w:pPr>
    </w:p>
    <w:p w:rsidRDefault="00DA0242" w:rsidP="002F054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567B7F"/>
    <w:multiLevelType w:val="hybridMultilevel"/>
    <w:tmpl w:val="54DABD90"/>
    <w:lvl w:tplc="1684312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54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2F054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2F054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4.5.16.</izvorni_sadrzaj>
    <derivirana_varijabla naziv="DomainObject.Primjedba_1">-poziv za 4.5.16.</derivirana_varijabla>
  </DomainObject.Primjedba>
  <DomainObject.Oznaka>
    <izvorni_sadrzaj>St-954/2015-16</izvorni_sadrzaj>
    <derivirana_varijabla naziv="DomainObject.Oznaka_1">St-954/2015-16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BEATUS jednostavno društvo s ograničenom odgovornošću za proizvodnju, trgovinu i  usluge zastupanog po punomoćniku Jadranko Peica</izvorni_sadrzaj>
    <derivirana_varijabla naziv="DomainObject.Predmet.ProtustrankaFormated_1">  NOVI BEATUS jednostavno društvo s ograničenom odgovornošću za proizvodnju, trgovinu i  usluge zastupanog po punomoćniku Jadranko Peica</derivirana_varijabla>
  </DomainObject.Predmet.ProtustrankaFormated>
  <DomainObject.Predmet.ProtustrankaFormatedOIB>
    <izvorni_sadrzaj>  NOVI BEATUS jednostavno društvo s ograničenom odgovornošću za proizvodnju, trgovinu i  usluge, OIB 55616175701 zastupanog po punomoćniku Jadranko Peica</izvorni_sadrzaj>
    <derivirana_varijabla naziv="DomainObject.Predmet.ProtustrankaFormatedOIB_1">  NOVI BEATUS jednostavno društvo s ograničenom odgovornošću za proizvodnju, trgovinu i  usluge, OIB 55616175701 zastupanog po punomoćniku Jadranko Peica</derivirana_varijabla>
  </DomainObject.Predmet.ProtustrankaFormatedOIB>
  <DomainObject.Predmet.ProtustrankaFormatedWithAdress>
    <izvorni_sadrzaj> NOVI BEATUS jednostavno društvo s ograničenom odgovornošću za proizvodnju, trgovinu i  usluge, Josipa Vargovića 4, 48000 Koprivnica zastupanog po punomoćniku Jadranko Peica</izvorni_sadrzaj>
    <derivirana_varijabla naziv="DomainObject.Predmet.ProtustrankaFormatedWithAdress_1"> NOVI BEATUS jednostavno društvo s ograničenom odgovornošću za proizvodnju, trgovinu i  usluge, Josipa Vargovića 4, 48000 Koprivnica zastupanog po punomoćniku Jadranko Peica</derivirana_varijabla>
  </DomainObject.Predmet.ProtustrankaFormatedWithAdress>
  <DomainObject.Predmet.ProtustrankaFormatedWithAdressOIB>
    <izvorni_sadrzaj> NOVI BEATUS jednostavno društvo s ograničenom odgovornošću za proizvodnju, trgovinu i  usluge, OIB 55616175701, Josipa Vargovića 4, 48000 Koprivnica zastupanog po punomoćniku Jadranko Peica</izvorni_sadrzaj>
    <derivirana_varijabla naziv="DomainObject.Predmet.ProtustrankaFormatedWithAdressOIB_1"> NOVI BEATUS jednostavno društvo s ograničenom odgovornošću za proizvodnju, trgovinu i  usluge, OIB 55616175701, Josipa Vargovića 4, 48000 Koprivnica zastupanog po punomoćniku Jadranko Peica</derivirana_varijabla>
  </DomainObject.Predmet.ProtustrankaFormatedWithAdressOIB>
  <DomainObject.Predmet.ProtustrankaWithAdress>
    <izvorni_sadrzaj>NOVI BEATUS jednostavno društvo s ograničenom odgovornošću za proizvodnju, trgovinu i  usluge Josipa Vargovića 4, 48000 Koprivnica</izvorni_sadrzaj>
    <derivirana_varijabla naziv="DomainObject.Predmet.ProtustrankaWithAdress_1">NOVI BEATUS jednostavno društvo s ograničenom odgovornošću za proizvodnju, trgovinu i  usluge Josipa Vargovića 4, 48000 Koprivnica</derivirana_varijabla>
  </DomainObject.Predmet.ProtustrankaWithAdress>
  <DomainObject.Predmet.ProtustrankaWithAdressOIB>
    <izvorni_sadrzaj>NOVI BEATUS jednostavno društvo s ograničenom odgovornošću za proizvodnju, trgovinu i  usluge, OIB 55616175701, Josipa Vargovića 4, 48000 Koprivnica</izvorni_sadrzaj>
    <derivirana_varijabla naziv="DomainObject.Predmet.ProtustrankaWithAdressOIB_1">NOVI BEATUS jednostavno društvo s ograničenom odgovornošću za proizvodnju, trgovinu i  usluge, OIB 55616175701, Josipa Vargovića 4, 48000 Koprivnica</derivirana_varijabla>
  </DomainObject.Predmet.ProtustrankaWithAdressOIB>
  <DomainObject.Predmet.ProtustrankaNazivFormated>
    <izvorni_sadrzaj>NOVI BEATUS jednostavno društvo s ograničenom odgovornošću za proizvodnju, trgovinu i  usluge</izvorni_sadrzaj>
    <derivirana_varijabla naziv="DomainObject.Predmet.ProtustrankaNazivFormated_1">NOVI BEATUS jednostavno društvo s ograničenom odgovornošću za proizvodnju, trgovinu i  usluge</derivirana_varijabla>
  </DomainObject.Predmet.ProtustrankaNazivFormated>
  <DomainObject.Predmet.ProtustrankaNazivFormatedOIB>
    <izvorni_sadrzaj>NOVI BEATUS jednostavno društvo s ograničenom odgovornošću za proizvodnju, trgovinu i  usluge, OIB 55616175701</izvorni_sadrzaj>
    <derivirana_varijabla naziv="DomainObject.Predmet.ProtustrankaNazivFormatedOIB_1">NOVI BEATUS jednostavno društvo s ograničenom odgovornošću za proizvodnju, trgovinu i  usluge, OIB 55616175701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47595.23</izvorni_sadrzaj>
    <derivirana_varijabla naziv="DomainObject.Predmet.TrenutnaVrijednost_1">47595.23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BEATUS jednostavno društvo s ograničenom odgovornošću za proizvodnju, trgovinu i  usluge zastupanog po punomoćniku Jadranko Peica</item>
    </izvorni_sadrzaj>
    <derivirana_varijabla naziv="DomainObject.Predmet.ProtuStrankaListFormated_1">
      <item>NOVI BEATUS jednostavno društvo s ograničenom odgovornošću za proizvodnju, trgovinu i  usluge zastupanog po punomoćniku Jadranko Peica</item>
    </derivirana_varijabla>
  </DomainObject.Predmet.ProtuStrankaListFormated>
  <DomainObject.Predmet.ProtuStrankaListFormatedOIB>
    <izvorni_sadrzaj>
      <item>NOVI BEATUS jednostavno društvo s ograničenom odgovornošću za proizvodnju, trgovinu i  usluge, OIB 55616175701 zastupanog po punomoćniku Jadranko Peica</item>
    </izvorni_sadrzaj>
    <derivirana_varijabla naziv="DomainObject.Predmet.ProtuStrankaListFormatedOIB_1">
      <item>NOVI BEATUS jednostavno društvo s ograničenom odgovornošću za proizvodnju, trgovinu i  usluge, OIB 55616175701 zastupanog po punomoćniku Jadranko Peica</item>
    </derivirana_varijabla>
  </DomainObject.Predmet.ProtuStrankaListFormatedOIB>
  <DomainObject.Predmet.ProtuStrankaListFormatedWithAdress>
    <izvorni_sadrzaj>
      <item>NOVI BEATUS jednostavno društvo s ograničenom odgovornošću za proizvodnju, trgovinu i  usluge, Josipa Vargovića 4, 48000 Koprivnica zastupanog po punomoćniku Jadranko Peica</item>
    </izvorni_sadrzaj>
    <derivirana_varijabla naziv="DomainObject.Predmet.ProtuStrankaListFormatedWithAdress_1">
      <item>NOVI BEATUS jednostavno društvo s ograničenom odgovornošću za proizvodnju, trgovinu i  usluge, Josipa Vargovića 4, 48000 Koprivnica zastupanog po punomoćniku Jadranko Peica</item>
    </derivirana_varijabla>
  </DomainObject.Predmet.ProtuStrankaListFormatedWithAdress>
  <DomainObject.Predmet.ProtuStrankaListFormatedWithAdressOIB>
    <izvorni_sadrzaj>
      <item>NOVI BEATUS jednostavno društvo s ograničenom odgovornošću za proizvodnju, trgovinu i  usluge, OIB 55616175701, Josipa Vargovića 4, 48000 Koprivnica zastupanog po punomoćniku Jadranko Peica</item>
    </izvorni_sadrzaj>
    <derivirana_varijabla naziv="DomainObject.Predmet.ProtuStrankaListFormatedWithAdressOIB_1">
      <item>NOVI BEATUS jednostavno društvo s ograničenom odgovornošću za proizvodnju, trgovinu i  usluge, OIB 55616175701, Josipa Vargovića 4, 48000 Koprivnica zastupanog po punomoćniku Jadranko Peica</item>
    </derivirana_varijabla>
  </DomainObject.Predmet.ProtuStrankaListFormatedWithAdressOIB>
  <DomainObject.Predmet.ProtuStrankaListNazivFormated>
    <izvorni_sadrzaj>
      <item>NOVI BEATUS jednostavno društvo s ograničenom odgovornošću za proizvodnju, trgovinu i  usluge</item>
    </izvorni_sadrzaj>
    <derivirana_varijabla naziv="DomainObject.Predmet.ProtuStrankaListNazivFormated_1">
      <item>NOVI BEATUS jednostavno društvo s ograničenom odgovornošću za proizvodnju, trgovinu i  usluge</item>
    </derivirana_varijabla>
  </DomainObject.Predmet.ProtuStrankaListNazivFormated>
  <DomainObject.Predmet.ProtuStrankaListNazivFormatedOIB>
    <izvorni_sadrzaj>
      <item>NOVI BEATUS jednostavno društvo s ograničenom odgovornošću za proizvodnju, trgovinu i  usluge, OIB 55616175701</item>
    </izvorni_sadrzaj>
    <derivirana_varijabla naziv="DomainObject.Predmet.ProtuStrankaListNazivFormatedOIB_1">
      <item>NOVI BEATUS jednostavno društvo s ograničenom odgovornošću za proizvodnju, trgovinu i  usluge, OIB 55616175701</item>
    </derivirana_varijabla>
  </DomainObject.Predmet.ProtuStrankaListNazivFormatedOIB>
  <DomainObject.Predmet.OstaliListFormated>
    <izvorni_sadrzaj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_1"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OIB_1"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_1"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OIB_1"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Jadranko Peica</item>
      <item>Splitska banka d.d.</item>
      <item>ŽDO Varaždin, Građansko upravni odjel</item>
    </izvorni_sadrzaj>
    <derivirana_varijabla naziv="DomainObject.Predmet.OstaliListNazivFormated_1">
      <item>Sudski registar, Trgovački sud u Varaždinu</item>
      <item>Jadranko Peica</item>
      <item>Splitska banka d.d.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Jadranko Peica, OIB 47521124217</item>
      <item>Splitska banka d.d.</item>
      <item>ŽDO Varaždin, Građansko upravni odjel</item>
    </izvorni_sadrzaj>
    <derivirana_varijabla naziv="DomainObject.Predmet.OstaliListNazivFormatedOIB_1">
      <item>Sudski registar, Trgovački sud u Varaždinu</item>
      <item>Jadranko Peica, OIB 47521124217</item>
      <item>Splitska banka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St-954/2015-16</izvorni_sadrzaj>
    <derivirana_varijabla naziv="DomainObject.PoslovniBrojDokumenta_1">St-954/2015-16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BEATUS jednostavno društvo s ograničenom odgovornošću za proizvodnju, trgovinu i  usluge</izvorni_sadrzaj>
    <derivirana_varijabla naziv="DomainObject.Predmet.ProtustrankaIDrugi_1">NOVI BEATUS jednostavno društvo s ograničenom odgovornošću za proizvodnju, trgovinu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 BEATUS jednostavno društvo s ograničenom odgovornošću za proizvodnju, trgovinu i  usluge, OIB 55616175701, Josipa Vargovića 4, 48000 Koprivnica</izvorni_sadrzaj>
    <derivirana_varijabla naziv="DomainObject.Predmet.ProtustrankaIDrugiAdressOIB_1">NOVI BEATUS jednostavno društvo s ograničenom odgovornošću za proizvodnju, trgovinu i  usluge, OIB 55616175701,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izvorni_sadrzaj>
    <derivirana_varijabla naziv="DomainObject.Predmet.SudioniciListNaziv_1"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izvorni_sadrzaj>
    <derivirana_varijabla naziv="DomainObject.Predmet.SudioniciListAdressOIB_1"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2F9CA-669D-48D9-828C-16CFE269D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2503</properties:Characters>
  <properties:Lines>89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2016-04-04T05:57:00Z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