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dee5" w14:paraId="022dee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A564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165D6E">
        <w:t>1498</w:t>
      </w:r>
      <w:r>
        <w:t>/1</w:t>
      </w:r>
      <w:r w:rsidR="00165D6E">
        <w:t>7</w:t>
      </w:r>
      <w:r>
        <w:t>-</w:t>
      </w:r>
      <w:r w:rsidR="00165D6E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165D6E" w:rsidP="006178F4" w:rsidR="006178F4">
      <w:pPr>
        <w:ind w:firstLine="708"/>
        <w:jc w:val="both"/>
      </w:pPr>
      <w:r w:rsidRPr="00165D6E">
        <w:t xml:space="preserve">Trgovački sud u Osijeku, po sucu mr. sc. Tihomiru Kovačeviću, kao stečajnom sucu, povodom prijedloga RH, MF, PU, Područni ured Osijek zastupana po ŽDO u Osijeku, OIB 18683136487 za otvaranje stečajnog postupka nad dužnikom FISNIK PEKARE d.o.o. za proizvodnju, trgovinu i usluge, Dalj, Bana Josipa Jelačića 5, MBS 030140707, OIB 86014590901, dana </w:t>
      </w:r>
      <w:r w:rsidR="00523870">
        <w:t>16</w:t>
      </w:r>
      <w:r w:rsidRPr="00165D6E">
        <w:t xml:space="preserve">. </w:t>
      </w:r>
      <w:r w:rsidR="00523870">
        <w:t>studenog</w:t>
      </w:r>
      <w:r w:rsidRPr="00165D6E">
        <w:t xml:space="preserve"> 2017.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2387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23870" w:rsidRPr="00523870">
        <w:t>FISNIK PEKARE d.o.o. za proizvodnju, trgovinu i usluge, Dalj, Bana Josipa Jelačića 5, MBS 030140707, OIB 86014590901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523870">
        <w:t>1498</w:t>
      </w:r>
      <w:r>
        <w:t>-1</w:t>
      </w:r>
      <w:r w:rsidR="00523870">
        <w:t>7</w:t>
      </w:r>
      <w:r>
        <w:t xml:space="preserve"> kod Hrvatske poštanske banke iznos od </w:t>
      </w:r>
      <w:r w:rsidR="00B936E8">
        <w:t>2</w:t>
      </w:r>
      <w:r w:rsidR="00FA06BB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D062DD" w:rsidP="00442BB5" w:rsidR="00D062DD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00E3" w:rsidP="006800E3" w:rsidR="006800E3">
      <w:pPr>
        <w:ind w:firstLine="720"/>
        <w:jc w:val="both"/>
      </w:pPr>
      <w:r>
        <w:t xml:space="preserve">Dana 7.09.2017. zaprimljen je na ovome sudu zahtjev za provedbu skraćenog stečajnog postupka FINE Regionalni centar Osijek, Podružnica Osijek, klasa: 110-07/17-01/04 Ur. broj 04-06-17-4460 od 6.09.2017. godine, nad dužnikom </w:t>
      </w:r>
      <w:r w:rsidRPr="00144B2A">
        <w:t>FISNIK PEKARE d.o.o. za proizvodnju, trgovinu i usluge, Dalj, Bana Josipa Jelačića 5, MBS 030140707, OIB 86014590901</w:t>
      </w:r>
      <w:r>
        <w:t>, temeljem odredbe čl. 429 st. 1. Stečajnog zakona (NN 71/15, dalje: SZ).</w:t>
      </w:r>
    </w:p>
    <w:p w:rsidRDefault="006800E3" w:rsidP="006800E3" w:rsidR="006800E3">
      <w:pPr>
        <w:ind w:firstLine="720"/>
        <w:jc w:val="both"/>
      </w:pPr>
    </w:p>
    <w:p w:rsidRDefault="006800E3" w:rsidP="006800E3" w:rsidR="006800E3">
      <w:pPr>
        <w:ind w:firstLine="720"/>
        <w:jc w:val="both"/>
      </w:pPr>
      <w:r>
        <w:t>U zahtjevu je navela da na dan 5.09.2017. dužnik u Očevidniku redoslijeda osnova za plaćanje ima evidentirane neizvršene osnove za plaćanje u neprekinutom razdoblju od 120 dana, u ukupnom iznosu od 172.805,07 kn, u koji iznos je uračunata kamata i naknada FINE za provedbe ovrhe na novčanim sredstvima dužnika. Navodi da dužnik nema zaposlenih radnika.</w:t>
      </w:r>
    </w:p>
    <w:p w:rsidRDefault="006800E3" w:rsidP="006800E3" w:rsidR="006800E3">
      <w:pPr>
        <w:ind w:firstLine="720"/>
        <w:jc w:val="both"/>
      </w:pPr>
    </w:p>
    <w:p w:rsidRDefault="006800E3" w:rsidP="006800E3" w:rsidR="006800E3">
      <w:pPr>
        <w:ind w:firstLine="720"/>
        <w:jc w:val="both"/>
      </w:pPr>
      <w:r>
        <w:t xml:space="preserve">Dostavlja popis računa i oročenih novčanih sredstava dužnika na dan </w:t>
      </w:r>
      <w:r w:rsidRPr="00AF752F">
        <w:t>5.09</w:t>
      </w:r>
      <w:r>
        <w:t xml:space="preserve">.2017., te navodi da na temelju čl. 112. st. 5. SZ dužnik na ime predujma za namirenje troškova stečajnog postupka nema zaplijenjena novčana sredstva na dan </w:t>
      </w:r>
      <w:r w:rsidRPr="00AF752F">
        <w:t>5.09</w:t>
      </w:r>
      <w:r>
        <w:t xml:space="preserve">.2017. </w:t>
      </w:r>
    </w:p>
    <w:p w:rsidRDefault="006800E3" w:rsidP="006800E3" w:rsidR="006800E3">
      <w:pPr>
        <w:ind w:firstLine="720"/>
        <w:jc w:val="both"/>
      </w:pPr>
    </w:p>
    <w:p w:rsidRDefault="006800E3" w:rsidP="006800E3" w:rsidR="006800E3">
      <w:pPr>
        <w:ind w:firstLine="720"/>
        <w:jc w:val="both"/>
      </w:pPr>
      <w:r>
        <w:t>Tijekom provedbe skraćenog stečajnog postupka RH, MF, PU podnijela je prijedlog za otvaranje stečajnog postupka budući kod dužnika postoje stečajni razlozi, a isti ima dug prema predlagatelju u iznosu od 143.129,78 kn na dan 14.09.2017.</w:t>
      </w:r>
    </w:p>
    <w:p w:rsidRDefault="006800E3" w:rsidP="006800E3" w:rsidR="006800E3">
      <w:pPr>
        <w:ind w:firstLine="708"/>
        <w:jc w:val="both"/>
      </w:pPr>
    </w:p>
    <w:p w:rsidRDefault="006800E3" w:rsidP="006800E3" w:rsidR="006800E3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</w:t>
      </w:r>
      <w:r w:rsidRPr="00176811">
        <w:t xml:space="preserve">. </w:t>
      </w:r>
      <w:r>
        <w:t>i</w:t>
      </w:r>
      <w:r w:rsidRPr="00176811">
        <w:t xml:space="preserve"> </w:t>
      </w:r>
      <w:r>
        <w:t>109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1B77C7" w:rsidP="002F0624" w:rsidR="001B77C7">
      <w:pPr>
        <w:jc w:val="both"/>
      </w:pPr>
    </w:p>
    <w:p w:rsidRDefault="00702E78" w:rsidP="00442BB5" w:rsidR="00FA72D5" w:rsidRPr="00D062DD">
      <w:pPr>
        <w:ind w:firstLine="708"/>
        <w:jc w:val="both"/>
        <w:rPr>
          <w:color w:val="000000"/>
        </w:rPr>
      </w:pPr>
      <w:r>
        <w:t xml:space="preserve">Na ročištu radi izjašnjenja o prijedlogu za otvaranje stečajnog postupka i ročišta radi rasprave o uvjetima za otvaranje stečajnog postupka nad dužnikom, održanom </w:t>
      </w:r>
      <w:r w:rsidR="00684E38">
        <w:t>1</w:t>
      </w:r>
      <w:r w:rsidR="00D062DD">
        <w:t>6</w:t>
      </w:r>
      <w:r>
        <w:t>.</w:t>
      </w:r>
      <w:r w:rsidR="00D062DD">
        <w:t>11</w:t>
      </w:r>
      <w:r w:rsidR="00EB0C1A">
        <w:t>.</w:t>
      </w:r>
      <w:r w:rsidR="00667391">
        <w:t>201</w:t>
      </w:r>
      <w:r w:rsidR="00D062DD">
        <w:t>7</w:t>
      </w:r>
      <w:r w:rsidR="00667391">
        <w:t>.  godine,</w:t>
      </w:r>
      <w:r>
        <w:t xml:space="preserve"> izvršen</w:t>
      </w:r>
      <w:r w:rsidR="00AB52CB">
        <w:t xml:space="preserve"> je</w:t>
      </w:r>
      <w:r>
        <w:t xml:space="preserve"> uvid u dokumentaciju </w:t>
      </w:r>
      <w:r w:rsidR="00AB52CB">
        <w:t xml:space="preserve">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D062DD">
        <w:t>, te su pozvani zainteresirani na naplatu predujma za pokriće troškova postupka u iznosu od 20.000,00 kn (</w:t>
      </w:r>
      <w:r w:rsidR="00D062DD" w:rsidRPr="005326CB">
        <w:t>troškovi oglašavanja, troškovi stečajnog upravitelja, sudske pristojbe, troškovi eventualnih parnica, otvaranje i zatvaranje žiro-računa, izrada žiga, knjigovodstveni poslovi i dr.</w:t>
      </w:r>
      <w:r w:rsidR="00D062DD" w:rsidRPr="004B454E">
        <w:t>)</w:t>
      </w:r>
      <w:r w:rsidR="00D062DD">
        <w:t>.</w:t>
      </w: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C31F79">
        <w:t>1</w:t>
      </w:r>
      <w:r w:rsidR="00D062DD">
        <w:t>6</w:t>
      </w:r>
      <w:r w:rsidR="00415439" w:rsidRPr="00F15533">
        <w:t xml:space="preserve">. </w:t>
      </w:r>
      <w:r w:rsidR="00C31F79">
        <w:t>s</w:t>
      </w:r>
      <w:r w:rsidR="00D062DD">
        <w:t>tudenog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D062DD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165D6E" w:rsidRPr="00165D6E">
      <w:t>1498/17-5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5D6E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676C"/>
    <w:rsid w:val="002309B7"/>
    <w:rsid w:val="00232922"/>
    <w:rsid w:val="00241AEE"/>
    <w:rsid w:val="00252590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0BE6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23870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0E3"/>
    <w:rsid w:val="00680AFB"/>
    <w:rsid w:val="00684E38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DFB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A564D"/>
    <w:rsid w:val="00AB51DF"/>
    <w:rsid w:val="00AB52CB"/>
    <w:rsid w:val="00AB5CD5"/>
    <w:rsid w:val="00AB7106"/>
    <w:rsid w:val="00AE0D46"/>
    <w:rsid w:val="00AE7B40"/>
    <w:rsid w:val="00AE7F0E"/>
    <w:rsid w:val="00AF1959"/>
    <w:rsid w:val="00AF6E4D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62DD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70B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0B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70B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0B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FISNIK PEKARE d.o.o. za proizvodnju, trgovinu i usluge</izvorni_sadrzaj>
    <derivirana_varijabla naziv="DomainObject.Predmet.ProtustrankaFormated_1">  FISNIK PEKARE d.o.o. za proizvodnju, trgovinu i usluge</derivirana_varijabla>
  </DomainObject.Predmet.ProtustrankaFormated>
  <DomainObject.Predmet.ProtustrankaFormatedOIB>
    <izvorni_sadrzaj>  FISNIK PEKARE d.o.o. za proizvodnju, trgovinu i usluge, OIB 86014590901</izvorni_sadrzaj>
    <derivirana_varijabla naziv="DomainObject.Predmet.ProtustrankaFormatedOIB_1">  FISNIK PEKARE d.o.o. za proizvodnju, trgovinu i usluge, OIB 86014590901</derivirana_varijabla>
  </DomainObject.Predmet.ProtustrankaFormatedOIB>
  <DomainObject.Predmet.ProtustrankaFormatedWithAdress>
    <izvorni_sadrzaj> FISNIK PEKARE d.o.o. za proizvodnju, trgovinu i usluge, Bana Josipa Jelačića 5, 31226 Dalj</izvorni_sadrzaj>
    <derivirana_varijabla naziv="DomainObject.Predmet.ProtustrankaFormatedWithAdress_1"> FISNIK PEKARE d.o.o. za proizvodnju, trgovinu i usluge, Bana Josipa Jelačića 5, 31226 Dalj</derivirana_varijabla>
  </DomainObject.Predmet.ProtustrankaFormatedWithAdress>
  <DomainObject.Predmet.ProtustrankaFormatedWithAdressOIB>
    <izvorni_sadrzaj> FISNIK PEKARE d.o.o. za proizvodnju, trgovinu i usluge, OIB 86014590901, Bana Josipa Jelačića 5, 31226 Dalj</izvorni_sadrzaj>
    <derivirana_varijabla naziv="DomainObject.Predmet.ProtustrankaFormatedWithAdressOIB_1"> FISNIK PEKARE d.o.o. za proizvodnju, trgovinu i usluge, OIB 86014590901, Bana Josipa Jelačića 5, 31226 Dalj</derivirana_varijabla>
  </DomainObject.Predmet.ProtustrankaFormatedWithAdressOIB>
  <DomainObject.Predmet.ProtustrankaWithAdress>
    <izvorni_sadrzaj>FISNIK PEKARE d.o.o. za proizvodnju, trgovinu i usluge Bana Josipa Jelačića 5, 31226 Dalj</izvorni_sadrzaj>
    <derivirana_varijabla naziv="DomainObject.Predmet.ProtustrankaWithAdress_1">FISNIK PEKARE d.o.o. za proizvodnju, trgovinu i usluge Bana Josipa Jelačića 5, 31226 Dalj</derivirana_varijabla>
  </DomainObject.Predmet.ProtustrankaWithAdress>
  <DomainObject.Predmet.ProtustrankaWithAdressOIB>
    <izvorni_sadrzaj>FISNIK PEKARE d.o.o. za proizvodnju, trgovinu i usluge, OIB 86014590901, Bana Josipa Jelačića 5, 31226 Dalj</izvorni_sadrzaj>
    <derivirana_varijabla naziv="DomainObject.Predmet.ProtustrankaWithAdressOIB_1">FISNIK PEKARE d.o.o. za proizvodnju, trgovinu i usluge, OIB 86014590901, Bana Josipa Jelačića 5, 31226 Dalj</derivirana_varijabla>
  </DomainObject.Predmet.ProtustrankaWithAdressOIB>
  <DomainObject.Predmet.ProtustrankaNazivFormated>
    <izvorni_sadrzaj>FISNIK PEKARE d.o.o. za proizvodnju, trgovinu i usluge</izvorni_sadrzaj>
    <derivirana_varijabla naziv="DomainObject.Predmet.ProtustrankaNazivFormated_1">FISNIK PEKARE d.o.o. za proizvodnju, trgovinu i usluge</derivirana_varijabla>
  </DomainObject.Predmet.ProtustrankaNazivFormated>
  <DomainObject.Predmet.ProtustrankaNazivFormatedOIB>
    <izvorni_sadrzaj>FISNIK PEKARE d.o.o. za proizvodnju, trgovinu i usluge, OIB 86014590901</izvorni_sadrzaj>
    <derivirana_varijabla naziv="DomainObject.Predmet.ProtustrankaNazivFormatedOIB_1">FISNIK PEKARE d.o.o. za proizvodnju, trgovinu i usluge, OIB 86014590901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FISNIK PEKARE d.o.o. za proizvodnju, trgovinu i usluge</item>
    </izvorni_sadrzaj>
    <derivirana_varijabla naziv="DomainObject.Predmet.ProtuStrankaListFormated_1">
      <item>FISNIK PEKARE d.o.o. za proizvodnju, trgovinu i usluge</item>
    </derivirana_varijabla>
  </DomainObject.Predmet.ProtuStrankaListFormated>
  <DomainObject.Predmet.ProtuStrankaListFormatedOIB>
    <izvorni_sadrzaj>
      <item>FISNIK PEKARE d.o.o. za proizvodnju, trgovinu i usluge, OIB 86014590901</item>
    </izvorni_sadrzaj>
    <derivirana_varijabla naziv="DomainObject.Predmet.ProtuStrankaListFormatedOIB_1">
      <item>FISNIK PEKARE d.o.o. za proizvodnju, trgovinu i usluge, OIB 86014590901</item>
    </derivirana_varijabla>
  </DomainObject.Predmet.ProtuStrankaListFormatedOIB>
  <DomainObject.Predmet.ProtuStrankaListFormatedWithAdress>
    <izvorni_sadrzaj>
      <item>FISNIK PEKARE d.o.o. za proizvodnju, trgovinu i usluge, Bana Josipa Jelačića 5, 31226 Dalj</item>
    </izvorni_sadrzaj>
    <derivirana_varijabla naziv="DomainObject.Predmet.ProtuStrankaListFormatedWithAdress_1">
      <item>FISNIK PEKARE d.o.o. za proizvodnju, trgovinu i usluge, Bana Josipa Jelačića 5, 31226 Dalj</item>
    </derivirana_varijabla>
  </DomainObject.Predmet.ProtuStrankaListFormatedWithAdress>
  <DomainObject.Predmet.ProtuStrankaListFormatedWithAdressOIB>
    <izvorni_sadrzaj>
      <item>FISNIK PEKARE d.o.o. za proizvodnju, trgovinu i usluge, OIB 86014590901, Bana Josipa Jelačića 5, 31226 Dalj</item>
    </izvorni_sadrzaj>
    <derivirana_varijabla naziv="DomainObject.Predmet.ProtuStrankaListFormatedWithAdressOIB_1">
      <item>FISNIK PEKARE d.o.o. za proizvodnju, trgovinu i usluge, OIB 86014590901, Bana Josipa Jelačića 5, 31226 Dalj</item>
    </derivirana_varijabla>
  </DomainObject.Predmet.ProtuStrankaListFormatedWithAdressOIB>
  <DomainObject.Predmet.ProtuStrankaListNazivFormated>
    <izvorni_sadrzaj>
      <item>FISNIK PEKARE d.o.o. za proizvodnju, trgovinu i usluge</item>
    </izvorni_sadrzaj>
    <derivirana_varijabla naziv="DomainObject.Predmet.ProtuStrankaListNazivFormated_1">
      <item>FISNIK PEKARE d.o.o. za proizvodnju, trgovinu i usluge</item>
    </derivirana_varijabla>
  </DomainObject.Predmet.ProtuStrankaListNazivFormated>
  <DomainObject.Predmet.ProtuStrankaListNazivFormatedOIB>
    <izvorni_sadrzaj>
      <item>FISNIK PEKARE d.o.o. za proizvodnju, trgovinu i usluge, OIB 86014590901</item>
    </izvorni_sadrzaj>
    <derivirana_varijabla naziv="DomainObject.Predmet.ProtuStrankaListNazivFormatedOIB_1">
      <item>FISNIK PEKARE d.o.o. za proizvodnju, trgovinu i usluge, OIB 86014590901</item>
    </derivirana_varijabla>
  </DomainObject.Predmet.ProtuStrankaListNazivFormatedOIB>
  <DomainObject.Predmet.OstaliListFormated>
    <izvorni_sadrzaj>
      <item>Pranvera Kabashaj</item>
    </izvorni_sadrzaj>
    <derivirana_varijabla naziv="DomainObject.Predmet.OstaliListFormated_1">
      <item>Pranvera Kabashaj</item>
    </derivirana_varijabla>
  </DomainObject.Predmet.OstaliListFormated>
  <DomainObject.Predmet.OstaliListFormatedOIB>
    <izvorni_sadrzaj>
      <item>Pranvera Kabashaj, OIB 87426881443</item>
    </izvorni_sadrzaj>
    <derivirana_varijabla naziv="DomainObject.Predmet.OstaliListFormatedOIB_1">
      <item>Pranvera Kabashaj, OIB 87426881443</item>
    </derivirana_varijabla>
  </DomainObject.Predmet.OstaliListFormatedOIB>
  <DomainObject.Predmet.OstaliListFormatedWithAdress>
    <izvorni_sadrzaj>
      <item>Pranvera Kabashaj, Zmaj Jove Jovanovića 9, 31000 Osijek</item>
    </izvorni_sadrzaj>
    <derivirana_varijabla naziv="DomainObject.Predmet.OstaliListFormatedWithAdress_1">
      <item>Pranvera Kabashaj, Zmaj Jove Jovanovića 9, 31000 Osijek</item>
    </derivirana_varijabla>
  </DomainObject.Predmet.OstaliListFormatedWithAdress>
  <DomainObject.Predmet.OstaliListFormatedWithAdressOIB>
    <izvorni_sadrzaj>
      <item>Pranvera Kabashaj, OIB 87426881443, Zmaj Jove Jovanovića 9, 31000 Osijek</item>
    </izvorni_sadrzaj>
    <derivirana_varijabla naziv="DomainObject.Predmet.OstaliListFormatedWithAdressOIB_1">
      <item>Pranvera Kabashaj, OIB 87426881443, Zmaj Jove Jovanovića 9, 31000 Osijek</item>
    </derivirana_varijabla>
  </DomainObject.Predmet.OstaliListFormatedWithAdressOIB>
  <DomainObject.Predmet.OstaliListNazivFormated>
    <izvorni_sadrzaj>
      <item>Pranvera Kabashaj</item>
    </izvorni_sadrzaj>
    <derivirana_varijabla naziv="DomainObject.Predmet.OstaliListNazivFormated_1">
      <item>Pranvera Kabashaj</item>
    </derivirana_varijabla>
  </DomainObject.Predmet.OstaliListNazivFormated>
  <DomainObject.Predmet.OstaliListNazivFormatedOIB>
    <izvorni_sadrzaj>
      <item>Pranvera Kabashaj, OIB 87426881443</item>
    </izvorni_sadrzaj>
    <derivirana_varijabla naziv="DomainObject.Predmet.OstaliListNazivFormatedOIB_1">
      <item>Pranvera Kabashaj, OIB 87426881443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FISNIK PEKARE d.o.o. za proizvodnju, trgovinu i usluge</izvorni_sadrzaj>
    <derivirana_varijabla naziv="DomainObject.Predmet.ProtustrankaIDrugi_1">FISNIK PEKARE d.o.o.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FISNIK PEKARE d.o.o. za proizvodnju, trgovinu i usluge, OIB 86014590901, Bana Josipa Jelačića 5, 31226 Dalj</izvorni_sadrzaj>
    <derivirana_varijabla naziv="DomainObject.Predmet.ProtustrankaIDrugiAdressOIB_1">FISNIK PEKARE d.o.o. za proizvodnju, trgovinu i usluge, OIB 86014590901, Bana Josipa Jelačića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FISNIK PEKARE d.o.o. za proizvodnju, trgovinu i usluge</item>
      <item>RH MF PU PODRUČNI URED OSIJEK</item>
      <item>Pranvera Kabashaj</item>
    </izvorni_sadrzaj>
    <derivirana_varijabla naziv="DomainObject.Predmet.SudioniciListNaziv_1">
      <item>FISNIK PEKARE d.o.o. za proizvodnju, trgovinu i usluge</item>
      <item>RH MF PU PODRUČNI URED OSIJEK</item>
      <item>Pranvera Kabashaj</item>
    </derivirana_varijabla>
  </DomainObject.Predmet.SudioniciListNaziv>
  <DomainObject.Predmet.SudioniciListAdressOIB>
    <izvorni_sadrzaj>
      <item>FISNIK PEKARE d.o.o. za proizvodnju, trgovinu i usluge, OIB 86014590901, Bana Josipa Jelačića 5,31226 Dalj</item>
      <item>RH MF PU PODRUČNI URED OSIJEK, OIB 18683136487</item>
      <item>Pranvera Kabashaj, OIB 87426881443, Zmaj Jove Jovanovića 9,31000 Osijek</item>
    </izvorni_sadrzaj>
    <derivirana_varijabla naziv="DomainObject.Predmet.SudioniciListAdressOIB_1">
      <item>FISNIK PEKARE d.o.o. za proizvodnju, trgovinu i usluge, OIB 86014590901, Bana Josipa Jelačića 5,31226 Dalj</item>
      <item>RH MF PU PODRUČNI URED OSIJEK, OIB 18683136487</item>
      <item>Pranvera Kabashaj, OIB 87426881443, Zmaj Jove Jovanovića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86014590901</item>
      <item>, OIB 18683136487</item>
      <item>, OIB 87426881443</item>
    </izvorni_sadrzaj>
    <derivirana_varijabla naziv="DomainObject.Predmet.SudioniciListNazivOIB_1">
      <item>, OIB 86014590901</item>
      <item>, OIB 18683136487</item>
      <item>, OIB 87426881443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683</properties:Words>
  <properties:Characters>3723</properties:Characters>
  <properties:Lines>91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2017-11-16T12:43:00Z</dcterms:created>
  <dc:creator>banka</dc:creator>
  <cp:lastModifiedBy>Elizabeta Đeke</cp:lastModifiedBy>
  <cp:lastPrinted>2017-11-16T10:31:00Z</cp:lastPrinted>
  <dcterms:modified xmlns:xsi="http://www.w3.org/2001/XMLSchema-instance" xsi:type="dcterms:W3CDTF">2017-11-16T12:43:00Z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