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ecb57" w14:paraId="68ecb57" w:rsidRDefault="00064FF2" w:rsidP="004A3868" w:rsidR="004A3868">
      <w:pPr>
        <w:jc w:val="right"/>
        <w15:collapsed w:val="false"/>
      </w:pPr>
      <w:r>
        <w:t xml:space="preserve">19 </w:t>
      </w:r>
      <w:r w:rsidR="004A3868">
        <w:t>St-</w:t>
      </w:r>
      <w:r w:rsidR="00B75609">
        <w:t>593</w:t>
      </w:r>
      <w:r w:rsidR="00CA0AA3">
        <w:t>/17-</w:t>
      </w:r>
      <w:r w:rsidR="00CE4A24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 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B0425">
        <w:t>Financijske agencije, Regionalnog cent</w:t>
      </w:r>
      <w:r w:rsidR="00064FF2">
        <w:t>r</w:t>
      </w:r>
      <w:r w:rsidR="009B0425">
        <w:t>a Osijek, Podružnice</w:t>
      </w:r>
      <w:r w:rsidR="00064FF2">
        <w:t xml:space="preserve"> Osijek, OIB: 85821130368, Osijek, L. </w:t>
      </w:r>
      <w:proofErr w:type="spellStart"/>
      <w:r w:rsidR="00064FF2">
        <w:t>Jagera</w:t>
      </w:r>
      <w:proofErr w:type="spellEnd"/>
      <w:r w:rsidR="00064FF2">
        <w:t xml:space="preserve"> 3,</w:t>
      </w:r>
      <w:r>
        <w:t xml:space="preserve"> </w:t>
      </w:r>
      <w:r w:rsidR="00064FF2">
        <w:t xml:space="preserve">za pokretanje skraćenog stečajnog postupka nad </w:t>
      </w:r>
      <w:r w:rsidR="00665E74">
        <w:t xml:space="preserve">stečajnim </w:t>
      </w:r>
      <w:r w:rsidR="00064FF2">
        <w:t xml:space="preserve">dužnikom </w:t>
      </w:r>
      <w:r w:rsidR="00B75609">
        <w:t>DRAGO</w:t>
      </w:r>
      <w:r w:rsidR="00064FF2">
        <w:t xml:space="preserve"> j.d.o.o. za trgovinu, MBS: 0301</w:t>
      </w:r>
      <w:r w:rsidR="00B75609">
        <w:t>23813</w:t>
      </w:r>
      <w:r w:rsidR="00064FF2">
        <w:t xml:space="preserve">, OIB: </w:t>
      </w:r>
      <w:r w:rsidR="00B75609">
        <w:t>51658076186</w:t>
      </w:r>
      <w:r w:rsidR="00064FF2">
        <w:t xml:space="preserve">, </w:t>
      </w:r>
      <w:r w:rsidR="00B75609">
        <w:t>Osijek</w:t>
      </w:r>
      <w:r w:rsidR="00064FF2">
        <w:t xml:space="preserve">, </w:t>
      </w:r>
      <w:proofErr w:type="spellStart"/>
      <w:r w:rsidR="00B75609">
        <w:t>Lopudska</w:t>
      </w:r>
      <w:proofErr w:type="spellEnd"/>
      <w:r w:rsidR="00B75609">
        <w:t xml:space="preserve"> 34 f</w:t>
      </w:r>
      <w:r w:rsidR="00250413">
        <w:t xml:space="preserve">, dana </w:t>
      </w:r>
      <w:r w:rsidR="00B75609">
        <w:t>04</w:t>
      </w:r>
      <w:r w:rsidR="00064FF2">
        <w:t xml:space="preserve">. </w:t>
      </w:r>
      <w:r w:rsidR="00B75609">
        <w:t>srpnja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B75609">
        <w:t xml:space="preserve">DRAGO </w:t>
      </w:r>
      <w:r>
        <w:t xml:space="preserve">j.d.o.o. za trgovinu, </w:t>
      </w:r>
      <w:r w:rsidR="00B75609" w:rsidRPr="00B75609">
        <w:t xml:space="preserve">MBS: 030123813, OIB: 51658076186, Osijek, </w:t>
      </w:r>
      <w:proofErr w:type="spellStart"/>
      <w:r w:rsidR="00B75609" w:rsidRPr="00B75609">
        <w:t>Lopudska</w:t>
      </w:r>
      <w:proofErr w:type="spellEnd"/>
      <w:r w:rsidR="00B75609" w:rsidRPr="00B75609">
        <w:t xml:space="preserve"> 34 f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5B4DB5" w:rsidR="005B4DB5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B75609">
        <w:t>30</w:t>
      </w:r>
      <w:r w:rsidR="00CE4A24">
        <w:t xml:space="preserve">. </w:t>
      </w:r>
      <w:r w:rsidR="00665E74">
        <w:t>svibnja 2017.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pokretanje skraćenog stečajnog postupka </w:t>
      </w:r>
      <w:r w:rsidR="00665E74">
        <w:t>Financijske agencije, Regionalnog centra Osijek, Podružnice Osijek, Klasa: 110-07</w:t>
      </w:r>
      <w:r w:rsidR="00401554">
        <w:t xml:space="preserve">/17-01/04, </w:t>
      </w:r>
      <w:proofErr w:type="spellStart"/>
      <w:r w:rsidR="00401554">
        <w:t>Ur.broj</w:t>
      </w:r>
      <w:proofErr w:type="spellEnd"/>
      <w:r w:rsidR="00401554">
        <w:t>: 04-06-17-2</w:t>
      </w:r>
      <w:r w:rsidR="00B75609">
        <w:t>908</w:t>
      </w:r>
      <w:r w:rsidR="00401554">
        <w:t xml:space="preserve"> </w:t>
      </w:r>
      <w:r w:rsidR="00665E74">
        <w:t xml:space="preserve">od </w:t>
      </w:r>
      <w:r w:rsidR="00B75609">
        <w:t>29</w:t>
      </w:r>
      <w:r w:rsidR="00665E74">
        <w:t xml:space="preserve">. svibnja 2017. nad stečajnim dužnikom </w:t>
      </w:r>
      <w:r w:rsidR="00B75609">
        <w:t>DRAGO</w:t>
      </w:r>
      <w:r w:rsidR="00665E74">
        <w:t xml:space="preserve"> j.d.o.o. za trgovinu, </w:t>
      </w:r>
      <w:r w:rsidR="00B75609">
        <w:t xml:space="preserve">MBS: </w:t>
      </w:r>
      <w:r w:rsidR="00B75609" w:rsidRPr="00B75609">
        <w:t xml:space="preserve">030123813, OIB: 51658076186, Osijek, </w:t>
      </w:r>
      <w:proofErr w:type="spellStart"/>
      <w:r w:rsidR="00B75609" w:rsidRPr="00B75609">
        <w:t>Lopudska</w:t>
      </w:r>
      <w:proofErr w:type="spellEnd"/>
      <w:r w:rsidR="00B75609" w:rsidRPr="00B75609">
        <w:t xml:space="preserve"> 34 f</w:t>
      </w:r>
      <w:r w:rsidR="00665E74">
        <w:t>.</w:t>
      </w:r>
    </w:p>
    <w:p w:rsidRDefault="005C39A5" w:rsidP="00782257" w:rsidR="005C39A5">
      <w:pPr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B75609">
        <w:t>31</w:t>
      </w:r>
      <w:r w:rsidR="00665E74">
        <w:t>. svibnja 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 xml:space="preserve">obu ovlaštenu za zastupanje stečajnog dužnika da u roku od 15 dana od dana objave oglasa podnese sudu javnobilježnički ovjerovljeni </w:t>
      </w:r>
      <w:proofErr w:type="spellStart"/>
      <w:r w:rsidR="00665E74">
        <w:t>prokazni</w:t>
      </w:r>
      <w:proofErr w:type="spellEnd"/>
      <w:r w:rsidR="00665E74">
        <w:t xml:space="preserve"> popis imovine i obveza dužnika na propisanom obrascu</w:t>
      </w:r>
      <w:r>
        <w:t xml:space="preserve"> te također pozvao vjerovnike dužnika da najkasnije u roku od 45 dana od dana objave oglasa predlože </w:t>
      </w:r>
      <w:r>
        <w:lastRenderedPageBreak/>
        <w:t xml:space="preserve">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B75609">
        <w:t>21</w:t>
      </w:r>
      <w:r>
        <w:t xml:space="preserve">. </w:t>
      </w:r>
      <w:r w:rsidR="00B75609">
        <w:t>lipnja</w:t>
      </w:r>
      <w:r>
        <w:t xml:space="preserve"> 2017. zaprimljen je podnesak Županijskog državnog odvjetništva u </w:t>
      </w:r>
      <w:r w:rsidR="00B75609">
        <w:t>Osijeku</w:t>
      </w:r>
      <w:r>
        <w:t>, broj: S-DO-</w:t>
      </w:r>
      <w:r w:rsidR="00B75609">
        <w:t>42</w:t>
      </w:r>
      <w:r w:rsidR="000E198A">
        <w:t>/2017</w:t>
      </w:r>
      <w:r>
        <w:t xml:space="preserve"> od </w:t>
      </w:r>
      <w:r w:rsidR="00B75609">
        <w:t>2</w:t>
      </w:r>
      <w:r>
        <w:t xml:space="preserve">0. </w:t>
      </w:r>
      <w:r w:rsidR="00B75609">
        <w:t>lipnja</w:t>
      </w:r>
      <w:r>
        <w:t xml:space="preserve"> 2017.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Porezne uprave, Područnog ureda </w:t>
      </w:r>
      <w:r w:rsidR="00B75609">
        <w:t>Zagreb</w:t>
      </w:r>
      <w:r>
        <w:t>, 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B75609">
        <w:t>13.138,70 kuna</w:t>
      </w:r>
      <w:r>
        <w:t xml:space="preserve"> koja se temelji na </w:t>
      </w:r>
      <w:r w:rsidR="00B75609">
        <w:t xml:space="preserve">knjigovodstvenom stanju duga na dan 05. lipnja 2017., koju tražbinu </w:t>
      </w:r>
      <w:r w:rsidR="00B56968">
        <w:t xml:space="preserve">stečajni dužnik </w:t>
      </w:r>
      <w:r w:rsidR="00B75609">
        <w:t xml:space="preserve">nije namirio u zakonom određenom roku, odnosno do 2015. </w:t>
      </w:r>
      <w:r w:rsidR="00B56968">
        <w:t>Također</w:t>
      </w:r>
      <w:r w:rsidR="008A2342">
        <w:t>,</w:t>
      </w:r>
      <w:r w:rsidR="00B56968">
        <w:t xml:space="preserve"> </w:t>
      </w:r>
      <w:r w:rsidR="00DE571A">
        <w:t xml:space="preserve">vjerovnik </w:t>
      </w:r>
      <w:r w:rsidR="00B56968">
        <w:t xml:space="preserve">je </w:t>
      </w:r>
      <w:r w:rsidR="00DE571A">
        <w:t xml:space="preserve">naveo da </w:t>
      </w:r>
      <w:r w:rsidR="00B75609">
        <w:t xml:space="preserve">kod </w:t>
      </w:r>
      <w:r w:rsidR="00F07817">
        <w:t xml:space="preserve">stečajnog </w:t>
      </w:r>
      <w:r w:rsidR="00B75609">
        <w:t xml:space="preserve">dužnika postoji stečajni razlog </w:t>
      </w:r>
      <w:r w:rsidR="00CB0CF0">
        <w:t>obzirom</w:t>
      </w:r>
      <w:r w:rsidR="00B75609">
        <w:t xml:space="preserve"> </w:t>
      </w:r>
      <w:r w:rsidR="0018583C">
        <w:t xml:space="preserve">stečajni </w:t>
      </w:r>
      <w:r w:rsidR="00F07817">
        <w:t>d</w:t>
      </w:r>
      <w:r w:rsidR="00B75609">
        <w:t xml:space="preserve">užnik u Očevidniku redoslijeda osnova za plaćanje koje vodi Financijska agencija ima više evidentiranih osnova za plaćanje u razdoblju dužem od 127 dana koje je trebalo na temelju valjanih osnova za plaćanje bez daljnjeg pristanka dužnika naplatiti s bilo kojeg od njegovih računa, a prema podacima Financijske agencije na dan 02. </w:t>
      </w:r>
      <w:r w:rsidR="008C7588">
        <w:t>l</w:t>
      </w:r>
      <w:r w:rsidR="00B75609">
        <w:t xml:space="preserve">ipnja 2017. </w:t>
      </w:r>
      <w:r w:rsidR="008C7588">
        <w:t>i</w:t>
      </w:r>
      <w:r w:rsidR="00B75609">
        <w:t xml:space="preserve">sti je u blokadi 126 dana. 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8C7588">
        <w:rPr>
          <w:bCs/>
        </w:rPr>
        <w:t>04</w:t>
      </w:r>
      <w:r w:rsidR="008041DE">
        <w:rPr>
          <w:bCs/>
        </w:rPr>
        <w:t xml:space="preserve">. </w:t>
      </w:r>
      <w:r w:rsidR="008C7588">
        <w:rPr>
          <w:bCs/>
        </w:rPr>
        <w:t>srpnja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DE571A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Gordana </w:t>
      </w:r>
      <w:proofErr w:type="spellStart"/>
      <w:r>
        <w:rPr>
          <w:b w:val="false"/>
          <w:lang w:val="hr-HR"/>
        </w:rPr>
        <w:t>Harc</w:t>
      </w:r>
      <w:proofErr w:type="spellEnd"/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E5A51" w:rsidP="00B75497" w:rsidR="00BE5A51">
      <w:pPr>
        <w:pStyle w:val="Tijeloteksta"/>
      </w:pPr>
    </w:p>
    <w:p w:rsidRDefault="00BE5A51" w:rsidP="00B75497" w:rsidR="00BE5A51">
      <w:pPr>
        <w:pStyle w:val="Tijeloteksta"/>
      </w:pPr>
    </w:p>
    <w:p w:rsidRDefault="00BE5A51" w:rsidP="00B75497" w:rsidR="00BE5A51">
      <w:pPr>
        <w:pStyle w:val="Tijeloteksta"/>
      </w:pPr>
    </w:p>
    <w:p w:rsidRDefault="00BE5A51" w:rsidP="00B75497" w:rsidR="00BE5A51">
      <w:pPr>
        <w:pStyle w:val="Tijeloteksta"/>
      </w:pPr>
    </w:p>
    <w:p w:rsidRDefault="00B75497" w:rsidP="00B75497" w:rsidR="00B75497" w:rsidRPr="00CC5FC7">
      <w:pPr>
        <w:pStyle w:val="Tijeloteksta"/>
        <w:rPr>
          <w:bCs/>
          <w:lang w:val="hr-HR"/>
        </w:rPr>
      </w:pPr>
      <w:bookmarkStart w:name="_GoBack" w:id="0"/>
      <w:bookmarkEnd w:id="0"/>
      <w:r w:rsidRPr="00CC5FC7">
        <w:lastRenderedPageBreak/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>FINA, RC Osijek, Podružnica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8C7588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8C7588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8C7588">
        <w:t>20</w:t>
      </w:r>
      <w:r>
        <w:t>.</w:t>
      </w:r>
      <w:r w:rsidR="00D1704E">
        <w:t xml:space="preserve"> </w:t>
      </w:r>
      <w:r w:rsidR="008C7588">
        <w:t>lipnja</w:t>
      </w:r>
      <w:r w:rsidR="00D1704E">
        <w:t xml:space="preserve"> 2017</w:t>
      </w:r>
      <w:r>
        <w:t xml:space="preserve">. (str. </w:t>
      </w:r>
      <w:r w:rsidR="008C7588">
        <w:t>6-8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1627FB">
        <w:t>0</w:t>
      </w:r>
      <w:r w:rsidR="008C7588">
        <w:t>4</w:t>
      </w:r>
      <w:r>
        <w:t xml:space="preserve">. </w:t>
      </w:r>
      <w:r w:rsidR="008C7588">
        <w:t>kolovoza</w:t>
      </w:r>
      <w:r>
        <w:t xml:space="preserve"> 2017.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4507" w:rsidP="004A3868" w:rsidR="008F4507">
      <w:r>
        <w:separator/>
      </w:r>
    </w:p>
  </w:endnote>
  <w:endnote w:id="0" w:type="continuationSeparator">
    <w:p w:rsidRDefault="008F4507" w:rsidP="004A3868" w:rsidR="008F45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4507" w:rsidP="004A3868" w:rsidR="008F4507">
      <w:r>
        <w:separator/>
      </w:r>
    </w:p>
  </w:footnote>
  <w:footnote w:id="0" w:type="continuationSeparator">
    <w:p w:rsidRDefault="008F4507" w:rsidP="004A3868" w:rsidR="008F45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E5A51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12547F"/>
    <w:rsid w:val="00137654"/>
    <w:rsid w:val="0014134B"/>
    <w:rsid w:val="0014394E"/>
    <w:rsid w:val="00154A6B"/>
    <w:rsid w:val="001627FB"/>
    <w:rsid w:val="00163169"/>
    <w:rsid w:val="001718AE"/>
    <w:rsid w:val="0018583C"/>
    <w:rsid w:val="001867CA"/>
    <w:rsid w:val="001A56DB"/>
    <w:rsid w:val="001B648A"/>
    <w:rsid w:val="001C0CFA"/>
    <w:rsid w:val="001D2166"/>
    <w:rsid w:val="001E7E8C"/>
    <w:rsid w:val="001F3B52"/>
    <w:rsid w:val="0021261F"/>
    <w:rsid w:val="0022414E"/>
    <w:rsid w:val="00250413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401554"/>
    <w:rsid w:val="00445AAB"/>
    <w:rsid w:val="00455C18"/>
    <w:rsid w:val="00456233"/>
    <w:rsid w:val="004636D6"/>
    <w:rsid w:val="00480041"/>
    <w:rsid w:val="0048779D"/>
    <w:rsid w:val="004946FB"/>
    <w:rsid w:val="004A3868"/>
    <w:rsid w:val="004E65BC"/>
    <w:rsid w:val="004F2672"/>
    <w:rsid w:val="005012E6"/>
    <w:rsid w:val="005200AB"/>
    <w:rsid w:val="005560F4"/>
    <w:rsid w:val="00571630"/>
    <w:rsid w:val="00583AE6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65E74"/>
    <w:rsid w:val="006832C3"/>
    <w:rsid w:val="006F0A36"/>
    <w:rsid w:val="00704DE2"/>
    <w:rsid w:val="00710662"/>
    <w:rsid w:val="00726845"/>
    <w:rsid w:val="00727922"/>
    <w:rsid w:val="00752B41"/>
    <w:rsid w:val="00782257"/>
    <w:rsid w:val="007A0EFB"/>
    <w:rsid w:val="007C1C95"/>
    <w:rsid w:val="007C2112"/>
    <w:rsid w:val="007F551F"/>
    <w:rsid w:val="008041DE"/>
    <w:rsid w:val="00816035"/>
    <w:rsid w:val="0085567C"/>
    <w:rsid w:val="008A2342"/>
    <w:rsid w:val="008A49DF"/>
    <w:rsid w:val="008C7588"/>
    <w:rsid w:val="008D21F8"/>
    <w:rsid w:val="008F4507"/>
    <w:rsid w:val="008F656F"/>
    <w:rsid w:val="00941AE2"/>
    <w:rsid w:val="00943812"/>
    <w:rsid w:val="00964800"/>
    <w:rsid w:val="00991CE4"/>
    <w:rsid w:val="00992F2B"/>
    <w:rsid w:val="00996147"/>
    <w:rsid w:val="00997BAF"/>
    <w:rsid w:val="009B0425"/>
    <w:rsid w:val="009B160A"/>
    <w:rsid w:val="009E2A56"/>
    <w:rsid w:val="00A13EBF"/>
    <w:rsid w:val="00A27052"/>
    <w:rsid w:val="00A45F7B"/>
    <w:rsid w:val="00A819D4"/>
    <w:rsid w:val="00AA0272"/>
    <w:rsid w:val="00AE0651"/>
    <w:rsid w:val="00AF266F"/>
    <w:rsid w:val="00B04AB5"/>
    <w:rsid w:val="00B176DA"/>
    <w:rsid w:val="00B526C2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E5A51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411F0"/>
    <w:rsid w:val="00D60121"/>
    <w:rsid w:val="00D658F8"/>
    <w:rsid w:val="00D71932"/>
    <w:rsid w:val="00D726D6"/>
    <w:rsid w:val="00DB1856"/>
    <w:rsid w:val="00DB4537"/>
    <w:rsid w:val="00DE4EC1"/>
    <w:rsid w:val="00DE571A"/>
    <w:rsid w:val="00DE7EA8"/>
    <w:rsid w:val="00E17C16"/>
    <w:rsid w:val="00E36EAC"/>
    <w:rsid w:val="00E55445"/>
    <w:rsid w:val="00E670CC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  <w:rsid w:val="00FC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54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54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4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4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4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54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54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4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4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4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St-593/2017-5</izvorni_sadrzaj>
    <derivirana_varijabla naziv="DomainObject.Oznaka_1">St-593/2017-5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St-593/2017</izvorni_sadrzaj>
    <derivirana_varijabla naziv="DomainObject.Predmet.OznakaBroj_1">St-593/2017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DRAGO jednostavno društvo s ograničenom odgovornošću za trgovinu</izvorni_sadrzaj>
    <derivirana_varijabla naziv="DomainObject.Predmet.ProtustrankaFormated_1">  DRAGO jednostavno društvo s ograničenom odgovornošću za trgovinu</derivirana_varijabla>
  </DomainObject.Predmet.ProtustrankaFormated>
  <DomainObject.Predmet.ProtustrankaFormatedOIB>
    <izvorni_sadrzaj>  DRAGO jednostavno društvo s ograničenom odgovornošću za trgovinu, OIB 51658076186</izvorni_sadrzaj>
    <derivirana_varijabla naziv="DomainObject.Predmet.ProtustrankaFormatedOIB_1">  DRAGO jednostavno društvo s ograničenom odgovornošću za trgovinu, OIB 51658076186</derivirana_varijabla>
  </DomainObject.Predmet.ProtustrankaFormatedOIB>
  <DomainObject.Predmet.ProtustrankaFormatedWithAdress>
    <izvorni_sadrzaj> DRAGO jednostavno društvo s ograničenom odgovornošću za trgovinu, Lopudska 34 f, 31000 Osijek</izvorni_sadrzaj>
    <derivirana_varijabla naziv="DomainObject.Predmet.ProtustrankaFormatedWithAdress_1"> DRAGO jednostavno društvo s ograničenom odgovornošću za trgovinu, Lopudska 34 f, 31000 Osijek</derivirana_varijabla>
  </DomainObject.Predmet.ProtustrankaFormatedWithAdress>
  <DomainObject.Predmet.ProtustrankaFormatedWithAdressOIB>
    <izvorni_sadrzaj> DRAGO jednostavno društvo s ograničenom odgovornošću za trgovinu, OIB 51658076186, Lopudska 34 f, 31000 Osijek</izvorni_sadrzaj>
    <derivirana_varijabla naziv="DomainObject.Predmet.ProtustrankaFormatedWithAdressOIB_1"> DRAGO jednostavno društvo s ograničenom odgovornošću za trgovinu, OIB 51658076186, Lopudska 34 f, 31000 Osijek</derivirana_varijabla>
  </DomainObject.Predmet.ProtustrankaFormatedWithAdressOIB>
  <DomainObject.Predmet.ProtustrankaWithAdress>
    <izvorni_sadrzaj>DRAGO jednostavno društvo s ograničenom odgovornošću za trgovinu Lopudska 34 f, 31000 Osijek</izvorni_sadrzaj>
    <derivirana_varijabla naziv="DomainObject.Predmet.ProtustrankaWithAdress_1">DRAGO jednostavno društvo s ograničenom odgovornošću za trgovinu Lopudska 34 f, 31000 Osijek</derivirana_varijabla>
  </DomainObject.Predmet.ProtustrankaWithAdress>
  <DomainObject.Predmet.ProtustrankaWithAdressOIB>
    <izvorni_sadrzaj>DRAGO jednostavno društvo s ograničenom odgovornošću za trgovinu, OIB 51658076186, Lopudska 34 f, 31000 Osijek</izvorni_sadrzaj>
    <derivirana_varijabla naziv="DomainObject.Predmet.ProtustrankaWithAdressOIB_1">DRAGO jednostavno društvo s ograničenom odgovornošću za trgovinu, OIB 51658076186, Lopudska 34 f, 31000 Osijek</derivirana_varijabla>
  </DomainObject.Predmet.ProtustrankaWithAdressOIB>
  <DomainObject.Predmet.ProtustrankaNazivFormated>
    <izvorni_sadrzaj>DRAGO jednostavno društvo s ograničenom odgovornošću za trgovinu</izvorni_sadrzaj>
    <derivirana_varijabla naziv="DomainObject.Predmet.ProtustrankaNazivFormated_1">DRAGO jednostavno društvo s ograničenom odgovornošću za trgovinu</derivirana_varijabla>
  </DomainObject.Predmet.ProtustrankaNazivFormated>
  <DomainObject.Predmet.ProtustrankaNazivFormatedOIB>
    <izvorni_sadrzaj>DRAGO jednostavno društvo s ograničenom odgovornošću za trgovinu, OIB 51658076186</izvorni_sadrzaj>
    <derivirana_varijabla naziv="DomainObject.Predmet.ProtustrankaNazivFormatedOIB_1">DRAGO jednostavno društvo s ograničenom odgovornošću za trgovinu, OIB 51658076186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DRAGO jednostavno društvo s ograničenom odgovornošću za trgovinu</item>
    </izvorni_sadrzaj>
    <derivirana_varijabla naziv="DomainObject.Predmet.ProtuStrankaListFormated_1">
      <item>DRAGO jednostavno društvo s ograničenom odgovornošću za trgovinu</item>
    </derivirana_varijabla>
  </DomainObject.Predmet.ProtuStrankaListFormated>
  <DomainObject.Predmet.ProtuStrankaListFormatedOIB>
    <izvorni_sadrzaj>
      <item>DRAGO jednostavno društvo s ograničenom odgovornošću za trgovinu, OIB 51658076186</item>
    </izvorni_sadrzaj>
    <derivirana_varijabla naziv="DomainObject.Predmet.ProtuStrankaListFormatedOIB_1">
      <item>DRAGO jednostavno društvo s ograničenom odgovornošću za trgovinu, OIB 51658076186</item>
    </derivirana_varijabla>
  </DomainObject.Predmet.ProtuStrankaListFormatedOIB>
  <DomainObject.Predmet.ProtuStrankaListFormatedWithAdress>
    <izvorni_sadrzaj>
      <item>DRAGO jednostavno društvo s ograničenom odgovornošću za trgovinu, Lopudska 34 f, 31000 Osijek</item>
    </izvorni_sadrzaj>
    <derivirana_varijabla naziv="DomainObject.Predmet.ProtuStrankaListFormatedWithAdress_1">
      <item>DRAGO jednostavno društvo s ograničenom odgovornošću za trgovinu, Lopudska 34 f, 31000 Osijek</item>
    </derivirana_varijabla>
  </DomainObject.Predmet.ProtuStrankaListFormatedWithAdress>
  <DomainObject.Predmet.ProtuStrankaListFormatedWithAdressOIB>
    <izvorni_sadrzaj>
      <item>DRAGO jednostavno društvo s ograničenom odgovornošću za trgovinu, OIB 51658076186, Lopudska 34 f, 31000 Osijek</item>
    </izvorni_sadrzaj>
    <derivirana_varijabla naziv="DomainObject.Predmet.ProtuStrankaListFormatedWithAdressOIB_1">
      <item>DRAGO jednostavno društvo s ograničenom odgovornošću za trgovinu, OIB 51658076186, Lopudska 34 f, 31000 Osijek</item>
    </derivirana_varijabla>
  </DomainObject.Predmet.ProtuStrankaListFormatedWithAdressOIB>
  <DomainObject.Predmet.ProtuStrankaListNazivFormated>
    <izvorni_sadrzaj>
      <item>DRAGO jednostavno društvo s ograničenom odgovornošću za trgovinu</item>
    </izvorni_sadrzaj>
    <derivirana_varijabla naziv="DomainObject.Predmet.ProtuStrankaListNazivFormated_1">
      <item>DRAGO jednostavno društvo s ograničenom odgovornošću za trgovinu</item>
    </derivirana_varijabla>
  </DomainObject.Predmet.ProtuStrankaListNazivFormated>
  <DomainObject.Predmet.ProtuStrankaListNazivFormatedOIB>
    <izvorni_sadrzaj>
      <item>DRAGO jednostavno društvo s ograničenom odgovornošću za trgovinu, OIB 51658076186</item>
    </izvorni_sadrzaj>
    <derivirana_varijabla naziv="DomainObject.Predmet.ProtuStrankaListNazivFormatedOIB_1">
      <item>DRAGO jednostavno društvo s ograničenom odgovornošću za trgovinu, OIB 51658076186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St-593/2017-5</izvorni_sadrzaj>
    <derivirana_varijabla naziv="DomainObject.PoslovniBrojDokumenta_1">St-593/2017-5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DRAGO jednostavno društvo s ograničenom odgovornošću za trgovinu</izvorni_sadrzaj>
    <derivirana_varijabla naziv="DomainObject.Predmet.ProtustrankaIDrugi_1">DRAGO jednostavno društvo s ograničenom odgovornošću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DRAGO jednostavno društvo s ograničenom odgovornošću za trgovinu, OIB 51658076186, Lopudska 34 f, 31000 Osijek</izvorni_sadrzaj>
    <derivirana_varijabla naziv="DomainObject.Predmet.ProtustrankaIDrugiAdressOIB_1">DRAGO jednostavno društvo s ograničenom odgovornošću za trgovinu, OIB 51658076186, Lopudska 34 f,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DRAGO jednostavno društvo s ograničenom odgovornošću za trgovinu</item>
    </izvorni_sadrzaj>
    <derivirana_varijabla naziv="DomainObject.Predmet.SudioniciListNaziv_1">
      <item>FINA RC OSIJEK</item>
      <item>DRAGO jednostavno društvo s ograničenom odgovornošću za trgovinu</item>
    </derivirana_varijabla>
  </DomainObject.Predmet.SudioniciListNaziv>
  <DomainObject.Predmet.SudioniciListAdressOIB>
    <izvorni_sadrzaj>
      <item>FINA RC OSIJEK, OIB 85821130368</item>
      <item>DRAGO jednostavno društvo s ograničenom odgovornošću za trgovinu, OIB 51658076186, Lopudska 34 f,31000 Osijek</item>
    </izvorni_sadrzaj>
    <derivirana_varijabla naziv="DomainObject.Predmet.SudioniciListAdressOIB_1">
      <item>FINA RC OSIJEK, OIB 85821130368</item>
      <item>DRAGO jednostavno društvo s ograničenom odgovornošću za trgovinu, OIB 51658076186, Lopudska 34 f,31000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51658076186</item>
    </izvorni_sadrzaj>
    <derivirana_varijabla naziv="DomainObject.Predmet.SudioniciListNazivOIB_1">
      <item>, OIB 85821130368</item>
      <item>, OIB 51658076186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E66F23-FBCC-462A-B004-2B65A69AF8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555</properties:Words>
  <properties:Characters>3152</properties:Characters>
  <properties:Lines>118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2017-07-04T09:18:00Z</dcterms:created>
  <dc:creator>mkocijan</dc:creator>
  <cp:lastModifiedBy>Gordana Harc</cp:lastModifiedBy>
  <cp:lastPrinted>2017-06-08T12:24:00Z</cp:lastPrinted>
  <dcterms:modified xmlns:xsi="http://www.w3.org/2001/XMLSchema-instance" xsi:type="dcterms:W3CDTF">2017-07-04T09:24:00Z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St-593/2017-5 / Odluka - Rješenje o obustavi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