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a8a1" w14:paraId="389a8a1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057EC">
        <w:rPr>
          <w:b/>
        </w:rPr>
        <w:t>886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B057EC">
        <w:t>TOVARNICA j.</w:t>
      </w:r>
      <w:r w:rsidR="00B057EC" w:rsidRPr="007303A9">
        <w:t>d.o.o.</w:t>
      </w:r>
      <w:r w:rsidR="00B057EC">
        <w:t xml:space="preserve"> za poljoprivredu i trgovinu,</w:t>
      </w:r>
      <w:r w:rsidR="00B057EC" w:rsidRPr="007303A9">
        <w:t xml:space="preserve"> </w:t>
      </w:r>
      <w:r w:rsidR="00B057EC">
        <w:t>Split, Krilava 18,</w:t>
      </w:r>
      <w:r w:rsidR="00B057EC" w:rsidRPr="00EC6833">
        <w:t xml:space="preserve"> </w:t>
      </w:r>
      <w:r w:rsidR="00B057EC" w:rsidRPr="007303A9">
        <w:t xml:space="preserve">MBS: </w:t>
      </w:r>
      <w:r w:rsidR="00B057EC">
        <w:t>060289553</w:t>
      </w:r>
      <w:r w:rsidR="00B057EC" w:rsidRPr="007303A9">
        <w:t xml:space="preserve">, OIB: </w:t>
      </w:r>
      <w:r w:rsidR="00B057EC">
        <w:t>41215085199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057EC">
        <w:t>TOVARNICA j.</w:t>
      </w:r>
      <w:r w:rsidR="00B057EC" w:rsidRPr="007303A9">
        <w:t>d.o.o.</w:t>
      </w:r>
      <w:r w:rsidR="00B057EC">
        <w:t xml:space="preserve"> za poljoprivredu i trgovinu,</w:t>
      </w:r>
      <w:r w:rsidR="00B057EC" w:rsidRPr="007303A9">
        <w:t xml:space="preserve"> </w:t>
      </w:r>
      <w:r w:rsidR="00B057EC">
        <w:t>Split, Krilava 18,</w:t>
      </w:r>
      <w:r w:rsidR="00B057EC" w:rsidRPr="00EC6833">
        <w:t xml:space="preserve"> </w:t>
      </w:r>
      <w:r w:rsidR="00B057EC" w:rsidRPr="007303A9">
        <w:t xml:space="preserve">MBS: </w:t>
      </w:r>
      <w:r w:rsidR="00B057EC">
        <w:t>060289553</w:t>
      </w:r>
      <w:r w:rsidR="00B057EC" w:rsidRPr="007303A9">
        <w:t xml:space="preserve">, OIB: </w:t>
      </w:r>
      <w:r w:rsidR="00B057EC">
        <w:t>41215085199</w:t>
      </w:r>
      <w:r w:rsidRPr="008F7C03">
        <w:t>, da u roku od 15 dana solidarno uplate na sudski depozit ovog suda br. HR1623900011300000664, otvoren kod Hrvatske poštanske banke d.d. Zagreb, pozivom na broj 10-</w:t>
      </w:r>
      <w:r w:rsidR="00C86648">
        <w:t>8</w:t>
      </w:r>
      <w:r w:rsidR="00B057EC">
        <w:t>86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057EC">
        <w:t>886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B057EC" w:rsidP="00CF20E6" w:rsidR="009C53B4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25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6453DD">
        <w:t>TOVARNICA j.d.o.o. za poljoprivredu i trgovinu, Split, Krilava 18, MBS: 060289553, OIB: 41215085199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394</w:t>
      </w:r>
      <w:r w:rsidRPr="00AC3607">
        <w:t xml:space="preserve"> dana u ukupnom iznosu od </w:t>
      </w:r>
      <w:r>
        <w:t>25.231,54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Splitska banka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057EC">
        <w:t>886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>
        <w:t>je pristupio zastupnik po zakonu dužnika</w:t>
      </w:r>
      <w:r w:rsidR="00C86648">
        <w:t xml:space="preserve"> te naveo da priznaje postojanje stečajnog razloga, da se ne protivi stečaju i </w:t>
      </w:r>
      <w:r w:rsidR="00DE7B55">
        <w:t>da društvo nema nikakve imovine</w:t>
      </w:r>
      <w:r w:rsidR="00C86648">
        <w:t>. 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DE7B55">
        <w:t>16</w:t>
      </w:r>
      <w:r>
        <w:t xml:space="preserve">) je vidljivo da dužnik nije evidentiran kao vlasnik nekretnine, iz podneska MUP (l.s. </w:t>
      </w:r>
      <w:r w:rsidR="00DE7B55">
        <w:t>17-18</w:t>
      </w:r>
      <w:r>
        <w:t>) je vidljivo da nije</w:t>
      </w:r>
      <w:r w:rsidR="00C86648">
        <w:t xml:space="preserve"> </w:t>
      </w:r>
      <w:r>
        <w:t xml:space="preserve">dužnik </w:t>
      </w:r>
      <w:r w:rsidR="00C86648">
        <w:t>evidentiran kao vlasnik vozila.</w:t>
      </w:r>
      <w:r>
        <w:t xml:space="preserve">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DE7B55">
        <w:t>07</w:t>
      </w:r>
      <w:r w:rsidR="00C86648">
        <w:t>.10</w:t>
      </w:r>
      <w:r w:rsidRPr="008F7C03">
        <w:t xml:space="preserve">.2016.g. (l.s. </w:t>
      </w:r>
      <w:r w:rsidR="00DE7B55">
        <w:t>12-13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DE7B55">
        <w:t>795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785" w:rsidR="00D52785">
      <w:r>
        <w:separator/>
      </w:r>
    </w:p>
  </w:endnote>
  <w:endnote w:id="0" w:type="continuationSeparator">
    <w:p w:rsidRDefault="00D52785" w:rsidR="00D52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785" w:rsidR="00D52785">
      <w:r>
        <w:separator/>
      </w:r>
    </w:p>
  </w:footnote>
  <w:footnote w:id="0" w:type="continuationSeparator">
    <w:p w:rsidRDefault="00D52785" w:rsidR="00D52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B596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057EC">
      <w:rPr>
        <w:rFonts w:hAnsi="Book Antiqua" w:ascii="Book Antiqua"/>
        <w:b/>
        <w:sz w:val="20"/>
        <w:szCs w:val="20"/>
      </w:rPr>
      <w:t>886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962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AF5FAC"/>
    <w:rsid w:val="00B057E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2785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7B55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5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B5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TOVARNICA jednostavno društvo s ograničenom odgovornošću za poljoprivredu i trgovinu</izvorni_sadrzaj>
    <derivirana_varijabla naziv="DomainObject.Predmet.ProtustrankaFormated_1">  TOVARNICA jednostavno društvo s ograničenom odgovornošću za poljoprivredu i trgovinu</derivirana_varijabla>
  </DomainObject.Predmet.ProtustrankaFormated>
  <DomainObject.Predmet.ProtustrankaFormatedOIB>
    <izvorni_sadrzaj>  TOVARNICA jednostavno društvo s ograničenom odgovornošću za poljoprivredu i trgovinu, OIB 41215085199</izvorni_sadrzaj>
    <derivirana_varijabla naziv="DomainObject.Predmet.ProtustrankaFormatedOIB_1">  TOVARNICA jednostavno društvo s ograničenom odgovornošću za poljoprivredu i trgovinu, OIB 41215085199</derivirana_varijabla>
  </DomainObject.Predmet.ProtustrankaFormatedOIB>
  <DomainObject.Predmet.ProtustrankaFormatedWithAdress>
    <izvorni_sadrzaj> TOVARNICA jednostavno društvo s ograničenom odgovornošću za poljoprivredu i trgovinu, Krilava 18, 21000 Split</izvorni_sadrzaj>
    <derivirana_varijabla naziv="DomainObject.Predmet.ProtustrankaFormatedWithAdress_1"> TOVARNICA jednostavno društvo s ograničenom odgovornošću za poljoprivredu i trgovinu, Krilava 18, 21000 Split</derivirana_varijabla>
  </DomainObject.Predmet.ProtustrankaFormatedWithAdress>
  <DomainObject.Predmet.ProtustrankaFormatedWithAdressOIB>
    <izvorni_sadrzaj> TOVARNICA jednostavno društvo s ograničenom odgovornošću za poljoprivredu i trgovinu, OIB 41215085199, Krilava 18, 21000 Split</izvorni_sadrzaj>
    <derivirana_varijabla naziv="DomainObject.Predmet.ProtustrankaFormatedWithAdressOIB_1"> TOVARNICA jednostavno društvo s ograničenom odgovornošću za poljoprivredu i trgovinu, OIB 41215085199, Krilava 18, 21000 Split</derivirana_varijabla>
  </DomainObject.Predmet.ProtustrankaFormatedWithAdressOIB>
  <DomainObject.Predmet.ProtustrankaWithAdress>
    <izvorni_sadrzaj>TOVARNICA jednostavno društvo s ograničenom odgovornošću za poljoprivredu i trgovinu Krilava 18, 21000 Split</izvorni_sadrzaj>
    <derivirana_varijabla naziv="DomainObject.Predmet.ProtustrankaWithAdress_1">TOVARNICA jednostavno društvo s ograničenom odgovornošću za poljoprivredu i trgovinu Krilava 18, 21000 Split</derivirana_varijabla>
  </DomainObject.Predmet.ProtustrankaWithAdress>
  <DomainObject.Predmet.ProtustrankaWithAdressOIB>
    <izvorni_sadrzaj>TOVARNICA jednostavno društvo s ograničenom odgovornošću za poljoprivredu i trgovinu, OIB 41215085199, Krilava 18, 21000 Split</izvorni_sadrzaj>
    <derivirana_varijabla naziv="DomainObject.Predmet.ProtustrankaWithAdressOIB_1">TOVARNICA jednostavno društvo s ograničenom odgovornošću za poljoprivredu i trgovinu, OIB 41215085199, Krilava 18, 21000 Split</derivirana_varijabla>
  </DomainObject.Predmet.ProtustrankaWithAdressOIB>
  <DomainObject.Predmet.ProtustrankaNazivFormated>
    <izvorni_sadrzaj>TOVARNICA jednostavno društvo s ograničenom odgovornošću za poljoprivredu i trgovinu</izvorni_sadrzaj>
    <derivirana_varijabla naziv="DomainObject.Predmet.ProtustrankaNazivFormated_1">TOVARNICA jednostavno društvo s ograničenom odgovornošću za poljoprivredu i trgovinu</derivirana_varijabla>
  </DomainObject.Predmet.ProtustrankaNazivFormated>
  <DomainObject.Predmet.ProtustrankaNazivFormatedOIB>
    <izvorni_sadrzaj>TOVARNICA jednostavno društvo s ograničenom odgovornošću za poljoprivredu i trgovinu, OIB 41215085199</izvorni_sadrzaj>
    <derivirana_varijabla naziv="DomainObject.Predmet.ProtustrankaNazivFormatedOIB_1">TOVARNICA jednostavno društvo s ograničenom odgovornošću za poljoprivredu i trgovinu, OIB 41215085199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25231.54</izvorni_sadrzaj>
    <derivirana_varijabla naziv="DomainObject.Predmet.TrenutnaVrijednost_1">25231.54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TOVARNICA jednostavno društvo s ograničenom odgovornošću za poljoprivredu i trgovinu</item>
    </izvorni_sadrzaj>
    <derivirana_varijabla naziv="DomainObject.Predmet.ProtuStrankaListFormated_1">
      <item>TOVARNICA jednostavno društvo s ograničenom odgovornošću za poljoprivredu i trgovinu</item>
    </derivirana_varijabla>
  </DomainObject.Predmet.ProtuStrankaListFormated>
  <DomainObject.Predmet.ProtuStrankaListFormatedOIB>
    <izvorni_sadrzaj>
      <item>TOVARNICA jednostavno društvo s ograničenom odgovornošću za poljoprivredu i trgovinu, OIB 41215085199</item>
    </izvorni_sadrzaj>
    <derivirana_varijabla naziv="DomainObject.Predmet.ProtuStrankaListFormatedOIB_1">
      <item>TOVARNICA jednostavno društvo s ograničenom odgovornošću za poljoprivredu i trgovinu, OIB 41215085199</item>
    </derivirana_varijabla>
  </DomainObject.Predmet.ProtuStrankaListFormatedOIB>
  <DomainObject.Predmet.ProtuStrankaListFormatedWithAdress>
    <izvorni_sadrzaj>
      <item>TOVARNICA jednostavno društvo s ograničenom odgovornošću za poljoprivredu i trgovinu, Krilava 18, 21000 Split</item>
    </izvorni_sadrzaj>
    <derivirana_varijabla naziv="DomainObject.Predmet.ProtuStrankaListFormatedWithAdress_1">
      <item>TOVARNICA jednostavno društvo s ograničenom odgovornošću za poljoprivredu i trgovinu, Krilava 18, 21000 Split</item>
    </derivirana_varijabla>
  </DomainObject.Predmet.ProtuStrankaListFormatedWithAdress>
  <DomainObject.Predmet.ProtuStrankaListFormatedWithAdressOIB>
    <izvorni_sadrzaj>
      <item>TOVARNICA jednostavno društvo s ograničenom odgovornošću za poljoprivredu i trgovinu, OIB 41215085199, Krilava 18, 21000 Split</item>
    </izvorni_sadrzaj>
    <derivirana_varijabla naziv="DomainObject.Predmet.ProtuStrankaListFormatedWithAdressOIB_1">
      <item>TOVARNICA jednostavno društvo s ograničenom odgovornošću za poljoprivredu i trgovinu, OIB 41215085199, Krilava 18, 21000 Split</item>
    </derivirana_varijabla>
  </DomainObject.Predmet.ProtuStrankaListFormatedWithAdressOIB>
  <DomainObject.Predmet.ProtuStrankaListNazivFormated>
    <izvorni_sadrzaj>
      <item>TOVARNICA jednostavno društvo s ograničenom odgovornošću za poljoprivredu i trgovinu</item>
    </izvorni_sadrzaj>
    <derivirana_varijabla naziv="DomainObject.Predmet.ProtuStrankaListNazivFormated_1">
      <item>TOVARNICA jednostavno društvo s ograničenom odgovornošću za poljoprivredu i trgovinu</item>
    </derivirana_varijabla>
  </DomainObject.Predmet.ProtuStrankaListNazivFormated>
  <DomainObject.Predmet.ProtuStrankaListNazivFormatedOIB>
    <izvorni_sadrzaj>
      <item>TOVARNICA jednostavno društvo s ograničenom odgovornošću za poljoprivredu i trgovinu, OIB 41215085199</item>
    </izvorni_sadrzaj>
    <derivirana_varijabla naziv="DomainObject.Predmet.ProtuStrankaListNazivFormatedOIB_1">
      <item>TOVARNICA jednostavno društvo s ograničenom odgovornošću za poljoprivredu i trgovinu, OIB 41215085199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TOVARNICA jednostavno društvo s ograničenom odgovornošću za poljoprivredu i trgovinu</izvorni_sadrzaj>
    <derivirana_varijabla naziv="DomainObject.Predmet.ProtustrankaIDrugi_1">TOVARNICA jednostavno društvo s ograničenom odgovornošću za poljoprivredu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TOVARNICA jednostavno društvo s ograničenom odgovornošću za poljoprivredu i trgovinu, OIB 41215085199, Krilava 18, 21000 Split</izvorni_sadrzaj>
    <derivirana_varijabla naziv="DomainObject.Predmet.ProtustrankaIDrugiAdressOIB_1">TOVARNICA jednostavno društvo s ograničenom odgovornošću za poljoprivredu i trgovinu, OIB 41215085199, Krilava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TOVARNICA jednostavno društvo s ograničenom odgovornošću za poljoprivredu i trgovinu</item>
      <item>FINANCIJSKA AGENCIJA, RC SPLIT</item>
    </izvorni_sadrzaj>
    <derivirana_varijabla naziv="DomainObject.Predmet.SudioniciListNaziv_1">
      <item>TOVARNICA jednostavno društvo s ograničenom odgovornošću za poljoprivredu i trgovinu</item>
      <item>FINANCIJSKA AGENCIJA, RC SPLIT</item>
    </derivirana_varijabla>
  </DomainObject.Predmet.SudioniciListNaziv>
  <DomainObject.Predmet.SudioniciListAdressOIB>
    <izvorni_sadrzaj>
      <item>TOVARNICA jednostavno društvo s ograničenom odgovornošću za poljoprivredu i trgovinu, OIB 41215085199, Krilava 18,21000 Split</item>
      <item>FINANCIJSKA AGENCIJA, RC SPLIT, OIB 85821130368, Mažuranićevo šetalište 24 b,21000 Split</item>
    </izvorni_sadrzaj>
    <derivirana_varijabla naziv="DomainObject.Predmet.SudioniciListAdressOIB_1">
      <item>TOVARNICA jednostavno društvo s ograničenom odgovornošću za poljoprivredu i trgovinu, OIB 41215085199, Krilava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41215085199</item>
      <item>, OIB 85821130368</item>
    </izvorni_sadrzaj>
    <derivirana_varijabla naziv="DomainObject.Predmet.SudioniciListNazivOIB_1">
      <item>, OIB 41215085199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952</properties:Words>
  <properties:Characters>5407</properties:Characters>
  <properties:Lines>135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2016-10-17T07:39:00Z</dcterms:created>
  <dc:creator>Katarina Franković</dc:creator>
  <cp:lastModifiedBy>Paško Bačić</cp:lastModifiedBy>
  <cp:lastPrinted>2016-10-17T07:50:00Z</cp:lastPrinted>
  <dcterms:modified xmlns:xsi="http://www.w3.org/2001/XMLSchema-instance" xsi:type="dcterms:W3CDTF">2016-10-17T08:54:00Z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