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2aa4a" w14:paraId="c82aa4a" w:rsidRDefault="00FB77D7" w:rsidP="00FB77D7" w:rsidR="00FB77D7" w:rsidRPr="00FB77D7">
      <w:pPr>
        <w:pStyle w:val="Zaglavlje"/>
        <w:jc w:val="right"/>
        <w15:collapsed w:val="false"/>
        <w:rPr>
          <w:sz w:val="24"/>
          <w:szCs w:val="24"/>
        </w:rPr>
      </w:pPr>
      <w:bookmarkStart w:name="_GoBack" w:id="0"/>
      <w:bookmarkEnd w:id="0"/>
      <w:r w:rsidRPr="00FB77D7">
        <w:rPr>
          <w:sz w:val="24"/>
          <w:szCs w:val="24"/>
        </w:rPr>
        <w:tab/>
      </w:r>
      <w:r w:rsidRPr="00FB77D7">
        <w:rPr>
          <w:sz w:val="24"/>
          <w:szCs w:val="24"/>
        </w:rPr>
        <w:tab/>
        <w:t>8 St-23/14-80</w:t>
      </w:r>
    </w:p>
    <w:p w:rsidRDefault="009E7596" w:rsidP="000A28F2" w:rsidR="009E7596">
      <w:pPr>
        <w:rPr>
          <w:sz w:val="24"/>
          <w:szCs w:val="24"/>
        </w:rPr>
      </w:pPr>
    </w:p>
    <w:p w:rsidRDefault="00CE65E5" w:rsidP="000A28F2" w:rsidR="00CE65E5">
      <w:pPr>
        <w:rPr>
          <w:sz w:val="24"/>
          <w:szCs w:val="24"/>
        </w:rPr>
      </w:pPr>
    </w:p>
    <w:p w:rsidRDefault="00FB77D7" w:rsidP="000A28F2" w:rsidR="00FB77D7">
      <w:pPr>
        <w:jc w:val="center"/>
        <w:rPr>
          <w:b/>
          <w:sz w:val="24"/>
          <w:szCs w:val="24"/>
        </w:rPr>
      </w:pPr>
    </w:p>
    <w:p w:rsidRDefault="00CE65E5" w:rsidP="000A28F2" w:rsidR="00060381" w:rsidRPr="00FB77D7">
      <w:pPr>
        <w:jc w:val="center"/>
        <w:rPr>
          <w:sz w:val="24"/>
          <w:szCs w:val="24"/>
        </w:rPr>
      </w:pPr>
      <w:r w:rsidRPr="00FB77D7">
        <w:rPr>
          <w:sz w:val="24"/>
          <w:szCs w:val="24"/>
        </w:rPr>
        <w:t xml:space="preserve">R E P U B L I K A  H R V A T S K A </w:t>
      </w:r>
    </w:p>
    <w:p w:rsidRDefault="00330938" w:rsidP="000A28F2" w:rsidR="00330938" w:rsidRPr="00FB77D7">
      <w:pPr>
        <w:jc w:val="center"/>
        <w:rPr>
          <w:sz w:val="24"/>
          <w:szCs w:val="24"/>
        </w:rPr>
      </w:pPr>
    </w:p>
    <w:p w:rsidRDefault="000A28F2" w:rsidP="000A28F2" w:rsidR="000A28F2" w:rsidRPr="00FB77D7">
      <w:pPr>
        <w:jc w:val="center"/>
        <w:rPr>
          <w:sz w:val="24"/>
          <w:szCs w:val="24"/>
        </w:rPr>
      </w:pPr>
      <w:r w:rsidRPr="00FB77D7">
        <w:rPr>
          <w:sz w:val="24"/>
          <w:szCs w:val="24"/>
        </w:rPr>
        <w:t>R J E Š E N J E</w:t>
      </w:r>
    </w:p>
    <w:p w:rsidRDefault="001076C6" w:rsidP="000A28F2" w:rsidR="001076C6">
      <w:pPr>
        <w:jc w:val="center"/>
        <w:rPr>
          <w:b/>
          <w:sz w:val="24"/>
          <w:szCs w:val="24"/>
        </w:rPr>
      </w:pPr>
    </w:p>
    <w:p w:rsidRDefault="00A95873" w:rsidP="001076C6" w:rsidR="00D5426F" w:rsidRPr="001076C6">
      <w:pPr>
        <w:jc w:val="both"/>
        <w:rPr>
          <w:sz w:val="24"/>
          <w:szCs w:val="24"/>
        </w:rPr>
      </w:pPr>
      <w:r w:rsidRPr="00A95873">
        <w:rPr>
          <w:sz w:val="24"/>
          <w:szCs w:val="24"/>
        </w:rPr>
        <w:t xml:space="preserve">                Trgovački sud u Rijeci po sutkinji</w:t>
      </w:r>
      <w:r w:rsidR="00053A40">
        <w:rPr>
          <w:sz w:val="24"/>
          <w:szCs w:val="24"/>
        </w:rPr>
        <w:t xml:space="preserve"> tog suda</w:t>
      </w:r>
      <w:r w:rsidRPr="00A95873">
        <w:rPr>
          <w:sz w:val="24"/>
          <w:szCs w:val="24"/>
        </w:rPr>
        <w:t xml:space="preserve"> Emi Brdovčak u stečajnom  postupku nad dužnikom </w:t>
      </w:r>
      <w:r w:rsidR="00053A40">
        <w:rPr>
          <w:sz w:val="24"/>
          <w:szCs w:val="24"/>
        </w:rPr>
        <w:t xml:space="preserve">NERO d.o.o. Umag, u stečaju, Zemljoradnička 17, OIB: 63370821600, kojeg zastupa stečajni upravitelj Damir Majstorović iz Pule, Koparska 37, </w:t>
      </w:r>
      <w:r w:rsidR="00C6304D">
        <w:rPr>
          <w:sz w:val="24"/>
          <w:szCs w:val="24"/>
        </w:rPr>
        <w:t xml:space="preserve">OIB: 49931983367, </w:t>
      </w:r>
      <w:r w:rsidR="001400C4">
        <w:rPr>
          <w:sz w:val="24"/>
          <w:szCs w:val="24"/>
        </w:rPr>
        <w:t>15</w:t>
      </w:r>
      <w:r w:rsidR="00053A40">
        <w:rPr>
          <w:sz w:val="24"/>
          <w:szCs w:val="24"/>
        </w:rPr>
        <w:t>. ožujka 2017</w:t>
      </w:r>
      <w:r w:rsidRPr="00A95873">
        <w:rPr>
          <w:sz w:val="24"/>
          <w:szCs w:val="24"/>
        </w:rPr>
        <w:t>.,</w:t>
      </w:r>
    </w:p>
    <w:p w:rsidRDefault="009E7596" w:rsidP="00D5426F" w:rsidR="009E7596" w:rsidRPr="00F46DDF">
      <w:pPr>
        <w:jc w:val="both"/>
        <w:rPr>
          <w:sz w:val="24"/>
          <w:szCs w:val="24"/>
        </w:rPr>
      </w:pPr>
    </w:p>
    <w:p w:rsidRDefault="0095233C" w:rsidP="0095233C" w:rsidR="0095233C" w:rsidRPr="00FB77D7">
      <w:pPr>
        <w:jc w:val="center"/>
        <w:rPr>
          <w:sz w:val="24"/>
          <w:szCs w:val="24"/>
        </w:rPr>
      </w:pPr>
      <w:r w:rsidRPr="00FB77D7">
        <w:rPr>
          <w:sz w:val="24"/>
          <w:szCs w:val="24"/>
        </w:rPr>
        <w:t>r i j e š i o   j e</w:t>
      </w:r>
    </w:p>
    <w:p w:rsidRDefault="00B639DE" w:rsidR="00B639DE"/>
    <w:p w:rsidRDefault="00053A40" w:rsidP="00FB77D7" w:rsidR="00A95873" w:rsidRPr="00FB77D7">
      <w:pPr>
        <w:pStyle w:val="Odlomakpopisa"/>
        <w:ind w:left="0"/>
        <w:jc w:val="both"/>
        <w:rPr>
          <w:bCs/>
        </w:rPr>
      </w:pPr>
      <w:r w:rsidRPr="00FB77D7">
        <w:rPr>
          <w:bCs/>
        </w:rPr>
        <w:t xml:space="preserve">I. </w:t>
      </w:r>
      <w:r w:rsidRPr="00FB77D7">
        <w:rPr>
          <w:bCs/>
        </w:rPr>
        <w:tab/>
      </w:r>
      <w:r w:rsidR="00E262FD" w:rsidRPr="00FB77D7">
        <w:rPr>
          <w:bCs/>
        </w:rPr>
        <w:t xml:space="preserve">Obustavlja se i zaključuje stečajni postupak nad dužnikom </w:t>
      </w:r>
      <w:r w:rsidRPr="00FB77D7">
        <w:t>NERO d.o.o. Umag, u stečaju, Zemljoradnička 17, OIB: 63370821600,</w:t>
      </w:r>
    </w:p>
    <w:p w:rsidRDefault="00053A40" w:rsidP="00053A40" w:rsidR="00053A40" w:rsidRPr="00FB77D7">
      <w:pPr>
        <w:pStyle w:val="Odlomakpopisa"/>
        <w:ind w:left="60"/>
        <w:jc w:val="both"/>
        <w:rPr>
          <w:bCs/>
        </w:rPr>
      </w:pPr>
    </w:p>
    <w:p w:rsidRDefault="00053A40" w:rsidP="00053A40" w:rsidR="00E262FD" w:rsidRPr="00FB77D7">
      <w:pPr>
        <w:jc w:val="both"/>
        <w:rPr>
          <w:bCs/>
          <w:sz w:val="24"/>
          <w:szCs w:val="24"/>
        </w:rPr>
      </w:pPr>
      <w:r w:rsidRPr="00FB77D7">
        <w:rPr>
          <w:bCs/>
          <w:sz w:val="24"/>
          <w:szCs w:val="24"/>
        </w:rPr>
        <w:t xml:space="preserve">II.  </w:t>
      </w:r>
      <w:r w:rsidRPr="00FB77D7">
        <w:rPr>
          <w:bCs/>
          <w:sz w:val="24"/>
          <w:szCs w:val="24"/>
        </w:rPr>
        <w:tab/>
      </w:r>
      <w:r w:rsidR="00FA3515" w:rsidRPr="00FB77D7">
        <w:rPr>
          <w:bCs/>
          <w:sz w:val="24"/>
          <w:szCs w:val="24"/>
        </w:rPr>
        <w:t>Odluka o</w:t>
      </w:r>
      <w:r w:rsidR="00E262FD" w:rsidRPr="00FB77D7">
        <w:rPr>
          <w:bCs/>
          <w:sz w:val="24"/>
          <w:szCs w:val="24"/>
        </w:rPr>
        <w:t xml:space="preserve"> obustavi i zaključenju stečajnog postupk</w:t>
      </w:r>
      <w:r w:rsidR="001076C6" w:rsidRPr="00FB77D7">
        <w:rPr>
          <w:bCs/>
          <w:sz w:val="24"/>
          <w:szCs w:val="24"/>
        </w:rPr>
        <w:t xml:space="preserve">a nad dužnikom objavit će se u izvatku oglasom u </w:t>
      </w:r>
      <w:r w:rsidR="00A95873" w:rsidRPr="00FB77D7">
        <w:rPr>
          <w:bCs/>
          <w:sz w:val="24"/>
          <w:szCs w:val="24"/>
        </w:rPr>
        <w:t>„</w:t>
      </w:r>
      <w:r w:rsidR="001076C6" w:rsidRPr="00FB77D7">
        <w:rPr>
          <w:bCs/>
          <w:sz w:val="24"/>
          <w:szCs w:val="24"/>
        </w:rPr>
        <w:t>Narodnim novinama</w:t>
      </w:r>
      <w:r w:rsidR="00A95873" w:rsidRPr="00FB77D7">
        <w:rPr>
          <w:bCs/>
          <w:sz w:val="24"/>
          <w:szCs w:val="24"/>
        </w:rPr>
        <w:t>“</w:t>
      </w:r>
      <w:r w:rsidR="001076C6" w:rsidRPr="00FB77D7">
        <w:rPr>
          <w:bCs/>
          <w:sz w:val="24"/>
          <w:szCs w:val="24"/>
        </w:rPr>
        <w:t xml:space="preserve"> i</w:t>
      </w:r>
      <w:r w:rsidR="00E262FD" w:rsidRPr="00FB77D7">
        <w:rPr>
          <w:bCs/>
          <w:sz w:val="24"/>
          <w:szCs w:val="24"/>
        </w:rPr>
        <w:t xml:space="preserve"> na </w:t>
      </w:r>
      <w:r w:rsidR="001076C6" w:rsidRPr="00FB77D7">
        <w:rPr>
          <w:bCs/>
          <w:sz w:val="24"/>
          <w:szCs w:val="24"/>
        </w:rPr>
        <w:t>web stranici e-oglasna ploča</w:t>
      </w:r>
      <w:r w:rsidR="00E262FD" w:rsidRPr="00FB77D7">
        <w:rPr>
          <w:bCs/>
          <w:sz w:val="24"/>
          <w:szCs w:val="24"/>
        </w:rPr>
        <w:t>.</w:t>
      </w:r>
    </w:p>
    <w:p w:rsidRDefault="00E262FD" w:rsidP="00E262FD" w:rsidR="00E262FD" w:rsidRPr="00FB77D7">
      <w:pPr>
        <w:jc w:val="both"/>
        <w:rPr>
          <w:bCs/>
          <w:sz w:val="24"/>
          <w:szCs w:val="24"/>
        </w:rPr>
      </w:pPr>
    </w:p>
    <w:p w:rsidRDefault="00053A40" w:rsidP="00053A40" w:rsidR="00E262FD" w:rsidRPr="00FB77D7">
      <w:pPr>
        <w:jc w:val="both"/>
        <w:rPr>
          <w:bCs/>
          <w:sz w:val="24"/>
          <w:szCs w:val="24"/>
        </w:rPr>
      </w:pPr>
      <w:r w:rsidRPr="00FB77D7">
        <w:rPr>
          <w:bCs/>
          <w:sz w:val="24"/>
          <w:szCs w:val="24"/>
        </w:rPr>
        <w:t>III.</w:t>
      </w:r>
      <w:r w:rsidRPr="00FB77D7">
        <w:rPr>
          <w:bCs/>
          <w:sz w:val="24"/>
          <w:szCs w:val="24"/>
        </w:rPr>
        <w:tab/>
      </w:r>
      <w:r w:rsidR="00E262FD" w:rsidRPr="00FB77D7">
        <w:rPr>
          <w:bCs/>
          <w:sz w:val="24"/>
          <w:szCs w:val="24"/>
        </w:rPr>
        <w:t xml:space="preserve">Po pravomoćnosti ovog rješenja dužnik će se brisati iz sudskog registra. </w:t>
      </w:r>
    </w:p>
    <w:p w:rsidRDefault="00FA3515" w:rsidP="00FA3515" w:rsidR="00FA3515" w:rsidRPr="00FA3515">
      <w:pPr>
        <w:pStyle w:val="Odlomakpopisa"/>
        <w:rPr>
          <w:bCs/>
        </w:rPr>
      </w:pPr>
    </w:p>
    <w:p w:rsidRDefault="003D1C90" w:rsidP="00E262FD" w:rsidR="00E262FD">
      <w:pPr>
        <w:jc w:val="center"/>
        <w:rPr>
          <w:sz w:val="24"/>
          <w:szCs w:val="24"/>
        </w:rPr>
      </w:pPr>
      <w:r w:rsidRPr="00881BF7">
        <w:rPr>
          <w:sz w:val="24"/>
          <w:szCs w:val="24"/>
        </w:rPr>
        <w:t xml:space="preserve">Obrazloženje </w:t>
      </w:r>
    </w:p>
    <w:p w:rsidRDefault="00A95873" w:rsidP="00356ADD" w:rsidR="00A95873">
      <w:pPr>
        <w:ind w:firstLine="720"/>
        <w:jc w:val="both"/>
        <w:rPr>
          <w:sz w:val="24"/>
          <w:szCs w:val="24"/>
        </w:rPr>
      </w:pPr>
    </w:p>
    <w:p w:rsidRDefault="00A95873" w:rsidP="00A95873" w:rsidR="00A95873">
      <w:pPr>
        <w:ind w:firstLine="720"/>
        <w:jc w:val="both"/>
        <w:rPr>
          <w:sz w:val="24"/>
          <w:szCs w:val="24"/>
        </w:rPr>
      </w:pPr>
      <w:r w:rsidRPr="00A95873">
        <w:rPr>
          <w:sz w:val="24"/>
          <w:szCs w:val="24"/>
        </w:rPr>
        <w:t>Rj</w:t>
      </w:r>
      <w:r w:rsidR="00053A40">
        <w:rPr>
          <w:sz w:val="24"/>
          <w:szCs w:val="24"/>
        </w:rPr>
        <w:t xml:space="preserve">ešenjem ovog suda </w:t>
      </w:r>
      <w:r w:rsidR="00C6304D">
        <w:rPr>
          <w:sz w:val="24"/>
          <w:szCs w:val="24"/>
        </w:rPr>
        <w:t>poslovni broj St-23/14-8 od 19. v</w:t>
      </w:r>
      <w:r w:rsidR="00053A40">
        <w:rPr>
          <w:sz w:val="24"/>
          <w:szCs w:val="24"/>
        </w:rPr>
        <w:t xml:space="preserve">eljače 2015. </w:t>
      </w:r>
      <w:r w:rsidRPr="00A95873">
        <w:rPr>
          <w:sz w:val="24"/>
          <w:szCs w:val="24"/>
        </w:rPr>
        <w:t>otvoren je stečajni postupak nad uvodno označenim dužnikom te je</w:t>
      </w:r>
      <w:r w:rsidR="00053A40">
        <w:rPr>
          <w:sz w:val="24"/>
          <w:szCs w:val="24"/>
        </w:rPr>
        <w:t xml:space="preserve"> za stečajnog upravitelja imenovan Damir Majstorović iz Pule. </w:t>
      </w:r>
      <w:r w:rsidRPr="00A95873">
        <w:rPr>
          <w:sz w:val="24"/>
          <w:szCs w:val="24"/>
        </w:rPr>
        <w:t xml:space="preserve"> </w:t>
      </w:r>
    </w:p>
    <w:p w:rsidRDefault="00053A40" w:rsidP="00FB77D7" w:rsidR="00A9587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 ispitnom ročištu održanom 23. lipnja 2015</w:t>
      </w:r>
      <w:r w:rsidR="00A95873" w:rsidRPr="00A95873">
        <w:rPr>
          <w:sz w:val="24"/>
          <w:szCs w:val="24"/>
        </w:rPr>
        <w:t xml:space="preserve">.g. utvrđene su tražbine stečajnih vjerovnika </w:t>
      </w:r>
      <w:r w:rsidR="00C147DC">
        <w:rPr>
          <w:sz w:val="24"/>
          <w:szCs w:val="24"/>
        </w:rPr>
        <w:t>1. v</w:t>
      </w:r>
      <w:r w:rsidR="00A95873">
        <w:rPr>
          <w:sz w:val="24"/>
          <w:szCs w:val="24"/>
        </w:rPr>
        <w:t>išeg isplatno</w:t>
      </w:r>
      <w:r w:rsidR="00C147DC">
        <w:rPr>
          <w:sz w:val="24"/>
          <w:szCs w:val="24"/>
        </w:rPr>
        <w:t xml:space="preserve">g reda u iznosu od </w:t>
      </w:r>
      <w:r w:rsidR="00C6304D">
        <w:rPr>
          <w:sz w:val="24"/>
          <w:szCs w:val="24"/>
        </w:rPr>
        <w:t xml:space="preserve">451.250,60 </w:t>
      </w:r>
      <w:r w:rsidR="00C147DC">
        <w:rPr>
          <w:sz w:val="24"/>
          <w:szCs w:val="24"/>
        </w:rPr>
        <w:t>kn te 2. v</w:t>
      </w:r>
      <w:r w:rsidR="00A95873">
        <w:rPr>
          <w:sz w:val="24"/>
          <w:szCs w:val="24"/>
        </w:rPr>
        <w:t>išeg isplatnog reda u iznosu od</w:t>
      </w:r>
      <w:r w:rsidR="00C6304D">
        <w:rPr>
          <w:sz w:val="24"/>
          <w:szCs w:val="24"/>
        </w:rPr>
        <w:t xml:space="preserve"> 33.627,63 kn</w:t>
      </w:r>
      <w:r w:rsidR="00A95873">
        <w:rPr>
          <w:sz w:val="24"/>
          <w:szCs w:val="24"/>
        </w:rPr>
        <w:t>.</w:t>
      </w:r>
      <w:r w:rsidR="00C6304D">
        <w:rPr>
          <w:sz w:val="24"/>
          <w:szCs w:val="24"/>
        </w:rPr>
        <w:t xml:space="preserve"> Ispitano je ukupno 46 tražbina s time da osporenih tražbina nije bilo. </w:t>
      </w:r>
      <w:r w:rsidR="004C6912">
        <w:rPr>
          <w:sz w:val="24"/>
          <w:szCs w:val="24"/>
        </w:rPr>
        <w:t xml:space="preserve">Na posebnom ispitnom ročištu održanom 21. listopada 2015. Ispitana je još jedna tražbina u iznosu od 13.205,39 kn. </w:t>
      </w:r>
    </w:p>
    <w:p w:rsidRDefault="00C6304D" w:rsidP="00A95873" w:rsidR="00FF475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Iz </w:t>
      </w:r>
      <w:r w:rsidR="00A95873">
        <w:rPr>
          <w:sz w:val="24"/>
          <w:szCs w:val="24"/>
        </w:rPr>
        <w:t xml:space="preserve">izvješća </w:t>
      </w:r>
      <w:r w:rsidR="00053A40">
        <w:rPr>
          <w:sz w:val="24"/>
          <w:szCs w:val="24"/>
        </w:rPr>
        <w:t>stečajnog upravitelja dostavljanih tijekom postupka utvrđeno je da dužnik nema imovine, međutim, ta imovina mogla bi se formirati u slučaju pobijanja pravnih radnji stečajnog</w:t>
      </w:r>
      <w:r w:rsidR="00FF4753">
        <w:rPr>
          <w:sz w:val="24"/>
          <w:szCs w:val="24"/>
        </w:rPr>
        <w:t xml:space="preserve"> dužnika kojima je svoju imovinu otuđio određenim vjerovnicima remeteći na taj način ujednačeno namirenje vjerovnika u stečajnom postupku.</w:t>
      </w:r>
      <w:r w:rsidR="00FF4753" w:rsidRPr="00FF4753">
        <w:t xml:space="preserve"> </w:t>
      </w:r>
      <w:r w:rsidR="00FF4753" w:rsidRPr="00FF4753">
        <w:rPr>
          <w:sz w:val="24"/>
          <w:szCs w:val="24"/>
        </w:rPr>
        <w:t>Radi donošenja odluke o obustavi i zaključenju stečajnog postupka, sazva</w:t>
      </w:r>
      <w:r w:rsidR="00FF4753">
        <w:rPr>
          <w:sz w:val="24"/>
          <w:szCs w:val="24"/>
        </w:rPr>
        <w:t>na je skupština vjerovnika 21. l</w:t>
      </w:r>
      <w:r w:rsidR="00FF4753" w:rsidRPr="00FF4753">
        <w:rPr>
          <w:sz w:val="24"/>
          <w:szCs w:val="24"/>
        </w:rPr>
        <w:t>istopada 2015. Na navedenoj skupštini prisutni vjerovnici su se protivili obustavi i zaključenju stečajnog postupka te su</w:t>
      </w:r>
      <w:r w:rsidR="00FF4753">
        <w:rPr>
          <w:sz w:val="24"/>
          <w:szCs w:val="24"/>
        </w:rPr>
        <w:t xml:space="preserve"> rješenjem od 26. l</w:t>
      </w:r>
      <w:r w:rsidR="00FF4753" w:rsidRPr="00FF4753">
        <w:rPr>
          <w:sz w:val="24"/>
          <w:szCs w:val="24"/>
        </w:rPr>
        <w:t>istopada 2015</w:t>
      </w:r>
      <w:r w:rsidR="00FF4753">
        <w:rPr>
          <w:sz w:val="24"/>
          <w:szCs w:val="24"/>
        </w:rPr>
        <w:t>. p</w:t>
      </w:r>
      <w:r w:rsidR="00FF4753" w:rsidRPr="00FF4753">
        <w:rPr>
          <w:sz w:val="24"/>
          <w:szCs w:val="24"/>
        </w:rPr>
        <w:t xml:space="preserve">ozvani uplatiti predujam za pokriće troškova stečajnog postupka u iznosu od 50.000,00 kn. </w:t>
      </w:r>
    </w:p>
    <w:p w:rsidRDefault="00FF4753" w:rsidP="00A95873" w:rsidR="00FF4753">
      <w:pPr>
        <w:ind w:firstLine="720"/>
        <w:jc w:val="both"/>
        <w:rPr>
          <w:sz w:val="24"/>
          <w:szCs w:val="24"/>
        </w:rPr>
      </w:pPr>
      <w:r w:rsidRPr="00FF4753">
        <w:rPr>
          <w:sz w:val="24"/>
          <w:szCs w:val="24"/>
        </w:rPr>
        <w:t xml:space="preserve">Navedeni predujam je uplaćen te </w:t>
      </w:r>
      <w:r>
        <w:rPr>
          <w:sz w:val="24"/>
          <w:szCs w:val="24"/>
        </w:rPr>
        <w:t xml:space="preserve">je stečajni upravitelj </w:t>
      </w:r>
      <w:r w:rsidRPr="00FF4753">
        <w:rPr>
          <w:sz w:val="24"/>
          <w:szCs w:val="24"/>
        </w:rPr>
        <w:t xml:space="preserve">pokrenuo parnice </w:t>
      </w:r>
      <w:r>
        <w:rPr>
          <w:sz w:val="24"/>
          <w:szCs w:val="24"/>
        </w:rPr>
        <w:t xml:space="preserve">radi pobijanja dužnikovih pravnih radnji </w:t>
      </w:r>
      <w:r w:rsidRPr="00FF4753">
        <w:rPr>
          <w:sz w:val="24"/>
          <w:szCs w:val="24"/>
        </w:rPr>
        <w:t xml:space="preserve">za koje mu je dana suglasnost rješenjem ovog suda od 5. </w:t>
      </w:r>
      <w:r>
        <w:rPr>
          <w:sz w:val="24"/>
          <w:szCs w:val="24"/>
        </w:rPr>
        <w:t xml:space="preserve">veljače 2016. </w:t>
      </w:r>
      <w:r w:rsidR="00962B7B">
        <w:rPr>
          <w:sz w:val="24"/>
          <w:szCs w:val="24"/>
        </w:rPr>
        <w:t xml:space="preserve">Stečajnog zakona </w:t>
      </w:r>
      <w:r w:rsidR="00962B7B" w:rsidRPr="00A95873">
        <w:rPr>
          <w:sz w:val="24"/>
          <w:szCs w:val="24"/>
        </w:rPr>
        <w:t xml:space="preserve">(„Narodne novine“ broj 44/96, 29/99, 129/00, 123/03, 82/06, 116/10, 25/12; </w:t>
      </w:r>
      <w:r w:rsidR="00962B7B" w:rsidRPr="00A95873">
        <w:rPr>
          <w:sz w:val="24"/>
          <w:szCs w:val="24"/>
        </w:rPr>
        <w:lastRenderedPageBreak/>
        <w:t>dalje: SZ)</w:t>
      </w:r>
      <w:r>
        <w:rPr>
          <w:sz w:val="24"/>
          <w:szCs w:val="24"/>
        </w:rPr>
        <w:t xml:space="preserve">. </w:t>
      </w:r>
      <w:r w:rsidR="001400C4">
        <w:rPr>
          <w:sz w:val="24"/>
          <w:szCs w:val="24"/>
        </w:rPr>
        <w:t xml:space="preserve">U slučaju </w:t>
      </w:r>
      <w:r w:rsidR="00962B7B">
        <w:rPr>
          <w:sz w:val="24"/>
          <w:szCs w:val="24"/>
        </w:rPr>
        <w:t>u</w:t>
      </w:r>
      <w:r w:rsidR="001400C4">
        <w:rPr>
          <w:sz w:val="24"/>
          <w:szCs w:val="24"/>
        </w:rPr>
        <w:t>s</w:t>
      </w:r>
      <w:r w:rsidR="00962B7B">
        <w:rPr>
          <w:sz w:val="24"/>
          <w:szCs w:val="24"/>
        </w:rPr>
        <w:t>pješnog pobijanja navedenih pravnih poslova, steći</w:t>
      </w:r>
      <w:r w:rsidR="001400C4">
        <w:rPr>
          <w:sz w:val="24"/>
          <w:szCs w:val="24"/>
        </w:rPr>
        <w:t xml:space="preserve"> će se</w:t>
      </w:r>
      <w:r w:rsidR="00962B7B">
        <w:rPr>
          <w:sz w:val="24"/>
          <w:szCs w:val="24"/>
        </w:rPr>
        <w:t xml:space="preserve"> osn</w:t>
      </w:r>
      <w:r w:rsidR="001400C4">
        <w:rPr>
          <w:sz w:val="24"/>
          <w:szCs w:val="24"/>
        </w:rPr>
        <w:t>ova za</w:t>
      </w:r>
      <w:r w:rsidR="00962B7B">
        <w:rPr>
          <w:sz w:val="24"/>
          <w:szCs w:val="24"/>
        </w:rPr>
        <w:t xml:space="preserve"> vraćanje u stečajnu masu one imovine koju je </w:t>
      </w:r>
      <w:r w:rsidR="001400C4">
        <w:rPr>
          <w:sz w:val="24"/>
          <w:szCs w:val="24"/>
        </w:rPr>
        <w:t xml:space="preserve">stečajni dužnik </w:t>
      </w:r>
      <w:r w:rsidR="00962B7B">
        <w:rPr>
          <w:sz w:val="24"/>
          <w:szCs w:val="24"/>
        </w:rPr>
        <w:t>otuđio na temelju tih pravnih poslova.</w:t>
      </w:r>
      <w:r w:rsidR="004C6912">
        <w:rPr>
          <w:sz w:val="24"/>
          <w:szCs w:val="24"/>
        </w:rPr>
        <w:t xml:space="preserve"> </w:t>
      </w:r>
    </w:p>
    <w:p w:rsidRDefault="00962B7B" w:rsidP="00A95873" w:rsidR="00962B7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 obzirom na to da dužnik</w:t>
      </w:r>
      <w:r w:rsidR="00FF4753">
        <w:rPr>
          <w:sz w:val="24"/>
          <w:szCs w:val="24"/>
        </w:rPr>
        <w:t>, osim imovine koju eventualno može ostvariti u slučaju uspješnog okončanja parnica radi pobijanja dužnikovih pravnih radnji,</w:t>
      </w:r>
      <w:r>
        <w:rPr>
          <w:sz w:val="24"/>
          <w:szCs w:val="24"/>
        </w:rPr>
        <w:t xml:space="preserve"> nema druge imovine koja bi bila dostatna za pokriće troškova stečajnog postupka te uvažavajući okolnost da se kao dostatan iznos za pokriće troškova st</w:t>
      </w:r>
      <w:r w:rsidR="001400C4">
        <w:rPr>
          <w:sz w:val="24"/>
          <w:szCs w:val="24"/>
        </w:rPr>
        <w:t>ečajnog postupka procjenjuje izn</w:t>
      </w:r>
      <w:r>
        <w:rPr>
          <w:sz w:val="24"/>
          <w:szCs w:val="24"/>
        </w:rPr>
        <w:t>os od 296.122,78 kn</w:t>
      </w:r>
      <w:r w:rsidR="00FF4753">
        <w:rPr>
          <w:sz w:val="24"/>
          <w:szCs w:val="24"/>
        </w:rPr>
        <w:t xml:space="preserve"> (</w:t>
      </w:r>
      <w:r w:rsidR="001400C4">
        <w:rPr>
          <w:sz w:val="24"/>
          <w:szCs w:val="24"/>
        </w:rPr>
        <w:t>koji predračun troškova je odobren na izvještajnom ročištu od 23. lipnja 2015.</w:t>
      </w:r>
      <w:r w:rsidR="00FF4753">
        <w:rPr>
          <w:sz w:val="24"/>
          <w:szCs w:val="24"/>
        </w:rPr>
        <w:t>), s</w:t>
      </w:r>
      <w:r>
        <w:rPr>
          <w:sz w:val="24"/>
          <w:szCs w:val="24"/>
        </w:rPr>
        <w:t xml:space="preserve">tečajni </w:t>
      </w:r>
      <w:r w:rsidR="001400C4">
        <w:rPr>
          <w:sz w:val="24"/>
          <w:szCs w:val="24"/>
        </w:rPr>
        <w:t>upravitelj je podneskom od 29. p</w:t>
      </w:r>
      <w:r>
        <w:rPr>
          <w:sz w:val="24"/>
          <w:szCs w:val="24"/>
        </w:rPr>
        <w:t>rosinca</w:t>
      </w:r>
      <w:r w:rsidR="001400C4">
        <w:rPr>
          <w:sz w:val="24"/>
          <w:szCs w:val="24"/>
        </w:rPr>
        <w:t xml:space="preserve"> 2016.</w:t>
      </w:r>
      <w:r>
        <w:rPr>
          <w:sz w:val="24"/>
          <w:szCs w:val="24"/>
        </w:rPr>
        <w:t xml:space="preserve"> predložio da se ovaj stečajni postupak obustavi i zaključi.</w:t>
      </w:r>
    </w:p>
    <w:p w:rsidRDefault="00E02071" w:rsidP="00E262FD" w:rsidR="000F119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 obz</w:t>
      </w:r>
      <w:r w:rsidR="0049760A">
        <w:rPr>
          <w:sz w:val="24"/>
          <w:szCs w:val="24"/>
        </w:rPr>
        <w:t>irom na navedeno, rješenj</w:t>
      </w:r>
      <w:r w:rsidR="00962B7B">
        <w:rPr>
          <w:sz w:val="24"/>
          <w:szCs w:val="24"/>
        </w:rPr>
        <w:t xml:space="preserve">em </w:t>
      </w:r>
      <w:r w:rsidR="001400C4">
        <w:rPr>
          <w:sz w:val="24"/>
          <w:szCs w:val="24"/>
        </w:rPr>
        <w:t xml:space="preserve">ovog suda </w:t>
      </w:r>
      <w:r w:rsidR="00962B7B">
        <w:rPr>
          <w:sz w:val="24"/>
          <w:szCs w:val="24"/>
        </w:rPr>
        <w:t>od 11</w:t>
      </w:r>
      <w:r w:rsidR="00FE0709">
        <w:rPr>
          <w:sz w:val="24"/>
          <w:szCs w:val="24"/>
        </w:rPr>
        <w:t xml:space="preserve">. </w:t>
      </w:r>
      <w:r w:rsidR="00962B7B">
        <w:rPr>
          <w:sz w:val="24"/>
          <w:szCs w:val="24"/>
        </w:rPr>
        <w:t>siječnja 2017</w:t>
      </w:r>
      <w:r w:rsidR="00FE0709">
        <w:rPr>
          <w:sz w:val="24"/>
          <w:szCs w:val="24"/>
        </w:rPr>
        <w:t>.</w:t>
      </w:r>
      <w:r w:rsidR="00962B7B">
        <w:rPr>
          <w:sz w:val="24"/>
          <w:szCs w:val="24"/>
        </w:rPr>
        <w:t xml:space="preserve"> </w:t>
      </w:r>
      <w:r w:rsidR="001400C4">
        <w:rPr>
          <w:sz w:val="24"/>
          <w:szCs w:val="24"/>
        </w:rPr>
        <w:t>sazvana je</w:t>
      </w:r>
      <w:r w:rsidR="000F119A">
        <w:rPr>
          <w:sz w:val="24"/>
          <w:szCs w:val="24"/>
        </w:rPr>
        <w:t xml:space="preserve"> skupštin</w:t>
      </w:r>
      <w:r w:rsidR="001400C4">
        <w:rPr>
          <w:sz w:val="24"/>
          <w:szCs w:val="24"/>
        </w:rPr>
        <w:t>a</w:t>
      </w:r>
      <w:r w:rsidR="00962B7B">
        <w:rPr>
          <w:sz w:val="24"/>
          <w:szCs w:val="24"/>
        </w:rPr>
        <w:t xml:space="preserve"> vjerovnika za 9</w:t>
      </w:r>
      <w:r w:rsidR="00FE0709">
        <w:rPr>
          <w:sz w:val="24"/>
          <w:szCs w:val="24"/>
        </w:rPr>
        <w:t xml:space="preserve">. </w:t>
      </w:r>
      <w:r w:rsidR="001400C4">
        <w:rPr>
          <w:sz w:val="24"/>
          <w:szCs w:val="24"/>
        </w:rPr>
        <w:t>v</w:t>
      </w:r>
      <w:r w:rsidR="00962B7B">
        <w:rPr>
          <w:sz w:val="24"/>
          <w:szCs w:val="24"/>
        </w:rPr>
        <w:t>eljače 2017</w:t>
      </w:r>
      <w:r w:rsidR="00FE0709">
        <w:rPr>
          <w:sz w:val="24"/>
          <w:szCs w:val="24"/>
        </w:rPr>
        <w:t xml:space="preserve">. </w:t>
      </w:r>
      <w:r w:rsidR="00FE0709" w:rsidRPr="00FE0709">
        <w:rPr>
          <w:sz w:val="24"/>
          <w:szCs w:val="24"/>
        </w:rPr>
        <w:t xml:space="preserve">radi </w:t>
      </w:r>
      <w:r w:rsidR="000F119A">
        <w:rPr>
          <w:sz w:val="24"/>
          <w:szCs w:val="24"/>
        </w:rPr>
        <w:t xml:space="preserve">donošenja odluke o obustavi i zaključenju stečajnog postupka zbog nedostatnosti stečajne mase za pokriće troškova stečajnog postupka. </w:t>
      </w:r>
    </w:p>
    <w:p w:rsidRDefault="00E262FD" w:rsidP="00AC7D11" w:rsidR="000F119A">
      <w:pPr>
        <w:ind w:firstLine="720"/>
        <w:jc w:val="both"/>
        <w:rPr>
          <w:sz w:val="24"/>
          <w:szCs w:val="24"/>
        </w:rPr>
      </w:pPr>
      <w:r w:rsidRPr="00E262FD">
        <w:rPr>
          <w:sz w:val="24"/>
          <w:szCs w:val="24"/>
        </w:rPr>
        <w:t xml:space="preserve">Dostava poziva vjerovnicima </w:t>
      </w:r>
      <w:r w:rsidR="00B646DB">
        <w:rPr>
          <w:sz w:val="24"/>
          <w:szCs w:val="24"/>
        </w:rPr>
        <w:t xml:space="preserve">za skupštinu </w:t>
      </w:r>
      <w:r w:rsidRPr="00E262FD">
        <w:rPr>
          <w:sz w:val="24"/>
          <w:szCs w:val="24"/>
        </w:rPr>
        <w:t>o</w:t>
      </w:r>
      <w:r w:rsidR="002D120C">
        <w:rPr>
          <w:sz w:val="24"/>
          <w:szCs w:val="24"/>
        </w:rPr>
        <w:t>bavljena</w:t>
      </w:r>
      <w:r w:rsidR="00962B7B">
        <w:rPr>
          <w:sz w:val="24"/>
          <w:szCs w:val="24"/>
        </w:rPr>
        <w:t xml:space="preserve"> je 21</w:t>
      </w:r>
      <w:r w:rsidR="000F119A">
        <w:rPr>
          <w:sz w:val="24"/>
          <w:szCs w:val="24"/>
        </w:rPr>
        <w:t xml:space="preserve">. </w:t>
      </w:r>
      <w:r w:rsidR="00962B7B">
        <w:rPr>
          <w:sz w:val="24"/>
          <w:szCs w:val="24"/>
        </w:rPr>
        <w:t>siječ</w:t>
      </w:r>
      <w:r w:rsidR="0049760A">
        <w:rPr>
          <w:sz w:val="24"/>
          <w:szCs w:val="24"/>
        </w:rPr>
        <w:t>nja</w:t>
      </w:r>
      <w:r w:rsidR="00962B7B">
        <w:rPr>
          <w:sz w:val="24"/>
          <w:szCs w:val="24"/>
        </w:rPr>
        <w:t xml:space="preserve"> 2017</w:t>
      </w:r>
      <w:r w:rsidR="000F119A">
        <w:rPr>
          <w:sz w:val="24"/>
          <w:szCs w:val="24"/>
        </w:rPr>
        <w:t>. u skladu sa čl. 12</w:t>
      </w:r>
      <w:r w:rsidR="00AC7D11">
        <w:rPr>
          <w:sz w:val="24"/>
          <w:szCs w:val="24"/>
        </w:rPr>
        <w:t>.</w:t>
      </w:r>
      <w:r w:rsidRPr="00E262FD">
        <w:rPr>
          <w:sz w:val="24"/>
          <w:szCs w:val="24"/>
        </w:rPr>
        <w:t xml:space="preserve"> st. 1. </w:t>
      </w:r>
      <w:r w:rsidR="000F119A">
        <w:rPr>
          <w:sz w:val="24"/>
          <w:szCs w:val="24"/>
        </w:rPr>
        <w:t>Stečajnog zakona („Narodne novine“ broj 71/15</w:t>
      </w:r>
      <w:r w:rsidR="00B646DB">
        <w:rPr>
          <w:sz w:val="24"/>
          <w:szCs w:val="24"/>
        </w:rPr>
        <w:t>; dalje: SZ/15</w:t>
      </w:r>
      <w:r w:rsidR="000F119A">
        <w:rPr>
          <w:sz w:val="24"/>
          <w:szCs w:val="24"/>
        </w:rPr>
        <w:t>) u vezi s</w:t>
      </w:r>
      <w:r w:rsidR="00C147DC">
        <w:rPr>
          <w:sz w:val="24"/>
          <w:szCs w:val="24"/>
        </w:rPr>
        <w:t>a</w:t>
      </w:r>
      <w:r w:rsidR="000F119A">
        <w:rPr>
          <w:sz w:val="24"/>
          <w:szCs w:val="24"/>
        </w:rPr>
        <w:t xml:space="preserve"> čl. 441. </w:t>
      </w:r>
      <w:r w:rsidR="00B646DB">
        <w:rPr>
          <w:sz w:val="24"/>
          <w:szCs w:val="24"/>
        </w:rPr>
        <w:t>s</w:t>
      </w:r>
      <w:r w:rsidR="000F119A">
        <w:rPr>
          <w:sz w:val="24"/>
          <w:szCs w:val="24"/>
        </w:rPr>
        <w:t>t. 2. SZ/15</w:t>
      </w:r>
      <w:r w:rsidR="000B0B86">
        <w:rPr>
          <w:sz w:val="24"/>
          <w:szCs w:val="24"/>
        </w:rPr>
        <w:t xml:space="preserve"> </w:t>
      </w:r>
      <w:r w:rsidR="00717F92">
        <w:rPr>
          <w:sz w:val="24"/>
          <w:szCs w:val="24"/>
        </w:rPr>
        <w:t>protekom osmoga dana od dana objave poziva za skupštinu</w:t>
      </w:r>
      <w:r w:rsidRPr="00E262FD">
        <w:rPr>
          <w:sz w:val="24"/>
          <w:szCs w:val="24"/>
        </w:rPr>
        <w:t xml:space="preserve"> na </w:t>
      </w:r>
      <w:r w:rsidR="000F119A">
        <w:rPr>
          <w:sz w:val="24"/>
          <w:szCs w:val="24"/>
        </w:rPr>
        <w:t>mrežnoj stranici e-oglasna ploča</w:t>
      </w:r>
      <w:r w:rsidRPr="00E262FD">
        <w:rPr>
          <w:sz w:val="24"/>
          <w:szCs w:val="24"/>
        </w:rPr>
        <w:t xml:space="preserve"> sud</w:t>
      </w:r>
      <w:r w:rsidR="000F119A">
        <w:rPr>
          <w:sz w:val="24"/>
          <w:szCs w:val="24"/>
        </w:rPr>
        <w:t>ov</w:t>
      </w:r>
      <w:r w:rsidRPr="00E262FD">
        <w:rPr>
          <w:sz w:val="24"/>
          <w:szCs w:val="24"/>
        </w:rPr>
        <w:t>a</w:t>
      </w:r>
      <w:r w:rsidR="000F119A">
        <w:rPr>
          <w:sz w:val="24"/>
          <w:szCs w:val="24"/>
        </w:rPr>
        <w:t xml:space="preserve">. </w:t>
      </w:r>
    </w:p>
    <w:p w:rsidRDefault="0049760A" w:rsidP="006825BB" w:rsidR="001C2D8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</w:t>
      </w:r>
      <w:r w:rsidR="000B0B86">
        <w:rPr>
          <w:sz w:val="24"/>
          <w:szCs w:val="24"/>
        </w:rPr>
        <w:t xml:space="preserve">a skupštinu </w:t>
      </w:r>
      <w:r w:rsidR="001400C4">
        <w:rPr>
          <w:sz w:val="24"/>
          <w:szCs w:val="24"/>
        </w:rPr>
        <w:t xml:space="preserve">su pristupili </w:t>
      </w:r>
      <w:r w:rsidR="000B0B86">
        <w:rPr>
          <w:sz w:val="24"/>
          <w:szCs w:val="24"/>
        </w:rPr>
        <w:t xml:space="preserve">vjerovnici Republika Hrvatska i Hrvatske šume d.o.o. Zagreb koji se nisu protivili </w:t>
      </w:r>
      <w:r>
        <w:rPr>
          <w:sz w:val="24"/>
          <w:szCs w:val="24"/>
        </w:rPr>
        <w:t>obustavi i zaključenju stečajnog postupka</w:t>
      </w:r>
      <w:r w:rsidR="006825BB">
        <w:rPr>
          <w:sz w:val="24"/>
          <w:szCs w:val="24"/>
        </w:rPr>
        <w:t xml:space="preserve">. </w:t>
      </w:r>
      <w:r w:rsidR="00717F92">
        <w:rPr>
          <w:sz w:val="24"/>
          <w:szCs w:val="24"/>
        </w:rPr>
        <w:t>Drugi vjerovnici nisu se izjasnili</w:t>
      </w:r>
      <w:r w:rsidR="001C2D87">
        <w:rPr>
          <w:sz w:val="24"/>
          <w:szCs w:val="24"/>
        </w:rPr>
        <w:t xml:space="preserve"> o prijedlogu za obustavu i zaključenje stečajnog postupka iz čega proizlazi zaključak da se oni takvom prijedlogu ne protive. </w:t>
      </w:r>
    </w:p>
    <w:p w:rsidRDefault="00C147DC" w:rsidP="00AC7D11" w:rsidR="002D120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navedenog, a </w:t>
      </w:r>
      <w:r w:rsidR="002D120C">
        <w:rPr>
          <w:sz w:val="24"/>
          <w:szCs w:val="24"/>
        </w:rPr>
        <w:t xml:space="preserve">uvažavajući okolnost da </w:t>
      </w:r>
      <w:r w:rsidR="001C2D87">
        <w:rPr>
          <w:sz w:val="24"/>
          <w:szCs w:val="24"/>
        </w:rPr>
        <w:t>je tijekom ovog stečajnog postupka</w:t>
      </w:r>
      <w:r w:rsidR="00D5426F">
        <w:rPr>
          <w:sz w:val="24"/>
          <w:szCs w:val="24"/>
        </w:rPr>
        <w:t xml:space="preserve"> utvrđeno da dužnikova imovina </w:t>
      </w:r>
      <w:r w:rsidR="001C2D87">
        <w:rPr>
          <w:sz w:val="24"/>
          <w:szCs w:val="24"/>
        </w:rPr>
        <w:t>nije dostatna za pokriće troškova stečajnog</w:t>
      </w:r>
      <w:r w:rsidR="00D5426F">
        <w:rPr>
          <w:sz w:val="24"/>
          <w:szCs w:val="24"/>
        </w:rPr>
        <w:t xml:space="preserve"> postupka, </w:t>
      </w:r>
      <w:r w:rsidR="000B0B86">
        <w:rPr>
          <w:sz w:val="24"/>
          <w:szCs w:val="24"/>
        </w:rPr>
        <w:t xml:space="preserve">odnosno da dužnik (za sada) nema imovine, </w:t>
      </w:r>
      <w:r w:rsidR="00602D03">
        <w:rPr>
          <w:sz w:val="24"/>
          <w:szCs w:val="24"/>
        </w:rPr>
        <w:t>a posljedično tome</w:t>
      </w:r>
      <w:r>
        <w:rPr>
          <w:sz w:val="24"/>
          <w:szCs w:val="24"/>
        </w:rPr>
        <w:t>,</w:t>
      </w:r>
      <w:r w:rsidR="00602D03">
        <w:rPr>
          <w:sz w:val="24"/>
          <w:szCs w:val="24"/>
        </w:rPr>
        <w:t xml:space="preserve"> da u </w:t>
      </w:r>
      <w:r w:rsidR="001C2D87">
        <w:rPr>
          <w:sz w:val="24"/>
          <w:szCs w:val="24"/>
        </w:rPr>
        <w:t xml:space="preserve">stečajnoj masi nema sredstava iz kojih bi se podmirili troškovi </w:t>
      </w:r>
      <w:r w:rsidR="00602D03">
        <w:rPr>
          <w:sz w:val="24"/>
          <w:szCs w:val="24"/>
        </w:rPr>
        <w:t xml:space="preserve">stečajnog postupka </w:t>
      </w:r>
      <w:r w:rsidR="001C2D87">
        <w:rPr>
          <w:sz w:val="24"/>
          <w:szCs w:val="24"/>
        </w:rPr>
        <w:t xml:space="preserve">te </w:t>
      </w:r>
      <w:r w:rsidR="0017429E">
        <w:rPr>
          <w:sz w:val="24"/>
          <w:szCs w:val="24"/>
        </w:rPr>
        <w:t xml:space="preserve">da bi, s druge strane, </w:t>
      </w:r>
      <w:r w:rsidR="002D120C">
        <w:rPr>
          <w:sz w:val="24"/>
          <w:szCs w:val="24"/>
        </w:rPr>
        <w:t xml:space="preserve">daljnja provedba stečajnog postupka stvorila samo nove i nepotrebne troškove, primjenom odredbe čl. 203. </w:t>
      </w:r>
      <w:r w:rsidR="00330938">
        <w:rPr>
          <w:sz w:val="24"/>
          <w:szCs w:val="24"/>
        </w:rPr>
        <w:t>s</w:t>
      </w:r>
      <w:r w:rsidR="002D120C">
        <w:rPr>
          <w:sz w:val="24"/>
          <w:szCs w:val="24"/>
        </w:rPr>
        <w:t xml:space="preserve">t. 1. </w:t>
      </w:r>
      <w:r w:rsidR="000B0B86">
        <w:rPr>
          <w:sz w:val="24"/>
          <w:szCs w:val="24"/>
        </w:rPr>
        <w:t xml:space="preserve">SZ-a </w:t>
      </w:r>
      <w:r w:rsidR="001C2D87">
        <w:rPr>
          <w:sz w:val="24"/>
          <w:szCs w:val="24"/>
        </w:rPr>
        <w:t xml:space="preserve">te čl. 12. </w:t>
      </w:r>
      <w:r w:rsidR="00B646DB">
        <w:rPr>
          <w:sz w:val="24"/>
          <w:szCs w:val="24"/>
        </w:rPr>
        <w:t>s</w:t>
      </w:r>
      <w:r w:rsidR="001C2D87">
        <w:rPr>
          <w:sz w:val="24"/>
          <w:szCs w:val="24"/>
        </w:rPr>
        <w:t xml:space="preserve">t. 1. SZ/15 </w:t>
      </w:r>
      <w:r w:rsidR="00717F92">
        <w:rPr>
          <w:sz w:val="24"/>
          <w:szCs w:val="24"/>
        </w:rPr>
        <w:t xml:space="preserve">i čl. 196. st. 2. i 3. SZ-a, </w:t>
      </w:r>
      <w:r w:rsidR="002D120C">
        <w:rPr>
          <w:sz w:val="24"/>
          <w:szCs w:val="24"/>
        </w:rPr>
        <w:t xml:space="preserve">riješeno je kao u </w:t>
      </w:r>
      <w:r w:rsidR="00A61569">
        <w:rPr>
          <w:sz w:val="24"/>
          <w:szCs w:val="24"/>
        </w:rPr>
        <w:t xml:space="preserve">izreci </w:t>
      </w:r>
      <w:r w:rsidR="0017429E">
        <w:rPr>
          <w:sz w:val="24"/>
          <w:szCs w:val="24"/>
        </w:rPr>
        <w:t>ovog rješenja</w:t>
      </w:r>
      <w:r w:rsidR="002D120C">
        <w:rPr>
          <w:sz w:val="24"/>
          <w:szCs w:val="24"/>
        </w:rPr>
        <w:t xml:space="preserve">. </w:t>
      </w:r>
    </w:p>
    <w:p w:rsidRDefault="00053A40" w:rsidP="000B0B86" w:rsidR="00053A40">
      <w:pPr>
        <w:jc w:val="both"/>
        <w:rPr>
          <w:sz w:val="24"/>
          <w:szCs w:val="24"/>
        </w:rPr>
      </w:pPr>
    </w:p>
    <w:p w:rsidRDefault="00E262FD" w:rsidP="00FB77D7" w:rsidR="00E262FD" w:rsidRPr="00E262FD">
      <w:pPr>
        <w:jc w:val="center"/>
        <w:rPr>
          <w:sz w:val="24"/>
          <w:szCs w:val="24"/>
        </w:rPr>
      </w:pPr>
      <w:r w:rsidRPr="00E262FD">
        <w:rPr>
          <w:sz w:val="24"/>
          <w:szCs w:val="24"/>
        </w:rPr>
        <w:t>U Rije</w:t>
      </w:r>
      <w:r w:rsidR="001400C4">
        <w:rPr>
          <w:sz w:val="24"/>
          <w:szCs w:val="24"/>
        </w:rPr>
        <w:t>ci 15</w:t>
      </w:r>
      <w:r w:rsidR="001C2D87">
        <w:rPr>
          <w:sz w:val="24"/>
          <w:szCs w:val="24"/>
        </w:rPr>
        <w:t xml:space="preserve">. </w:t>
      </w:r>
      <w:r w:rsidR="000B0B86">
        <w:rPr>
          <w:sz w:val="24"/>
          <w:szCs w:val="24"/>
        </w:rPr>
        <w:t>ožujka 2017</w:t>
      </w:r>
      <w:r w:rsidRPr="00E262FD">
        <w:rPr>
          <w:sz w:val="24"/>
          <w:szCs w:val="24"/>
        </w:rPr>
        <w:t>.</w:t>
      </w: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</w:p>
    <w:p w:rsidRDefault="00FB77D7" w:rsidP="00FB77D7" w:rsidR="00E262FD" w:rsidRPr="00E262FD">
      <w:pPr>
        <w:ind w:firstLine="720" w:left="64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0B0B86">
        <w:rPr>
          <w:sz w:val="24"/>
          <w:szCs w:val="24"/>
        </w:rPr>
        <w:t>S</w:t>
      </w:r>
      <w:r w:rsidR="00330938">
        <w:rPr>
          <w:sz w:val="24"/>
          <w:szCs w:val="24"/>
        </w:rPr>
        <w:t>utkinja</w:t>
      </w:r>
    </w:p>
    <w:p w:rsidRDefault="00330938" w:rsidP="00E262FD" w:rsidR="00E262FD" w:rsidRPr="00E262F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FB77D7">
        <w:rPr>
          <w:sz w:val="24"/>
          <w:szCs w:val="24"/>
        </w:rPr>
        <w:tab/>
      </w:r>
      <w:r w:rsidR="00FB77D7">
        <w:rPr>
          <w:sz w:val="24"/>
          <w:szCs w:val="24"/>
        </w:rPr>
        <w:tab/>
      </w:r>
      <w:r>
        <w:rPr>
          <w:sz w:val="24"/>
          <w:szCs w:val="24"/>
        </w:rPr>
        <w:t>Ema Brdovčak</w:t>
      </w:r>
    </w:p>
    <w:p w:rsidRDefault="00E262FD" w:rsidP="00330938" w:rsidR="00E262FD" w:rsidRPr="00E262FD">
      <w:pPr>
        <w:ind w:firstLine="720"/>
        <w:jc w:val="both"/>
        <w:rPr>
          <w:sz w:val="24"/>
          <w:szCs w:val="24"/>
        </w:rPr>
      </w:pP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</w:p>
    <w:p w:rsidRDefault="00FB77D7" w:rsidP="00E262FD" w:rsidR="00FB77D7">
      <w:pPr>
        <w:ind w:firstLine="720"/>
        <w:jc w:val="both"/>
        <w:rPr>
          <w:sz w:val="24"/>
          <w:szCs w:val="24"/>
        </w:rPr>
      </w:pPr>
    </w:p>
    <w:p w:rsidRDefault="00FB77D7" w:rsidP="00E262FD" w:rsidR="00FB77D7">
      <w:pPr>
        <w:ind w:firstLine="720"/>
        <w:jc w:val="both"/>
        <w:rPr>
          <w:sz w:val="24"/>
          <w:szCs w:val="24"/>
        </w:rPr>
      </w:pPr>
    </w:p>
    <w:p w:rsidRDefault="00FB77D7" w:rsidP="00E262FD" w:rsidR="00FB77D7">
      <w:pPr>
        <w:ind w:firstLine="720"/>
        <w:jc w:val="both"/>
        <w:rPr>
          <w:sz w:val="24"/>
          <w:szCs w:val="24"/>
        </w:rPr>
      </w:pPr>
    </w:p>
    <w:p w:rsidRDefault="00FB77D7" w:rsidP="00E262FD" w:rsidR="00FB77D7">
      <w:pPr>
        <w:ind w:firstLine="720"/>
        <w:jc w:val="both"/>
        <w:rPr>
          <w:sz w:val="24"/>
          <w:szCs w:val="24"/>
        </w:rPr>
      </w:pP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  <w:r w:rsidRPr="00E262FD">
        <w:rPr>
          <w:sz w:val="24"/>
          <w:szCs w:val="24"/>
        </w:rPr>
        <w:t>UPUTA O PRAVNOM LIJEKU:</w:t>
      </w: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  <w:r w:rsidRPr="00E262FD">
        <w:rPr>
          <w:sz w:val="24"/>
          <w:szCs w:val="24"/>
        </w:rPr>
        <w:t xml:space="preserve">Protiv rješenja pravo na žalbu imaju svaki stečajni vjerovnik i dužnik. Žalba se podnosi putem ovog  suda u  roku od 8 dana od dana primitka </w:t>
      </w:r>
      <w:r w:rsidR="00330938">
        <w:rPr>
          <w:sz w:val="24"/>
          <w:szCs w:val="24"/>
        </w:rPr>
        <w:t xml:space="preserve">rješenja </w:t>
      </w:r>
      <w:r w:rsidRPr="00E262FD">
        <w:rPr>
          <w:sz w:val="24"/>
          <w:szCs w:val="24"/>
        </w:rPr>
        <w:t>u dva istovjetna primjerka, a o žalbi odlučuje Visoki trgovački sud Republike Hrvatske.</w:t>
      </w: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</w:p>
    <w:p w:rsidRDefault="00FB77D7" w:rsidP="00E262FD" w:rsidR="00FB77D7">
      <w:pPr>
        <w:ind w:firstLine="720"/>
        <w:jc w:val="both"/>
        <w:rPr>
          <w:sz w:val="24"/>
          <w:szCs w:val="24"/>
        </w:rPr>
      </w:pPr>
    </w:p>
    <w:p w:rsidRDefault="00FB77D7" w:rsidP="00E262FD" w:rsidR="00FB77D7">
      <w:pPr>
        <w:ind w:firstLine="720"/>
        <w:jc w:val="both"/>
        <w:rPr>
          <w:sz w:val="24"/>
          <w:szCs w:val="24"/>
        </w:rPr>
      </w:pPr>
    </w:p>
    <w:p w:rsidRDefault="00FB77D7" w:rsidP="00E262FD" w:rsidR="00FB77D7">
      <w:pPr>
        <w:ind w:firstLine="720"/>
        <w:jc w:val="both"/>
        <w:rPr>
          <w:sz w:val="24"/>
          <w:szCs w:val="24"/>
        </w:rPr>
      </w:pPr>
    </w:p>
    <w:p w:rsidRDefault="00FB77D7" w:rsidP="00E262FD" w:rsidR="00FB77D7">
      <w:pPr>
        <w:ind w:firstLine="720"/>
        <w:jc w:val="both"/>
        <w:rPr>
          <w:sz w:val="24"/>
          <w:szCs w:val="24"/>
        </w:rPr>
      </w:pPr>
    </w:p>
    <w:p w:rsidRDefault="00FB77D7" w:rsidP="00E262FD" w:rsidR="00FB77D7">
      <w:pPr>
        <w:ind w:firstLine="720"/>
        <w:jc w:val="both"/>
        <w:rPr>
          <w:sz w:val="24"/>
          <w:szCs w:val="24"/>
        </w:rPr>
      </w:pP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  <w:r w:rsidRPr="00E262FD">
        <w:rPr>
          <w:sz w:val="24"/>
          <w:szCs w:val="24"/>
        </w:rPr>
        <w:t>DNA:</w:t>
      </w: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  <w:r w:rsidRPr="00E262FD">
        <w:rPr>
          <w:sz w:val="24"/>
          <w:szCs w:val="24"/>
        </w:rPr>
        <w:t xml:space="preserve">- stečajnom upravitelju </w:t>
      </w: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  <w:r w:rsidRPr="00E262FD">
        <w:rPr>
          <w:sz w:val="24"/>
          <w:szCs w:val="24"/>
        </w:rPr>
        <w:t xml:space="preserve">- </w:t>
      </w:r>
      <w:r w:rsidR="00330938">
        <w:rPr>
          <w:sz w:val="24"/>
          <w:szCs w:val="24"/>
        </w:rPr>
        <w:t xml:space="preserve">e- </w:t>
      </w:r>
      <w:r w:rsidRPr="00E262FD">
        <w:rPr>
          <w:sz w:val="24"/>
          <w:szCs w:val="24"/>
        </w:rPr>
        <w:t xml:space="preserve">oglasna ploča </w:t>
      </w:r>
    </w:p>
    <w:p w:rsidRDefault="006825BB" w:rsidP="00E262FD" w:rsidR="00E262FD" w:rsidRPr="00E262F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- Porezna uprava Pula</w:t>
      </w:r>
    </w:p>
    <w:p w:rsidRDefault="00E262FD" w:rsidP="00330938" w:rsidR="00E262FD" w:rsidRPr="00E262FD">
      <w:pPr>
        <w:ind w:firstLine="720"/>
        <w:jc w:val="both"/>
        <w:rPr>
          <w:sz w:val="24"/>
          <w:szCs w:val="24"/>
        </w:rPr>
      </w:pPr>
      <w:r w:rsidRPr="00E262FD">
        <w:rPr>
          <w:sz w:val="24"/>
          <w:szCs w:val="24"/>
        </w:rPr>
        <w:t xml:space="preserve">- ŽDO </w:t>
      </w:r>
      <w:r w:rsidR="006825BB">
        <w:rPr>
          <w:sz w:val="24"/>
          <w:szCs w:val="24"/>
        </w:rPr>
        <w:t>Pula</w:t>
      </w: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  <w:r w:rsidRPr="00E262FD">
        <w:rPr>
          <w:sz w:val="24"/>
          <w:szCs w:val="24"/>
        </w:rPr>
        <w:t>- sudski registar po pravomoćnosti</w:t>
      </w:r>
    </w:p>
    <w:p w:rsidRDefault="006825BB" w:rsidP="00E262FD" w:rsidR="00E262F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- FINA Pula</w:t>
      </w:r>
    </w:p>
    <w:p w:rsidRDefault="00F875A8" w:rsidP="00E262FD" w:rsidR="00F875A8" w:rsidRPr="00E262FD">
      <w:pPr>
        <w:ind w:firstLine="720"/>
        <w:jc w:val="both"/>
        <w:rPr>
          <w:sz w:val="24"/>
          <w:szCs w:val="24"/>
        </w:rPr>
      </w:pP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</w:p>
    <w:p w:rsidRDefault="003D1C90" w:rsidR="003D1C90"/>
    <w:sectPr w:rsidSect="00FB77D7" w:rsidR="003D1C90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49D1" w:rsidR="00FE49D1">
      <w:r>
        <w:separator/>
      </w:r>
    </w:p>
  </w:endnote>
  <w:endnote w:id="0" w:type="continuationSeparator">
    <w:p w:rsidRDefault="00FE49D1" w:rsidR="00FE49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718362"/>
      <w:docPartObj>
        <w:docPartGallery w:val="Page Numbers (Bottom of Page)"/>
        <w:docPartUnique/>
      </w:docPartObj>
    </w:sdtPr>
    <w:sdtEndPr/>
    <w:sdtContent>
      <w:p w:rsidRDefault="007834FF" w:rsidR="00761264">
        <w:pPr>
          <w:pStyle w:val="Podnoje"/>
          <w:jc w:val="center"/>
        </w:pPr>
        <w:r>
          <w:fldChar w:fldCharType="begin"/>
        </w:r>
        <w:r w:rsidR="00761264">
          <w:instrText>PAGE   \* MERGEFORMAT</w:instrText>
        </w:r>
        <w:r>
          <w:fldChar w:fldCharType="separate"/>
        </w:r>
        <w:r w:rsidR="00110F11">
          <w:rPr>
            <w:noProof/>
          </w:rPr>
          <w:t>3</w:t>
        </w:r>
        <w:r>
          <w:fldChar w:fldCharType="end"/>
        </w:r>
      </w:p>
    </w:sdtContent>
  </w:sdt>
  <w:p w:rsidRDefault="00761264" w:rsidR="0076126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34FF" w:rsidR="00060381">
    <w:pPr>
      <w:pStyle w:val="Podnoje"/>
      <w:jc w:val="center"/>
    </w:pPr>
    <w:r>
      <w:fldChar w:fldCharType="begin"/>
    </w:r>
    <w:r w:rsidR="00060381">
      <w:instrText>PAGE   \* MERGEFORMAT</w:instrText>
    </w:r>
    <w:r>
      <w:fldChar w:fldCharType="separate"/>
    </w:r>
    <w:r w:rsidR="00110F11">
      <w:rPr>
        <w:noProof/>
      </w:rPr>
      <w:t>1</w:t>
    </w:r>
    <w:r>
      <w:fldChar w:fldCharType="end"/>
    </w:r>
  </w:p>
  <w:p w:rsidRDefault="00060381" w:rsidR="000603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49D1" w:rsidR="00FE49D1">
      <w:r>
        <w:separator/>
      </w:r>
    </w:p>
  </w:footnote>
  <w:footnote w:id="0" w:type="continuationSeparator">
    <w:p w:rsidRDefault="00FE49D1" w:rsidR="00FE49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34FF" w:rsidP="003B59C7" w:rsidR="009E75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9E7596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E7596" w:rsidR="009E75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25BB" w:rsidR="006825BB">
    <w:pPr>
      <w:pStyle w:val="Zaglavlje"/>
    </w:pPr>
    <w:r>
      <w:tab/>
    </w:r>
    <w:r>
      <w:tab/>
    </w:r>
  </w:p>
  <w:p w:rsidRDefault="00C6304D" w:rsidR="009E7596">
    <w:pPr>
      <w:pStyle w:val="Zaglavlje"/>
    </w:pPr>
    <w:r>
      <w:tab/>
    </w:r>
    <w:r>
      <w:tab/>
    </w:r>
    <w:r w:rsidRPr="00C6304D">
      <w:t>8 St-23/14-80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2CC9" w:rsidP="00A45EAD" w:rsidR="00892CC9" w:rsidRPr="00892CC9">
    <w:pPr>
      <w:ind w:firstLine="708"/>
    </w:pPr>
    <w:r w:rsidRPr="00892CC9"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892CC9" w:rsidP="00210E4E" w:rsidR="00892CC9" w:rsidRPr="00892CC9">
    <w:r w:rsidRPr="00892CC9">
      <w:rPr>
        <w:rFonts w:eastAsia="MS Mincho"/>
      </w:rPr>
      <w:t>REPUBLIKA HRVATSKA</w:t>
    </w:r>
  </w:p>
  <w:p w:rsidRDefault="00892CC9" w:rsidP="00210E4E" w:rsidR="00892CC9" w:rsidRPr="00892CC9">
    <w:r w:rsidRPr="00892CC9">
      <w:rPr>
        <w:rFonts w:eastAsia="MS Mincho"/>
      </w:rPr>
      <w:t>TRGOVAČKI SUD U RIJECI</w:t>
    </w:r>
  </w:p>
  <w:p w:rsidRDefault="00892CC9" w:rsidP="00A45EAD" w:rsidR="00892CC9" w:rsidRPr="00892CC9">
    <w:pPr>
      <w:rPr>
        <w:rFonts w:eastAsia="MS Mincho"/>
      </w:rPr>
    </w:pPr>
    <w:r w:rsidRPr="00892CC9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A0540F"/>
    <w:multiLevelType w:val="hybridMultilevel"/>
    <w:tmpl w:val="47D04754"/>
    <w:lvl w:tplc="B302FC3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1BF651B2"/>
    <w:multiLevelType w:val="hybridMultilevel"/>
    <w:tmpl w:val="A4A86B3C"/>
    <w:lvl w:tplc="FD8A1DD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2A391A51"/>
    <w:multiLevelType w:val="hybridMultilevel"/>
    <w:tmpl w:val="220CB14C"/>
    <w:lvl w:tplc="81864FAE" w:ilvl="0">
      <w:start w:val="1"/>
      <w:numFmt w:val="upperRoman"/>
      <w:lvlText w:val="%1."/>
      <w:lvlJc w:val="left"/>
      <w:pPr>
        <w:ind w:hanging="720" w:left="34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3780"/>
      </w:pPr>
    </w:lvl>
    <w:lvl w:tentative="true" w:tplc="041A001B" w:ilvl="2">
      <w:start w:val="1"/>
      <w:numFmt w:val="lowerRoman"/>
      <w:lvlText w:val="%3."/>
      <w:lvlJc w:val="right"/>
      <w:pPr>
        <w:ind w:hanging="180" w:left="4500"/>
      </w:pPr>
    </w:lvl>
    <w:lvl w:tentative="true" w:tplc="041A000F" w:ilvl="3">
      <w:start w:val="1"/>
      <w:numFmt w:val="decimal"/>
      <w:lvlText w:val="%4."/>
      <w:lvlJc w:val="left"/>
      <w:pPr>
        <w:ind w:hanging="360" w:left="5220"/>
      </w:pPr>
    </w:lvl>
    <w:lvl w:tentative="true" w:tplc="041A0019" w:ilvl="4">
      <w:start w:val="1"/>
      <w:numFmt w:val="lowerLetter"/>
      <w:lvlText w:val="%5."/>
      <w:lvlJc w:val="left"/>
      <w:pPr>
        <w:ind w:hanging="360" w:left="5940"/>
      </w:pPr>
    </w:lvl>
    <w:lvl w:tentative="true" w:tplc="041A001B" w:ilvl="5">
      <w:start w:val="1"/>
      <w:numFmt w:val="lowerRoman"/>
      <w:lvlText w:val="%6."/>
      <w:lvlJc w:val="right"/>
      <w:pPr>
        <w:ind w:hanging="180" w:left="6660"/>
      </w:pPr>
    </w:lvl>
    <w:lvl w:tentative="true" w:tplc="041A000F" w:ilvl="6">
      <w:start w:val="1"/>
      <w:numFmt w:val="decimal"/>
      <w:lvlText w:val="%7."/>
      <w:lvlJc w:val="left"/>
      <w:pPr>
        <w:ind w:hanging="360" w:left="7380"/>
      </w:pPr>
    </w:lvl>
    <w:lvl w:tentative="true" w:tplc="041A0019" w:ilvl="7">
      <w:start w:val="1"/>
      <w:numFmt w:val="lowerLetter"/>
      <w:lvlText w:val="%8."/>
      <w:lvlJc w:val="left"/>
      <w:pPr>
        <w:ind w:hanging="360" w:left="8100"/>
      </w:pPr>
    </w:lvl>
    <w:lvl w:tentative="true" w:tplc="041A001B" w:ilvl="8">
      <w:start w:val="1"/>
      <w:numFmt w:val="lowerRoman"/>
      <w:lvlText w:val="%9."/>
      <w:lvlJc w:val="right"/>
      <w:pPr>
        <w:ind w:hanging="180" w:left="8820"/>
      </w:pPr>
    </w:lvl>
  </w:abstractNum>
  <w:abstractNum w:abstractNumId="3">
    <w:nsid w:val="36146359"/>
    <w:multiLevelType w:val="hybridMultilevel"/>
    <w:tmpl w:val="92CC2D0C"/>
    <w:lvl w:tplc="B7D4E9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61B77B38"/>
    <w:multiLevelType w:val="hybridMultilevel"/>
    <w:tmpl w:val="238AE79C"/>
    <w:lvl w:tplc="694CE7AA" w:ilvl="0">
      <w:start w:val="8"/>
      <w:numFmt w:val="bullet"/>
      <w:lvlText w:val="-"/>
      <w:lvlJc w:val="left"/>
      <w:pPr>
        <w:ind w:hanging="360" w:left="11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00"/>
      </w:pPr>
      <w:rPr>
        <w:rFonts w:hAnsi="Wingdings" w:ascii="Wingdings" w:hint="default"/>
      </w:rPr>
    </w:lvl>
  </w:abstractNum>
  <w:abstractNum w:abstractNumId="6">
    <w:nsid w:val="6D082470"/>
    <w:multiLevelType w:val="hybridMultilevel"/>
    <w:tmpl w:val="70CA7CAC"/>
    <w:lvl w:tplc="F3F6A51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7A2831EC"/>
    <w:multiLevelType w:val="hybridMultilevel"/>
    <w:tmpl w:val="17521832"/>
    <w:lvl w:tplc="4054363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1"/>
  </w:num>
  <w:num w:numId="5">
    <w:abstractNumId w:val="7"/>
  </w:num>
  <w:num w:numId="6">
    <w:abstractNumId w:val="0"/>
  </w:num>
  <w:num w:numId="7">
    <w:abstractNumId w:val="2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040FE"/>
    <w:rsid w:val="00037F2F"/>
    <w:rsid w:val="00053A40"/>
    <w:rsid w:val="00060381"/>
    <w:rsid w:val="000A16EE"/>
    <w:rsid w:val="000A28F2"/>
    <w:rsid w:val="000B0B86"/>
    <w:rsid w:val="000B1EB5"/>
    <w:rsid w:val="000F119A"/>
    <w:rsid w:val="001076C6"/>
    <w:rsid w:val="00110F11"/>
    <w:rsid w:val="001400C4"/>
    <w:rsid w:val="001574BE"/>
    <w:rsid w:val="0017429E"/>
    <w:rsid w:val="001758C5"/>
    <w:rsid w:val="001B1493"/>
    <w:rsid w:val="001C2D87"/>
    <w:rsid w:val="00214B4C"/>
    <w:rsid w:val="002A35C5"/>
    <w:rsid w:val="002C4D03"/>
    <w:rsid w:val="002D120C"/>
    <w:rsid w:val="002E4323"/>
    <w:rsid w:val="00330938"/>
    <w:rsid w:val="003462B5"/>
    <w:rsid w:val="00347BB4"/>
    <w:rsid w:val="00356ADD"/>
    <w:rsid w:val="003B59C7"/>
    <w:rsid w:val="003D1C90"/>
    <w:rsid w:val="00441024"/>
    <w:rsid w:val="00467C52"/>
    <w:rsid w:val="00494C79"/>
    <w:rsid w:val="0049760A"/>
    <w:rsid w:val="004B7F3F"/>
    <w:rsid w:val="004C6912"/>
    <w:rsid w:val="004D261E"/>
    <w:rsid w:val="004D3195"/>
    <w:rsid w:val="004E5469"/>
    <w:rsid w:val="004F022B"/>
    <w:rsid w:val="005071FA"/>
    <w:rsid w:val="00587A16"/>
    <w:rsid w:val="00594028"/>
    <w:rsid w:val="00602D03"/>
    <w:rsid w:val="0062564A"/>
    <w:rsid w:val="006825BB"/>
    <w:rsid w:val="006D1E36"/>
    <w:rsid w:val="006E4475"/>
    <w:rsid w:val="007141AF"/>
    <w:rsid w:val="00717F92"/>
    <w:rsid w:val="00727C90"/>
    <w:rsid w:val="00760843"/>
    <w:rsid w:val="00761264"/>
    <w:rsid w:val="007834FF"/>
    <w:rsid w:val="007A4330"/>
    <w:rsid w:val="007A6843"/>
    <w:rsid w:val="007B3F07"/>
    <w:rsid w:val="00823565"/>
    <w:rsid w:val="00856D15"/>
    <w:rsid w:val="00891E97"/>
    <w:rsid w:val="00892CC9"/>
    <w:rsid w:val="008A6D13"/>
    <w:rsid w:val="008B05F8"/>
    <w:rsid w:val="00903433"/>
    <w:rsid w:val="009359DF"/>
    <w:rsid w:val="00947881"/>
    <w:rsid w:val="0095233C"/>
    <w:rsid w:val="00962B7B"/>
    <w:rsid w:val="00972C6F"/>
    <w:rsid w:val="00984818"/>
    <w:rsid w:val="009D32EE"/>
    <w:rsid w:val="009D4524"/>
    <w:rsid w:val="009E7596"/>
    <w:rsid w:val="009F06F1"/>
    <w:rsid w:val="00A36C2B"/>
    <w:rsid w:val="00A57803"/>
    <w:rsid w:val="00A61569"/>
    <w:rsid w:val="00A95873"/>
    <w:rsid w:val="00AC7D11"/>
    <w:rsid w:val="00AE535C"/>
    <w:rsid w:val="00B3396B"/>
    <w:rsid w:val="00B460EB"/>
    <w:rsid w:val="00B50DE7"/>
    <w:rsid w:val="00B639DE"/>
    <w:rsid w:val="00B646DB"/>
    <w:rsid w:val="00BB2F60"/>
    <w:rsid w:val="00BF5D3C"/>
    <w:rsid w:val="00C039DB"/>
    <w:rsid w:val="00C147DC"/>
    <w:rsid w:val="00C6304D"/>
    <w:rsid w:val="00CB5238"/>
    <w:rsid w:val="00CE2EC3"/>
    <w:rsid w:val="00CE65E5"/>
    <w:rsid w:val="00D209F2"/>
    <w:rsid w:val="00D53A62"/>
    <w:rsid w:val="00D5426F"/>
    <w:rsid w:val="00D722CD"/>
    <w:rsid w:val="00DA1B57"/>
    <w:rsid w:val="00DA21BA"/>
    <w:rsid w:val="00DB06B8"/>
    <w:rsid w:val="00DC75C4"/>
    <w:rsid w:val="00DF5FBF"/>
    <w:rsid w:val="00E02071"/>
    <w:rsid w:val="00E14407"/>
    <w:rsid w:val="00E262FD"/>
    <w:rsid w:val="00EF0C3D"/>
    <w:rsid w:val="00EF45FA"/>
    <w:rsid w:val="00F66C83"/>
    <w:rsid w:val="00F71184"/>
    <w:rsid w:val="00F875A8"/>
    <w:rsid w:val="00F95BA5"/>
    <w:rsid w:val="00FA3515"/>
    <w:rsid w:val="00FB77D7"/>
    <w:rsid w:val="00FC4CC7"/>
    <w:rsid w:val="00FE0709"/>
    <w:rsid w:val="00FE49D1"/>
    <w:rsid w:val="00FF47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C4D0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10F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0F1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0F1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0F1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0F1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C4D0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10F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0F1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0F1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0F1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0F1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2014.</izvorni_sadrzaj>
    <derivirana_varijabla naziv="DomainObject.Predmet.DatumOsnivanja_1">5.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St-23/2014</izvorni_sadrzaj>
    <derivirana_varijabla naziv="DomainObject.Predmet.OznakaBroj_1">St-23/2014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NERO d.o.o.  Umag</izvorni_sadrzaj>
    <derivirana_varijabla naziv="DomainObject.Predmet.ProtustrankaFormated_1">  NERO d.o.o.  Umag</derivirana_varijabla>
  </DomainObject.Predmet.ProtustrankaFormated>
  <DomainObject.Predmet.ProtustrankaFormatedOIB>
    <izvorni_sadrzaj>  NERO d.o.o.  Umag, OIB 63370821600</izvorni_sadrzaj>
    <derivirana_varijabla naziv="DomainObject.Predmet.ProtustrankaFormatedOIB_1">  NERO d.o.o.  Umag, OIB 63370821600</derivirana_varijabla>
  </DomainObject.Predmet.ProtustrankaFormatedOIB>
  <DomainObject.Predmet.ProtustrankaFormatedWithAdress>
    <izvorni_sadrzaj> NERO d.o.o.  Umag, Zemljoradnička 17, 52 470 Umag</izvorni_sadrzaj>
    <derivirana_varijabla naziv="DomainObject.Predmet.ProtustrankaFormatedWithAdress_1"> NERO d.o.o.  Umag, Zemljoradnička 17, 52 470 Umag</derivirana_varijabla>
  </DomainObject.Predmet.ProtustrankaFormatedWithAdress>
  <DomainObject.Predmet.ProtustrankaFormatedWithAdressOIB>
    <izvorni_sadrzaj> NERO d.o.o.  Umag, OIB 63370821600, Zemljoradnička 17, 52 470 Umag</izvorni_sadrzaj>
    <derivirana_varijabla naziv="DomainObject.Predmet.ProtustrankaFormatedWithAdressOIB_1"> NERO d.o.o.  Umag, OIB 63370821600, Zemljoradnička 17, 52 470 Umag</derivirana_varijabla>
  </DomainObject.Predmet.ProtustrankaFormatedWithAdressOIB>
  <DomainObject.Predmet.ProtustrankaWithAdress>
    <izvorni_sadrzaj>NERO d.o.o.  Umag Zemljoradnička 17, 52 470 Umag</izvorni_sadrzaj>
    <derivirana_varijabla naziv="DomainObject.Predmet.ProtustrankaWithAdress_1">NERO d.o.o.  Umag Zemljoradnička 17, 52 470 Umag</derivirana_varijabla>
  </DomainObject.Predmet.ProtustrankaWithAdress>
  <DomainObject.Predmet.ProtustrankaWithAdressOIB>
    <izvorni_sadrzaj>NERO d.o.o.  Umag, OIB 63370821600, Zemljoradnička 17, 52 470 Umag</izvorni_sadrzaj>
    <derivirana_varijabla naziv="DomainObject.Predmet.ProtustrankaWithAdressOIB_1">NERO d.o.o.  Umag, OIB 63370821600, Zemljoradnička 17, 52 470 Umag</derivirana_varijabla>
  </DomainObject.Predmet.ProtustrankaWithAdressOIB>
  <DomainObject.Predmet.ProtustrankaNazivFormated>
    <izvorni_sadrzaj>NERO d.o.o.  Umag</izvorni_sadrzaj>
    <derivirana_varijabla naziv="DomainObject.Predmet.ProtustrankaNazivFormated_1">NERO d.o.o.  Umag</derivirana_varijabla>
  </DomainObject.Predmet.ProtustrankaNazivFormated>
  <DomainObject.Predmet.ProtustrankaNazivFormatedOIB>
    <izvorni_sadrzaj>NERO d.o.o.  Umag, OIB 63370821600</izvorni_sadrzaj>
    <derivirana_varijabla naziv="DomainObject.Predmet.ProtustrankaNazivFormatedOIB_1">NERO d.o.o.  Umag, OIB 63370821600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LJUBICA VUJINOVIĆ  Umag zastupanog po punomoćniku Odvjetnički ured Jasna Stupavsky Stella; DARIO ŽELIMORSKI  Umag zastupanog po punomoćniku Odvjetnički ured Jasna Stupavsky Stella</izvorni_sadrzaj>
    <derivirana_varijabla naziv="DomainObject.Predmet.StrankaFormated_1">  LJUBICA VUJINOVIĆ  Umag zastupanog po punomoćniku Odvjetnički ured Jasna Stupavsky Stella; DARIO ŽELIMORSKI  Umag zastupanog po punomoćniku Odvjetnički ured Jasna Stupavsky Stella</derivirana_varijabla>
  </DomainObject.Predmet.StrankaFormated>
  <DomainObject.Predmet.StrankaFormatedOIB>
    <izvorni_sadrzaj>  LJUBICA VUJINOVIĆ  Umag, OIB 87777490728 zastupanog po punomoćniku Odvjetnički ured Jasna Stupavsky Stella; DARIO ŽELIMORSKI  Umag, OIB 99921916762 zastupanog po punomoćniku Odvjetnički ured Jasna Stupavsky Stella</izvorni_sadrzaj>
    <derivirana_varijabla naziv="DomainObject.Predmet.StrankaFormatedOIB_1">  LJUBICA VUJINOVIĆ  Umag, OIB 87777490728 zastupanog po punomoćniku Odvjetnički ured Jasna Stupavsky Stella; DARIO ŽELIMORSKI  Umag, OIB 99921916762 zastupanog po punomoćniku Odvjetnički ured Jasna Stupavsky Stella</derivirana_varijabla>
  </DomainObject.Predmet.StrankaFormatedOIB>
  <DomainObject.Predmet.StrankaFormatedWithAdress>
    <izvorni_sadrzaj> LJUBICA VUJINOVIĆ  Umag, Joakin Rakovac 14, 52 470 Umag zastupanog po punomoćniku Odvjetnički ured Jasna Stupavsky Stella; DARIO ŽELIMORSKI  Umag, Kolodvorska 28, 52 470 Umag zastupanog po punomoćniku Odvjetnički ured Jasna Stupavsky Stella</izvorni_sadrzaj>
    <derivirana_varijabla naziv="DomainObject.Predmet.StrankaFormatedWithAdress_1"> LJUBICA VUJINOVIĆ  Umag, Joakin Rakovac 14, 52 470 Umag zastupanog po punomoćniku Odvjetnički ured Jasna Stupavsky Stella; DARIO ŽELIMORSKI  Umag, Kolodvorska 28, 52 470 Umag zastupanog po punomoćniku Odvjetnički ured Jasna Stupavsky Stella</derivirana_varijabla>
  </DomainObject.Predmet.StrankaFormatedWithAdress>
  <DomainObject.Predmet.StrankaFormatedWithAdressOIB>
    <izvorni_sadrzaj> LJUBICA VUJINOVIĆ  Umag, OIB 87777490728, Joakin Rakovac 14, 52 470 Umag zastupanog po punomoćniku Odvjetnički ured Jasna Stupavsky Stella; DARIO ŽELIMORSKI  Umag, OIB 99921916762, Kolodvorska 28, 52 470 Umag zastupanog po punomoćniku Odvjetnički ured Jasna Stupavsky Stella</izvorni_sadrzaj>
    <derivirana_varijabla naziv="DomainObject.Predmet.StrankaFormatedWithAdressOIB_1"> LJUBICA VUJINOVIĆ  Umag, OIB 87777490728, Joakin Rakovac 14, 52 470 Umag zastupanog po punomoćniku Odvjetnički ured Jasna Stupavsky Stella; DARIO ŽELIMORSKI  Umag, OIB 99921916762, Kolodvorska 28, 52 470 Umag zastupanog po punomoćniku Odvjetnički ured Jasna Stupavsky Stella</derivirana_varijabla>
  </DomainObject.Predmet.StrankaFormatedWithAdressOIB>
  <DomainObject.Predmet.StrankaWithAdress>
    <izvorni_sadrzaj>LJUBICA VUJINOVIĆ  Umag Joakin Rakovac 14,52 470 Umag,DARIO ŽELIMORSKI  Umag Kolodvorska 28,52 470 Umag</izvorni_sadrzaj>
    <derivirana_varijabla naziv="DomainObject.Predmet.StrankaWithAdress_1">LJUBICA VUJINOVIĆ  Umag Joakin Rakovac 14,52 470 Umag,DARIO ŽELIMORSKI  Umag Kolodvorska 28,52 470 Umag</derivirana_varijabla>
  </DomainObject.Predmet.StrankaWithAdress>
  <DomainObject.Predmet.StrankaWithAdressOIB>
    <izvorni_sadrzaj>LJUBICA VUJINOVIĆ  Umag, OIB 87777490728, Joakin Rakovac 14,52 470 Umag,DARIO ŽELIMORSKI  Umag, OIB 99921916762, Kolodvorska 28,52 470 Umag</izvorni_sadrzaj>
    <derivirana_varijabla naziv="DomainObject.Predmet.StrankaWithAdressOIB_1">LJUBICA VUJINOVIĆ  Umag, OIB 87777490728, Joakin Rakovac 14,52 470 Umag,DARIO ŽELIMORSKI  Umag, OIB 99921916762, Kolodvorska 28,52 470 Umag</derivirana_varijabla>
  </DomainObject.Predmet.StrankaWithAdressOIB>
  <DomainObject.Predmet.StrankaNazivFormated>
    <izvorni_sadrzaj>LJUBICA VUJINOVIĆ  Umag,DARIO ŽELIMORSKI  Umag</izvorni_sadrzaj>
    <derivirana_varijabla naziv="DomainObject.Predmet.StrankaNazivFormated_1">LJUBICA VUJINOVIĆ  Umag,DARIO ŽELIMORSKI  Umag</derivirana_varijabla>
  </DomainObject.Predmet.StrankaNazivFormated>
  <DomainObject.Predmet.StrankaNazivFormatedOIB>
    <izvorni_sadrzaj>LJUBICA VUJINOVIĆ  Umag, OIB 87777490728,DARIO ŽELIMORSKI  Umag, OIB 99921916762</izvorni_sadrzaj>
    <derivirana_varijabla naziv="DomainObject.Predmet.StrankaNazivFormatedOIB_1">LJUBICA VUJINOVIĆ  Umag, OIB 87777490728,DARIO ŽELIMORSKI  Umag, OIB 99921916762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LJUBICA VUJINOVIĆ  Umag zastupanog po punomoćniku Odvjetnički ured Jasna Stupavsky Stella</item>
      <item>DARIO ŽELIMORSKI  Umag zastupanog po punomoćniku Odvjetnički ured Jasna Stupavsky Stella</item>
    </izvorni_sadrzaj>
    <derivirana_varijabla naziv="DomainObject.Predmet.StrankaListFormated_1">
      <item>LJUBICA VUJINOVIĆ  Umag zastupanog po punomoćniku Odvjetnički ured Jasna Stupavsky Stella</item>
      <item>DARIO ŽELIMORSKI  Umag zastupanog po punomoćniku Odvjetnički ured Jasna Stupavsky Stella</item>
    </derivirana_varijabla>
  </DomainObject.Predmet.StrankaListFormated>
  <DomainObject.Predmet.StrankaListFormatedOIB>
    <izvorni_sadrzaj>
      <item>LJUBICA VUJINOVIĆ  Umag, OIB 87777490728 zastupanog po punomoćniku Odvjetnički ured Jasna Stupavsky Stella</item>
      <item>DARIO ŽELIMORSKI  Umag, OIB 99921916762 zastupanog po punomoćniku Odvjetnički ured Jasna Stupavsky Stella</item>
    </izvorni_sadrzaj>
    <derivirana_varijabla naziv="DomainObject.Predmet.StrankaListFormatedOIB_1">
      <item>LJUBICA VUJINOVIĆ  Umag, OIB 87777490728 zastupanog po punomoćniku Odvjetnički ured Jasna Stupavsky Stella</item>
      <item>DARIO ŽELIMORSKI  Umag, OIB 99921916762 zastupanog po punomoćniku Odvjetnički ured Jasna Stupavsky Stella</item>
    </derivirana_varijabla>
  </DomainObject.Predmet.StrankaListFormatedOIB>
  <DomainObject.Predmet.StrankaListFormatedWithAdress>
    <izvorni_sadrzaj>
      <item>LJUBICA VUJINOVIĆ  Umag, Joakin Rakovac 14, 52 470 Umag zastupanog po punomoćniku Odvjetnički ured Jasna Stupavsky Stella</item>
      <item>DARIO ŽELIMORSKI  Umag, Kolodvorska 28, 52 470 Umag zastupanog po punomoćniku Odvjetnički ured Jasna Stupavsky Stella</item>
    </izvorni_sadrzaj>
    <derivirana_varijabla naziv="DomainObject.Predmet.StrankaListFormatedWithAdress_1">
      <item>LJUBICA VUJINOVIĆ  Umag, Joakin Rakovac 14, 52 470 Umag zastupanog po punomoćniku Odvjetnički ured Jasna Stupavsky Stella</item>
      <item>DARIO ŽELIMORSKI  Umag, Kolodvorska 28, 52 470 Umag zastupanog po punomoćniku Odvjetnički ured Jasna Stupavsky Stella</item>
    </derivirana_varijabla>
  </DomainObject.Predmet.StrankaListFormatedWithAdress>
  <DomainObject.Predmet.StrankaListFormatedWithAdressOIB>
    <izvorni_sadrzaj>
      <item>LJUBICA VUJINOVIĆ  Umag, OIB 87777490728, Joakin Rakovac 14, 52 470 Umag zastupanog po punomoćniku Odvjetnički ured Jasna Stupavsky Stella</item>
      <item>DARIO ŽELIMORSKI  Umag, OIB 99921916762, Kolodvorska 28, 52 470 Umag zastupanog po punomoćniku Odvjetnički ured Jasna Stupavsky Stella</item>
    </izvorni_sadrzaj>
    <derivirana_varijabla naziv="DomainObject.Predmet.StrankaListFormatedWithAdressOIB_1">
      <item>LJUBICA VUJINOVIĆ  Umag, OIB 87777490728, Joakin Rakovac 14, 52 470 Umag zastupanog po punomoćniku Odvjetnički ured Jasna Stupavsky Stella</item>
      <item>DARIO ŽELIMORSKI  Umag, OIB 99921916762, Kolodvorska 28, 52 470 Umag zastupanog po punomoćniku Odvjetnički ured Jasna Stupavsky Stella</item>
    </derivirana_varijabla>
  </DomainObject.Predmet.StrankaListFormatedWithAdressOIB>
  <DomainObject.Predmet.StrankaListNazivFormated>
    <izvorni_sadrzaj>
      <item>LJUBICA VUJINOVIĆ  Umag</item>
      <item>DARIO ŽELIMORSKI  Umag</item>
    </izvorni_sadrzaj>
    <derivirana_varijabla naziv="DomainObject.Predmet.StrankaListNazivFormated_1">
      <item>LJUBICA VUJINOVIĆ  Umag</item>
      <item>DARIO ŽELIMORSKI  Umag</item>
    </derivirana_varijabla>
  </DomainObject.Predmet.StrankaListNazivFormated>
  <DomainObject.Predmet.StrankaListNazivFormatedOIB>
    <izvorni_sadrzaj>
      <item>LJUBICA VUJINOVIĆ  Umag, OIB 87777490728</item>
      <item>DARIO ŽELIMORSKI  Umag, OIB 99921916762</item>
    </izvorni_sadrzaj>
    <derivirana_varijabla naziv="DomainObject.Predmet.StrankaListNazivFormatedOIB_1">
      <item>LJUBICA VUJINOVIĆ  Umag, OIB 87777490728</item>
      <item>DARIO ŽELIMORSKI  Umag, OIB 99921916762</item>
    </derivirana_varijabla>
  </DomainObject.Predmet.StrankaListNazivFormatedOIB>
  <DomainObject.Predmet.ProtuStrankaListFormated>
    <izvorni_sadrzaj>
      <item>NERO d.o.o.  Umag</item>
    </izvorni_sadrzaj>
    <derivirana_varijabla naziv="DomainObject.Predmet.ProtuStrankaListFormated_1">
      <item>NERO d.o.o.  Umag</item>
    </derivirana_varijabla>
  </DomainObject.Predmet.ProtuStrankaListFormated>
  <DomainObject.Predmet.ProtuStrankaListFormatedOIB>
    <izvorni_sadrzaj>
      <item>NERO d.o.o.  Umag, OIB 63370821600</item>
    </izvorni_sadrzaj>
    <derivirana_varijabla naziv="DomainObject.Predmet.ProtuStrankaListFormatedOIB_1">
      <item>NERO d.o.o.  Umag, OIB 63370821600</item>
    </derivirana_varijabla>
  </DomainObject.Predmet.ProtuStrankaListFormatedOIB>
  <DomainObject.Predmet.ProtuStrankaListFormatedWithAdress>
    <izvorni_sadrzaj>
      <item>NERO d.o.o.  Umag, Zemljoradnička 17, 52 470 Umag</item>
    </izvorni_sadrzaj>
    <derivirana_varijabla naziv="DomainObject.Predmet.ProtuStrankaListFormatedWithAdress_1">
      <item>NERO d.o.o.  Umag, Zemljoradnička 17, 52 470 Umag</item>
    </derivirana_varijabla>
  </DomainObject.Predmet.ProtuStrankaListFormatedWithAdress>
  <DomainObject.Predmet.ProtuStrankaListFormatedWithAdressOIB>
    <izvorni_sadrzaj>
      <item>NERO d.o.o.  Umag, OIB 63370821600, Zemljoradnička 17, 52 470 Umag</item>
    </izvorni_sadrzaj>
    <derivirana_varijabla naziv="DomainObject.Predmet.ProtuStrankaListFormatedWithAdressOIB_1">
      <item>NERO d.o.o.  Umag, OIB 63370821600, Zemljoradnička 17, 52 470 Umag</item>
    </derivirana_varijabla>
  </DomainObject.Predmet.ProtuStrankaListFormatedWithAdressOIB>
  <DomainObject.Predmet.ProtuStrankaListNazivFormated>
    <izvorni_sadrzaj>
      <item>NERO d.o.o.  Umag</item>
    </izvorni_sadrzaj>
    <derivirana_varijabla naziv="DomainObject.Predmet.ProtuStrankaListNazivFormated_1">
      <item>NERO d.o.o.  Umag</item>
    </derivirana_varijabla>
  </DomainObject.Predmet.ProtuStrankaListNazivFormated>
  <DomainObject.Predmet.ProtuStrankaListNazivFormatedOIB>
    <izvorni_sadrzaj>
      <item>NERO d.o.o.  Umag, OIB 63370821600</item>
    </izvorni_sadrzaj>
    <derivirana_varijabla naziv="DomainObject.Predmet.ProtuStrankaListNazivFormatedOIB_1">
      <item>NERO d.o.o.  Umag, OIB 63370821600</item>
    </derivirana_varijabla>
  </DomainObject.Predmet.ProtuStrankaListNazivFormatedOIB>
  <DomainObject.Predmet.OstaliListFormated>
    <izvorni_sadrzaj>
      <item>Odvjetnički ured Jasna Stupavsky Stella punomoćnik sudionika u postupku LJUBICA VUJINOVIĆ  Umag; DARIO ŽELIMORSKI  Umag</item>
      <item>Marin Nekić</item>
      <item>Damir Majstorović</item>
      <item>Odvjetničko društvo Župić &amp; partneri d.o.o</item>
    </izvorni_sadrzaj>
    <derivirana_varijabla naziv="DomainObject.Predmet.OstaliListFormated_1">
      <item>Odvjetnički ured Jasna Stupavsky Stella punomoćnik sudionika u postupku LJUBICA VUJINOVIĆ  Umag; DARIO ŽELIMORSKI  Umag</item>
      <item>Marin Nekić</item>
      <item>Damir Majstorović</item>
      <item>Odvjetničko društvo Župić &amp; partneri d.o.o</item>
    </derivirana_varijabla>
  </DomainObject.Predmet.OstaliListFormated>
  <DomainObject.Predmet.OstaliListFormatedOIB>
    <izvorni_sadrzaj>
      <item>Odvjetnički ured Jasna Stupavsky Stella, OIB 65368352795 punomoćnik sudionika u postupku LJUBICA VUJINOVIĆ  Umag; DARIO ŽELIMORSKI  Umag</item>
      <item>Marin Nekić</item>
      <item>Damir Majstorović, OIB 49931983367</item>
      <item>Odvjetničko društvo Župić &amp; partneri d.o.o, OIB 42524586447</item>
    </izvorni_sadrzaj>
    <derivirana_varijabla naziv="DomainObject.Predmet.OstaliListFormatedOIB_1">
      <item>Odvjetnički ured Jasna Stupavsky Stella, OIB 65368352795 punomoćnik sudionika u postupku LJUBICA VUJINOVIĆ  Umag; DARIO ŽELIMORSKI  Umag</item>
      <item>Marin Nekić</item>
      <item>Damir Majstorović, OIB 49931983367</item>
      <item>Odvjetničko društvo Župić &amp; partneri d.o.o, OIB 42524586447</item>
    </derivirana_varijabla>
  </DomainObject.Predmet.OstaliListFormatedOIB>
  <DomainObject.Predmet.OstaliListFormatedWithAdress>
    <izvorni_sadrzaj>
      <item>Odvjetnički ured Jasna Stupavsky Stella, Šetalište Vladimira Gortana 38, 52 470 Umag punomoćnik sudionika u postupku LJUBICA VUJINOVIĆ  Umag; DARIO ŽELIMORSKI  Umag</item>
      <item>Marin Nekić, Radini 11, 52470 Umag</item>
      <item>Damir Majstorović, Koparska 37, 52100 Pula</item>
      <item>Odvjetničko društvo Župić &amp; partneri d.o.o, Ulica grada Vukovara 269 f, Zagreb</item>
    </izvorni_sadrzaj>
    <derivirana_varijabla naziv="DomainObject.Predmet.OstaliListFormatedWithAdress_1">
      <item>Odvjetnički ured Jasna Stupavsky Stella, Šetalište Vladimira Gortana 38, 52 470 Umag punomoćnik sudionika u postupku LJUBICA VUJINOVIĆ  Umag; DARIO ŽELIMORSKI  Umag</item>
      <item>Marin Nekić, Radini 11, 52470 Umag</item>
      <item>Damir Majstorović, Koparska 37, 52100 Pula</item>
      <item>Odvjetničko društvo Župić &amp; partneri d.o.o, Ulica grada Vukovara 269 f, Zagreb</item>
    </derivirana_varijabla>
  </DomainObject.Predmet.OstaliListFormatedWithAdress>
  <DomainObject.Predmet.OstaliListFormatedWithAdressOIB>
    <izvorni_sadrzaj>
      <item>Odvjetnički ured Jasna Stupavsky Stella, OIB 65368352795, Šetalište Vladimira Gortana 38, 52 470 Umag punomoćnik sudionika u postupku LJUBICA VUJINOVIĆ  Umag; DARIO ŽELIMORSKI  Umag</item>
      <item>Marin Nekić, Radini 11, 52470 Umag</item>
      <item>Damir Majstorović, OIB 49931983367, Koparska 37, 52100 Pula</item>
      <item>Odvjetničko društvo Župić &amp; partneri d.o.o, OIB 42524586447, Ulica grada Vukovara 269 f, Zagreb</item>
    </izvorni_sadrzaj>
    <derivirana_varijabla naziv="DomainObject.Predmet.OstaliListFormatedWithAdressOIB_1">
      <item>Odvjetnički ured Jasna Stupavsky Stella, OIB 65368352795, Šetalište Vladimira Gortana 38, 52 470 Umag punomoćnik sudionika u postupku LJUBICA VUJINOVIĆ  Umag; DARIO ŽELIMORSKI  Umag</item>
      <item>Marin Nekić, Radini 11, 52470 Umag</item>
      <item>Damir Majstorović, OIB 49931983367, Koparska 37, 52100 Pula</item>
      <item>Odvjetničko društvo Župić &amp; partneri d.o.o, OIB 42524586447, Ulica grada Vukovara 269 f, Zagreb</item>
    </derivirana_varijabla>
  </DomainObject.Predmet.OstaliListFormatedWithAdressOIB>
  <DomainObject.Predmet.OstaliListNazivFormated>
    <izvorni_sadrzaj>
      <item>Odvjetnički ured Jasna Stupavsky Stella</item>
      <item>Marin Nekić</item>
      <item>Damir Majstorović</item>
      <item>Odvjetničko društvo Župić &amp; partneri d.o.o</item>
    </izvorni_sadrzaj>
    <derivirana_varijabla naziv="DomainObject.Predmet.OstaliListNazivFormated_1">
      <item>Odvjetnički ured Jasna Stupavsky Stella</item>
      <item>Marin Nekić</item>
      <item>Damir Majstorović</item>
      <item>Odvjetničko društvo Župić &amp; partneri d.o.o</item>
    </derivirana_varijabla>
  </DomainObject.Predmet.OstaliListNazivFormated>
  <DomainObject.Predmet.OstaliListNazivFormatedOIB>
    <izvorni_sadrzaj>
      <item>Odvjetnički ured Jasna Stupavsky Stella, OIB 65368352795</item>
      <item>Marin Nekić</item>
      <item>Damir Majstorović, OIB 49931983367</item>
      <item>Odvjetničko društvo Župić &amp; partneri d.o.o, OIB 42524586447</item>
    </izvorni_sadrzaj>
    <derivirana_varijabla naziv="DomainObject.Predmet.OstaliListNazivFormatedOIB_1">
      <item>Odvjetnički ured Jasna Stupavsky Stella, OIB 65368352795</item>
      <item>Marin Nekić</item>
      <item>Damir Majstorović, OIB 49931983367</item>
      <item>Odvjetničko društvo Župić &amp; partneri d.o.o, OIB 42524586447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LJUBICA VUJINOVIĆ  Umag i dr.</izvorni_sadrzaj>
    <derivirana_varijabla naziv="DomainObject.Predmet.StrankaIDrugi_1">LJUBICA VUJINOVIĆ  Umag i dr.</derivirana_varijabla>
  </DomainObject.Predmet.StrankaIDrugi>
  <DomainObject.Predmet.ProtustrankaIDrugi>
    <izvorni_sadrzaj>NERO d.o.o.  Umag</izvorni_sadrzaj>
    <derivirana_varijabla naziv="DomainObject.Predmet.ProtustrankaIDrugi_1">NERO d.o.o.  Umag</derivirana_varijabla>
  </DomainObject.Predmet.ProtustrankaIDrugi>
  <DomainObject.Predmet.StrankaIDrugiAdressOIB>
    <izvorni_sadrzaj>LJUBICA VUJINOVIĆ  Umag, OIB 87777490728, Joakin Rakovac 14, 52 470 Umag i dr.</izvorni_sadrzaj>
    <derivirana_varijabla naziv="DomainObject.Predmet.StrankaIDrugiAdressOIB_1">LJUBICA VUJINOVIĆ  Umag, OIB 87777490728, Joakin Rakovac 14, 52 470 Umag i dr.</derivirana_varijabla>
  </DomainObject.Predmet.StrankaIDrugiAdressOIB>
  <DomainObject.Predmet.ProtustrankaIDrugiAdressOIB>
    <izvorni_sadrzaj>NERO d.o.o.  Umag, OIB 63370821600, Zemljoradnička 17, 52 470 Umag</izvorni_sadrzaj>
    <derivirana_varijabla naziv="DomainObject.Predmet.ProtustrankaIDrugiAdressOIB_1">NERO d.o.o.  Umag, OIB 63370821600, Zemljoradnička 17, 52 470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LJUBICA VUJINOVIĆ  Umag</item>
      <item>DARIO ŽELIMORSKI  Umag</item>
      <item>NERO d.o.o.  Umag</item>
      <item>Odvjetnički ured Jasna Stupavsky Stella</item>
      <item>Marin Nekić</item>
      <item>Damir Majstorović</item>
      <item>Odvjetničko društvo Župić &amp; partneri d.o.o</item>
    </izvorni_sadrzaj>
    <derivirana_varijabla naziv="DomainObject.Predmet.SudioniciListNaziv_1">
      <item>LJUBICA VUJINOVIĆ  Umag</item>
      <item>DARIO ŽELIMORSKI  Umag</item>
      <item>NERO d.o.o.  Umag</item>
      <item>Odvjetnički ured Jasna Stupavsky Stella</item>
      <item>Marin Nekić</item>
      <item>Damir Majstorović</item>
      <item>Odvjetničko društvo Župić &amp; partneri d.o.o</item>
    </derivirana_varijabla>
  </DomainObject.Predmet.SudioniciListNaziv>
  <DomainObject.Predmet.SudioniciListAdressOIB>
    <izvorni_sadrzaj>
      <item>LJUBICA VUJINOVIĆ  Umag, OIB 87777490728, Joakin Rakovac 14,52 470 Umag</item>
      <item>DARIO ŽELIMORSKI  Umag, OIB 99921916762, Kolodvorska 28,52 470 Umag</item>
      <item>NERO d.o.o.  Umag, OIB 63370821600, Zemljoradnička 17,52 470 Umag</item>
      <item>Odvjetnički ured Jasna Stupavsky Stella, OIB 65368352795, Šetalište Vladimira Gortana 38,52 470 Umag</item>
      <item>Marin Nekić, Radini 11,52470 Umag</item>
      <item>Damir Majstorović, OIB 49931983367, Koparska 37,52100 Pula</item>
      <item>Odvjetničko društvo Župić &amp; partneri d.o.o, OIB 42524586447, Ulica grada Vukovara 269 f,Zagreb</item>
    </izvorni_sadrzaj>
    <derivirana_varijabla naziv="DomainObject.Predmet.SudioniciListAdressOIB_1">
      <item>LJUBICA VUJINOVIĆ  Umag, OIB 87777490728, Joakin Rakovac 14,52 470 Umag</item>
      <item>DARIO ŽELIMORSKI  Umag, OIB 99921916762, Kolodvorska 28,52 470 Umag</item>
      <item>NERO d.o.o.  Umag, OIB 63370821600, Zemljoradnička 17,52 470 Umag</item>
      <item>Odvjetnički ured Jasna Stupavsky Stella, OIB 65368352795, Šetalište Vladimira Gortana 38,52 470 Umag</item>
      <item>Marin Nekić, Radini 11,52470 Umag</item>
      <item>Damir Majstorović, OIB 49931983367, Koparska 37,52100 Pula</item>
      <item>Odvjetničko društvo Župić &amp; partneri d.o.o, OIB 42524586447, Ulica grada Vukovara 269 f,Zagreb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87777490728</item>
      <item>, OIB 99921916762</item>
      <item>, OIB 63370821600</item>
      <item>, OIB 65368352795</item>
      <item>, OIB null</item>
      <item>, OIB 49931983367</item>
      <item>, OIB 42524586447</item>
    </izvorni_sadrzaj>
    <derivirana_varijabla naziv="DomainObject.Predmet.SudioniciListNazivOIB_1">
      <item>, OIB 87777490728</item>
      <item>, OIB 99921916762</item>
      <item>, OIB 63370821600</item>
      <item>, OIB 65368352795</item>
      <item>, OIB null</item>
      <item>, OIB 49931983367</item>
      <item>, OIB 42524586447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46840F-D07B-43BC-9E1A-C09B758AC9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758</properties:Words>
  <properties:Characters>4079</properties:Characters>
  <properties:Lines>104</properties:Lines>
  <properties:Paragraphs>30</properties:Paragraphs>
  <properties:TotalTime>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2017-03-15T07:47:00Z</dcterms:created>
  <dc:creator>nmarkovic</dc:creator>
  <cp:lastModifiedBy>Renata Valić</cp:lastModifiedBy>
  <cp:lastPrinted>2017-03-15T09:41:00Z</cp:lastPrinted>
  <dcterms:modified xmlns:xsi="http://www.w3.org/2001/XMLSchema-instance" xsi:type="dcterms:W3CDTF">2017-03-15T09:52:00Z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