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c604" w14:paraId="a37c604" w:rsidRDefault="00011F2C" w:rsidP="008615FD" w:rsidR="00011F2C" w:rsidRPr="006F0619">
      <w:pPr>
        <w15:collapsed w:val="false"/>
        <w:rPr>
          <w:rStyle w:val="Naglaeno"/>
        </w:rPr>
      </w:pPr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8F185F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</w:t>
      </w:r>
      <w:r w:rsidR="00A91212" w:rsidRPr="008F185F">
        <w:t xml:space="preserve">skraćenog stečajnog postupka nad dužnikom </w:t>
      </w:r>
      <w:proofErr w:type="spellStart"/>
      <w:r w:rsidR="008F185F" w:rsidRPr="008F185F">
        <w:t>Enki</w:t>
      </w:r>
      <w:proofErr w:type="spellEnd"/>
      <w:r w:rsidR="008F185F" w:rsidRPr="008F185F">
        <w:t xml:space="preserve"> jednostavno društvo s ograničenom odgovornošću za proizvodnju i usluge, Zagreb, </w:t>
      </w:r>
      <w:proofErr w:type="spellStart"/>
      <w:r w:rsidR="008F185F" w:rsidRPr="008F185F">
        <w:t>Klekovačka</w:t>
      </w:r>
      <w:proofErr w:type="spellEnd"/>
      <w:r w:rsidR="008F185F" w:rsidRPr="008F185F">
        <w:t xml:space="preserve"> 32, MBS: 080904164, OIB: 15117907269</w:t>
      </w:r>
      <w:r w:rsidRPr="008F185F">
        <w:t xml:space="preserve">, dana </w:t>
      </w:r>
      <w:r w:rsidR="001A29A1" w:rsidRPr="008F185F">
        <w:t>24</w:t>
      </w:r>
      <w:r w:rsidR="00A91212" w:rsidRPr="008F185F">
        <w:t>.</w:t>
      </w:r>
      <w:r w:rsidR="00716D7B" w:rsidRPr="008F185F">
        <w:t xml:space="preserve"> </w:t>
      </w:r>
      <w:r w:rsidR="00A91212" w:rsidRPr="008F185F">
        <w:t>travnja</w:t>
      </w:r>
      <w:r w:rsidR="00C139E9" w:rsidRPr="008F185F">
        <w:t xml:space="preserve"> 2017.</w:t>
      </w:r>
      <w:r w:rsidRPr="008F185F">
        <w:t xml:space="preserve"> </w:t>
      </w:r>
    </w:p>
    <w:p w:rsidRDefault="00085ECC" w:rsidP="00085ECC" w:rsidR="00085ECC" w:rsidRPr="008F185F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proofErr w:type="spellStart"/>
      <w:r w:rsidR="008F185F" w:rsidRPr="008F185F">
        <w:t>Enki</w:t>
      </w:r>
      <w:proofErr w:type="spellEnd"/>
      <w:r w:rsidR="008F185F" w:rsidRPr="008F185F">
        <w:t xml:space="preserve"> jednostavno društvo s ograničenom odgovornošću za proizvodnju i usluge, Zagreb, </w:t>
      </w:r>
      <w:proofErr w:type="spellStart"/>
      <w:r w:rsidR="008F185F" w:rsidRPr="008F185F">
        <w:t>Klekovačka</w:t>
      </w:r>
      <w:proofErr w:type="spellEnd"/>
      <w:r w:rsidR="008F185F" w:rsidRPr="008F185F">
        <w:t xml:space="preserve"> 32, MBS: 080904164, OIB: 15117907269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B70514" w:rsidP="00B70514" w:rsidR="00B70514" w:rsidRPr="00C736AD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Siniša </w:t>
      </w:r>
      <w:proofErr w:type="spellStart"/>
      <w:r w:rsidRPr="00C736AD">
        <w:t>Rajnović</w:t>
      </w:r>
      <w:proofErr w:type="spellEnd"/>
      <w:r w:rsidRPr="00C736AD">
        <w:t xml:space="preserve">, </w:t>
      </w:r>
      <w:proofErr w:type="spellStart"/>
      <w:r w:rsidRPr="00C736AD">
        <w:t>Milanovac</w:t>
      </w:r>
      <w:proofErr w:type="spellEnd"/>
      <w:r w:rsidRPr="00C736AD">
        <w:t>, Virovitica, Sv. Trojstva 87, OIB: 86217384445</w:t>
      </w:r>
      <w:r>
        <w:t>.</w:t>
      </w:r>
      <w:r w:rsidRPr="00C736AD">
        <w:tab/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proofErr w:type="spellStart"/>
      <w:r w:rsidR="008F185F" w:rsidRPr="008F185F">
        <w:t>Enki</w:t>
      </w:r>
      <w:proofErr w:type="spellEnd"/>
      <w:r w:rsidR="008F185F" w:rsidRPr="008F185F">
        <w:t xml:space="preserve"> jednostavno društvo s ograničenom odgovornošću za proizvodnju i usluge, Zagreb, </w:t>
      </w:r>
      <w:proofErr w:type="spellStart"/>
      <w:r w:rsidR="008F185F" w:rsidRPr="008F185F">
        <w:t>Klekovačka</w:t>
      </w:r>
      <w:proofErr w:type="spellEnd"/>
      <w:r w:rsidR="008F185F" w:rsidRPr="008F185F">
        <w:t xml:space="preserve"> 32, MBS: 080904164, OIB: 15117907269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A29A1">
        <w:t>1</w:t>
      </w:r>
      <w:r w:rsidR="00453045">
        <w:t>0</w:t>
      </w:r>
      <w:bookmarkStart w:name="_GoBack" w:id="0"/>
      <w:bookmarkEnd w:id="0"/>
      <w:r w:rsidR="001A29A1">
        <w:t>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</w:t>
      </w:r>
      <w:r w:rsidR="00A71193">
        <w:t xml:space="preserve">stečajnog postupka nad dužnikom </w:t>
      </w:r>
      <w:proofErr w:type="spellStart"/>
      <w:r w:rsidR="00A71193" w:rsidRPr="008F185F">
        <w:t>Enki</w:t>
      </w:r>
      <w:proofErr w:type="spellEnd"/>
      <w:r w:rsidR="00A71193" w:rsidRPr="008F185F">
        <w:t xml:space="preserve"> jednostavno društvo s ograničenom odgovornošću za proizvodnju i usluge, Zagreb, </w:t>
      </w:r>
      <w:proofErr w:type="spellStart"/>
      <w:r w:rsidR="00A71193" w:rsidRPr="008F185F">
        <w:t>Klekovačka</w:t>
      </w:r>
      <w:proofErr w:type="spellEnd"/>
      <w:r w:rsidR="00A71193" w:rsidRPr="008F185F">
        <w:t xml:space="preserve"> 32, MBS: 080904164, OIB: 15117907269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1A3DB1">
        <w:t>155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24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666F50">
        <w:rPr>
          <w:sz w:val="24"/>
        </w:rPr>
        <w:t>19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0CF" w:rsidR="00F620CF">
      <w:r>
        <w:separator/>
      </w:r>
    </w:p>
  </w:endnote>
  <w:endnote w:id="0" w:type="continuationSeparator">
    <w:p w:rsidRDefault="00F620CF" w:rsidR="00F62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0CF" w:rsidR="00F620CF">
      <w:r>
        <w:separator/>
      </w:r>
    </w:p>
  </w:footnote>
  <w:footnote w:id="0" w:type="continuationSeparator">
    <w:p w:rsidRDefault="00F620CF" w:rsidR="00F62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0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67747" w:rsidR="0026774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267747">
      <w:t>7 St-155/17-6</w:t>
    </w:r>
  </w:p>
  <w:p w:rsidRDefault="00CF38F6" w:rsidP="00CF38F6" w:rsidR="00CF38F6">
    <w:pPr>
      <w:jc w:val="right"/>
    </w:pP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67747">
      <w:t>155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3DB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7747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212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045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185F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193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288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0CF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774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A32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A32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32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2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2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774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A32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A32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32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2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2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St-155/2017-6</izvorni_sadrzaj>
    <derivirana_varijabla naziv="DomainObject.Oznaka_1">St-155/2017-6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Enki jednostavno društvo s ograničenom odgovornošću za proizvodnju i usluge</izvorni_sadrzaj>
    <derivirana_varijabla naziv="DomainObject.Predmet.ProtustrankaFormated_1">  Enki jednostavno društvo s ograničenom odgovornošću za proizvodnju i usluge</derivirana_varijabla>
  </DomainObject.Predmet.ProtustrankaFormated>
  <DomainObject.Predmet.ProtustrankaFormatedOIB>
    <izvorni_sadrzaj>  Enki jednostavno društvo s ograničenom odgovornošću za proizvodnju i usluge, OIB 15117907269</izvorni_sadrzaj>
    <derivirana_varijabla naziv="DomainObject.Predmet.ProtustrankaFormatedOIB_1">  Enki jednostavno društvo s ograničenom odgovornošću za proizvodnju i usluge, OIB 15117907269</derivirana_varijabla>
  </DomainObject.Predmet.ProtustrankaFormatedOIB>
  <DomainObject.Predmet.ProtustrankaFormatedWithAdress>
    <izvorni_sadrzaj> Enki jednostavno društvo s ograničenom odgovornošću za proizvodnju i usluge, Klekovačka 32, 10000 Zagreb</izvorni_sadrzaj>
    <derivirana_varijabla naziv="DomainObject.Predmet.ProtustrankaFormatedWithAdress_1"> Enki jednostavno društvo s ograničenom odgovornošću za proizvodnju i usluge, Klekovačka 32, 10000 Zagreb</derivirana_varijabla>
  </DomainObject.Predmet.ProtustrankaFormatedWithAdress>
  <DomainObject.Predmet.ProtustrankaFormatedWithAdressOIB>
    <izvorni_sadrzaj> Enki jednostavno društvo s ograničenom odgovornošću za proizvodnju i usluge, OIB 15117907269, Klekovačka 32, 10000 Zagreb</izvorni_sadrzaj>
    <derivirana_varijabla naziv="DomainObject.Predmet.ProtustrankaFormatedWithAdressOIB_1"> Enki jednostavno društvo s ograničenom odgovornošću za proizvodnju i usluge, OIB 15117907269, Klekovačka 32, 10000 Zagreb</derivirana_varijabla>
  </DomainObject.Predmet.ProtustrankaFormatedWithAdressOIB>
  <DomainObject.Predmet.ProtustrankaWithAdress>
    <izvorni_sadrzaj>Enki jednostavno društvo s ograničenom odgovornošću za proizvodnju i usluge Klekovačka 32, 10000 Zagreb</izvorni_sadrzaj>
    <derivirana_varijabla naziv="DomainObject.Predmet.ProtustrankaWithAdress_1">Enki jednostavno društvo s ograničenom odgovornošću za proizvodnju i usluge Klekovačka 32, 10000 Zagreb</derivirana_varijabla>
  </DomainObject.Predmet.ProtustrankaWithAdress>
  <DomainObject.Predmet.ProtustrankaWithAdressOIB>
    <izvorni_sadrzaj>Enki jednostavno društvo s ograničenom odgovornošću za proizvodnju i usluge, OIB 15117907269, Klekovačka 32, 10000 Zagreb</izvorni_sadrzaj>
    <derivirana_varijabla naziv="DomainObject.Predmet.ProtustrankaWithAdressOIB_1">Enki jednostavno društvo s ograničenom odgovornošću za proizvodnju i usluge, OIB 15117907269, Klekovačka 32, 10000 Zagreb</derivirana_varijabla>
  </DomainObject.Predmet.ProtustrankaWithAdressOIB>
  <DomainObject.Predmet.ProtustrankaNazivFormated>
    <izvorni_sadrzaj>Enki jednostavno društvo s ograničenom odgovornošću za proizvodnju i usluge</izvorni_sadrzaj>
    <derivirana_varijabla naziv="DomainObject.Predmet.ProtustrankaNazivFormated_1">Enki jednostavno društvo s ograničenom odgovornošću za proizvodnju i usluge</derivirana_varijabla>
  </DomainObject.Predmet.ProtustrankaNazivFormated>
  <DomainObject.Predmet.ProtustrankaNazivFormatedOIB>
    <izvorni_sadrzaj>Enki jednostavno društvo s ograničenom odgovornošću za proizvodnju i usluge, OIB 15117907269</izvorni_sadrzaj>
    <derivirana_varijabla naziv="DomainObject.Predmet.ProtustrankaNazivFormatedOIB_1">Enki jednostavno društvo s ograničenom odgovornošću za proizvodnju i usluge, OIB 15117907269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Enki jednostavno društvo s ograničenom odgovornošću za proizvodnju i usluge</item>
    </izvorni_sadrzaj>
    <derivirana_varijabla naziv="DomainObject.Predmet.ProtuStrankaListFormated_1">
      <item>Enki jednostavno društvo s ograničenom odgovornošću za proizvodnju i usluge</item>
    </derivirana_varijabla>
  </DomainObject.Predmet.ProtuStrankaListFormated>
  <DomainObject.Predmet.ProtuStrankaListFormatedOIB>
    <izvorni_sadrzaj>
      <item>Enki jednostavno društvo s ograničenom odgovornošću za proizvodnju i usluge, OIB 15117907269</item>
    </izvorni_sadrzaj>
    <derivirana_varijabla naziv="DomainObject.Predmet.ProtuStrankaListFormatedOIB_1">
      <item>Enki jednostavno društvo s ograničenom odgovornošću za proizvodnju i usluge, OIB 15117907269</item>
    </derivirana_varijabla>
  </DomainObject.Predmet.ProtuStrankaListFormatedOIB>
  <DomainObject.Predmet.ProtuStrankaListFormatedWithAdress>
    <izvorni_sadrzaj>
      <item>Enki jednostavno društvo s ograničenom odgovornošću za proizvodnju i usluge, Klekovačka 32, 10000 Zagreb</item>
    </izvorni_sadrzaj>
    <derivirana_varijabla naziv="DomainObject.Predmet.ProtuStrankaListFormatedWithAdress_1">
      <item>Enki jednostavno društvo s ograničenom odgovornošću za proizvodnju i usluge, Klekovačka 32, 10000 Zagreb</item>
    </derivirana_varijabla>
  </DomainObject.Predmet.ProtuStrankaListFormatedWithAdress>
  <DomainObject.Predmet.ProtuStrankaListFormatedWithAdressOIB>
    <izvorni_sadrzaj>
      <item>Enki jednostavno društvo s ograničenom odgovornošću za proizvodnju i usluge, OIB 15117907269, Klekovačka 32, 10000 Zagreb</item>
    </izvorni_sadrzaj>
    <derivirana_varijabla naziv="DomainObject.Predmet.ProtuStrankaListFormatedWithAdressOIB_1">
      <item>Enki jednostavno društvo s ograničenom odgovornošću za proizvodnju i usluge, OIB 15117907269, Klekovačka 32, 10000 Zagreb</item>
    </derivirana_varijabla>
  </DomainObject.Predmet.ProtuStrankaListFormatedWithAdressOIB>
  <DomainObject.Predmet.ProtuStrankaListNazivFormated>
    <izvorni_sadrzaj>
      <item>Enki jednostavno društvo s ograničenom odgovornošću za proizvodnju i usluge</item>
    </izvorni_sadrzaj>
    <derivirana_varijabla naziv="DomainObject.Predmet.ProtuStrankaListNazivFormated_1">
      <item>Enki jednostavno društvo s ograničenom odgovornošću za proizvodnju i usluge</item>
    </derivirana_varijabla>
  </DomainObject.Predmet.ProtuStrankaListNazivFormated>
  <DomainObject.Predmet.ProtuStrankaListNazivFormatedOIB>
    <izvorni_sadrzaj>
      <item>Enki jednostavno društvo s ograničenom odgovornošću za proizvodnju i usluge, OIB 15117907269</item>
    </izvorni_sadrzaj>
    <derivirana_varijabla naziv="DomainObject.Predmet.ProtuStrankaListNazivFormatedOIB_1">
      <item>Enki jednostavno društvo s ograničenom odgovornošću za proizvodnju i usluge, OIB 15117907269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St-155/2017-6</izvorni_sadrzaj>
    <derivirana_varijabla naziv="DomainObject.PoslovniBrojDokumenta_1">St-155/2017-6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Enki jednostavno društvo s ograničenom odgovornošću za proizvodnju i usluge</izvorni_sadrzaj>
    <derivirana_varijabla naziv="DomainObject.Predmet.ProtustrankaIDrugi_1">Enki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Enki jednostavno društvo s ograničenom odgovornošću za proizvodnju i usluge, OIB 15117907269, Klekovačka 32, 10000 Zagreb</izvorni_sadrzaj>
    <derivirana_varijabla naziv="DomainObject.Predmet.ProtustrankaIDrugiAdressOIB_1">Enki jednostavno društvo s ograničenom odgovornošću za proizvodnju i usluge, OIB 15117907269, Klekovačka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Enki jednostavno društvo s ograničenom odgovornošću za proizvodnju i usluge</item>
      <item>FINA Regionalni centar Zagreb</item>
    </izvorni_sadrzaj>
    <derivirana_varijabla naziv="DomainObject.Predmet.SudioniciListNaziv_1">
      <item>Enki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Enki jednostavno društvo s ograničenom odgovornošću za proizvodnju i usluge, OIB 15117907269, Klekovačka 32,10000 Zagreb</item>
      <item>FINA Regionalni centar Zagreb, OIB 85821130368, Trg svibanjskih žrtava 1995. br. 1,10000 Zagreb</item>
    </izvorni_sadrzaj>
    <derivirana_varijabla naziv="DomainObject.Predmet.SudioniciListAdressOIB_1">
      <item>Enki jednostavno društvo s ograničenom odgovornošću za proizvodnju i usluge, OIB 15117907269, Klekovačka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15117907269</item>
      <item>, OIB 85821130368</item>
    </izvorni_sadrzaj>
    <derivirana_varijabla naziv="DomainObject.Predmet.SudioniciListNazivOIB_1">
      <item>, OIB 15117907269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4A5A1-2950-4189-BAA3-A05B59AF6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490</properties:Words>
  <properties:Characters>2703</properties:Characters>
  <properties:Lines>163</properties:Lines>
  <properties:Paragraphs>29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2017-04-24T10:48:00Z</dcterms:modified>
  <cp:revision>433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St-155/2017-6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