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e1795f" w14:paraId="3e1795f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707CF7">
        <w:rPr>
          <w:rFonts w:hAnsi="Times New Roman" w:ascii="Times New Roman"/>
          <w:sz w:val="24"/>
          <w:szCs w:val="24"/>
        </w:rPr>
        <w:t>288/14</w:t>
      </w:r>
      <w:r w:rsidR="008119FE">
        <w:rPr>
          <w:rFonts w:hAnsi="Times New Roman" w:ascii="Times New Roman"/>
          <w:sz w:val="24"/>
          <w:szCs w:val="24"/>
        </w:rPr>
        <w:t>-29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707CF7" w:rsidRPr="00707CF7">
        <w:rPr>
          <w:rFonts w:hAnsi="Times New Roman" w:ascii="Times New Roman"/>
          <w:sz w:val="24"/>
          <w:szCs w:val="24"/>
        </w:rPr>
        <w:t>URANIO-VEDO d.o.o. – u stečaju, Gornji Stupnik, Gornjostupnička 83, OIB: 10793000753</w:t>
      </w:r>
      <w:r w:rsidR="00707CF7">
        <w:rPr>
          <w:rFonts w:hAnsi="Times New Roman" w:ascii="Times New Roman"/>
          <w:sz w:val="24"/>
          <w:szCs w:val="24"/>
        </w:rPr>
        <w:t>, 25. siječnja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71514C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od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stečajnom sucu 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 (članak 203. Stečajnog zakona).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707CF7">
        <w:rPr>
          <w:rFonts w:hAnsi="Times New Roman" w:ascii="Times New Roman"/>
          <w:b/>
          <w:sz w:val="24"/>
          <w:szCs w:val="24"/>
        </w:rPr>
        <w:t>6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5.000,00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u roku koji će im </w:t>
      </w:r>
      <w:r w:rsidR="0071514C">
        <w:rPr>
          <w:rFonts w:hAnsi="Times New Roman" w:ascii="Times New Roman"/>
          <w:sz w:val="24"/>
          <w:szCs w:val="24"/>
        </w:rPr>
        <w:t xml:space="preserve">biti određen </w:t>
      </w:r>
      <w:r w:rsidRPr="00916B61">
        <w:rPr>
          <w:rFonts w:hAnsi="Times New Roman" w:ascii="Times New Roman"/>
          <w:sz w:val="24"/>
          <w:szCs w:val="24"/>
        </w:rPr>
        <w:t xml:space="preserve">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707CF7">
        <w:rPr>
          <w:rFonts w:hAnsi="Times New Roman" w:ascii="Times New Roman"/>
          <w:sz w:val="24"/>
          <w:szCs w:val="24"/>
        </w:rPr>
        <w:t>26. siječnja</w:t>
      </w:r>
      <w:r w:rsidR="0071514C">
        <w:rPr>
          <w:rFonts w:hAnsi="Times New Roman" w:ascii="Times New Roman"/>
          <w:sz w:val="24"/>
          <w:szCs w:val="24"/>
        </w:rPr>
        <w:t xml:space="preserve"> 2016.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119FE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8119FE" w:rsidP="00BE151E" w:rsidR="008119F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119FE" w:rsidP="00BE151E" w:rsidR="008119FE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D46AD1" w:rsidRPr="008119F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119FE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8119F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119FE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8119FE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8119FE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8119F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8119FE">
      <w:pPr>
        <w:rPr>
          <w:rFonts w:hAnsi="Times New Roman" w:ascii="Times New Roman"/>
          <w:color w:themeColor="background1" w:val="FFFFFF"/>
        </w:rPr>
      </w:pPr>
      <w:r w:rsidRPr="008119FE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8119FE">
      <w:pPr>
        <w:rPr>
          <w:rFonts w:hAnsi="Times New Roman" w:ascii="Times New Roman"/>
          <w:color w:themeColor="background1" w:val="FFFFFF"/>
        </w:rPr>
      </w:pPr>
      <w:r w:rsidRPr="008119FE">
        <w:rPr>
          <w:rFonts w:hAnsi="Times New Roman" w:ascii="Times New Roman"/>
          <w:color w:themeColor="background1" w:val="FFFFFF"/>
        </w:rPr>
        <w:t>- kal. 20 d.</w:t>
      </w:r>
    </w:p>
    <w:p w:rsidRDefault="0071514C" w:rsidP="00BE151E" w:rsidR="0071514C" w:rsidRPr="008119FE">
      <w:pPr>
        <w:rPr>
          <w:rFonts w:hAnsi="Times New Roman" w:ascii="Times New Roman"/>
          <w:color w:themeColor="background1" w:val="FFFFFF"/>
        </w:rPr>
      </w:pPr>
    </w:p>
    <w:p w:rsidRDefault="0071514C" w:rsidP="00450B33" w:rsidR="0071514C" w:rsidRPr="008119FE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8119FE">
        <w:rPr>
          <w:rFonts w:hAnsi="Times New Roman" w:ascii="Times New Roman"/>
          <w:color w:themeColor="background1" w:val="FFFFFF"/>
        </w:rPr>
        <w:t xml:space="preserve">             Z, </w:t>
      </w:r>
      <w:r w:rsidRPr="008119FE">
        <w:rPr>
          <w:rFonts w:hAnsi="Times New Roman" w:ascii="Times New Roman"/>
          <w:color w:themeColor="background1" w:val="FFFFFF"/>
        </w:rPr>
        <w:fldChar w:fldCharType="begin"/>
      </w:r>
      <w:r w:rsidRPr="008119FE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8119FE">
        <w:rPr>
          <w:rFonts w:hAnsi="Times New Roman" w:ascii="Times New Roman"/>
          <w:color w:themeColor="background1" w:val="FFFFFF"/>
        </w:rPr>
        <w:fldChar w:fldCharType="separate"/>
      </w:r>
      <w:r w:rsidR="004B672D">
        <w:rPr>
          <w:rFonts w:hAnsi="Times New Roman" w:ascii="Times New Roman"/>
          <w:noProof/>
          <w:color w:themeColor="background1" w:val="FFFFFF"/>
        </w:rPr>
        <w:t>27.1.16.</w:t>
      </w:r>
      <w:r w:rsidRPr="008119FE">
        <w:rPr>
          <w:rFonts w:hAnsi="Times New Roman" w:ascii="Times New Roman"/>
          <w:color w:themeColor="background1" w:val="FFFFFF"/>
        </w:rPr>
        <w:fldChar w:fldCharType="end"/>
      </w:r>
      <w:r w:rsidRPr="008119FE">
        <w:rPr>
          <w:rFonts w:hAnsi="Times New Roman" w:ascii="Times New Roman"/>
          <w:color w:themeColor="background1" w:val="FFFFFF"/>
        </w:rPr>
        <w:t xml:space="preserve">  Sudac:</w:t>
      </w:r>
    </w:p>
    <w:sectPr w:rsidSect="00FB64FF" w:rsidR="0071514C" w:rsidRPr="008119FE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08A" w:rsidR="0082608A">
      <w:r>
        <w:separator/>
      </w:r>
    </w:p>
  </w:endnote>
  <w:endnote w:id="0" w:type="continuationSeparator">
    <w:p w:rsidRDefault="0082608A" w:rsidR="00826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08A" w:rsidR="0082608A">
      <w:r>
        <w:separator/>
      </w:r>
    </w:p>
  </w:footnote>
  <w:footnote w:id="0" w:type="continuationSeparator">
    <w:p w:rsidRDefault="0082608A" w:rsidR="00826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1514C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CF7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B672D"/>
    <w:rsid w:val="004C0ED9"/>
    <w:rsid w:val="005272EF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707CF7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19FE"/>
    <w:rsid w:val="00816B01"/>
    <w:rsid w:val="008222AD"/>
    <w:rsid w:val="0082608A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40C45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46AD1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B6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7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7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7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7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B6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7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7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7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7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St-288/2014</izvorni_sadrzaj>
    <derivirana_varijabla naziv="DomainObject.Predmet.OznakaBroj_1">St-288/2014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URANIO-VEDO d.o.o. za proizvodnju, trgovinu, usluge i promet</izvorni_sadrzaj>
    <derivirana_varijabla naziv="DomainObject.Predmet.ProtustrankaFormated_1">  URANIO-VEDO d.o.o. za proizvodnju, trgovinu, usluge i promet</derivirana_varijabla>
  </DomainObject.Predmet.ProtustrankaFormated>
  <DomainObject.Predmet.ProtustrankaFormatedOIB>
    <izvorni_sadrzaj>  URANIO-VEDO d.o.o. za proizvodnju, trgovinu, usluge i promet, OIB 10793000753</izvorni_sadrzaj>
    <derivirana_varijabla naziv="DomainObject.Predmet.ProtustrankaFormatedOIB_1">  URANIO-VEDO d.o.o. za proizvodnju, trgovinu, usluge i promet, OIB 10793000753</derivirana_varijabla>
  </DomainObject.Predmet.ProtustrankaFormatedOIB>
  <DomainObject.Predmet.ProtustrankaFormatedWithAdress>
    <izvorni_sadrzaj> URANIO-VEDO d.o.o. za proizvodnju, trgovinu, usluge i promet, Gornjostupnička 83, 10255 Gornji Stupnik</izvorni_sadrzaj>
    <derivirana_varijabla naziv="DomainObject.Predmet.ProtustrankaFormatedWithAdress_1"> URANIO-VEDO d.o.o. za proizvodnju, trgovinu, usluge i promet, Gornjostupnička 83, 10255 Gornji Stupnik</derivirana_varijabla>
  </DomainObject.Predmet.ProtustrankaFormatedWithAdress>
  <DomainObject.Predmet.ProtustrankaFormatedWithAdressOIB>
    <izvorni_sadrzaj> URANIO-VEDO d.o.o. za proizvodnju, trgovinu, usluge i promet, OIB 10793000753, Gornjostupnička 83, 10255 Gornji Stupnik</izvorni_sadrzaj>
    <derivirana_varijabla naziv="DomainObject.Predmet.ProtustrankaFormatedWithAdressOIB_1"> URANIO-VEDO d.o.o. za proizvodnju, trgovinu, usluge i promet, OIB 10793000753, Gornjostupnička 83, 10255 Gornji Stupnik</derivirana_varijabla>
  </DomainObject.Predmet.ProtustrankaFormatedWithAdressOIB>
  <DomainObject.Predmet.ProtustrankaWithAdress>
    <izvorni_sadrzaj>URANIO-VEDO d.o.o. za proizvodnju, trgovinu, usluge i promet Gornjostupnička 83, 10255 Gornji Stupnik</izvorni_sadrzaj>
    <derivirana_varijabla naziv="DomainObject.Predmet.ProtustrankaWithAdress_1">URANIO-VEDO d.o.o. za proizvodnju, trgovinu, usluge i promet Gornjostupnička 83, 10255 Gornji Stupnik</derivirana_varijabla>
  </DomainObject.Predmet.ProtustrankaWithAdress>
  <DomainObject.Predmet.ProtustrankaWithAdressOIB>
    <izvorni_sadrzaj>URANIO-VEDO d.o.o. za proizvodnju, trgovinu, usluge i promet, OIB 10793000753, Gornjostupnička 83, 10255 Gornji Stupnik</izvorni_sadrzaj>
    <derivirana_varijabla naziv="DomainObject.Predmet.ProtustrankaWithAdressOIB_1">URANIO-VEDO d.o.o. za proizvodnju, trgovinu, usluge i promet, OIB 10793000753, Gornjostupnička 83, 10255 Gornji Stupnik</derivirana_varijabla>
  </DomainObject.Predmet.ProtustrankaWithAdressOIB>
  <DomainObject.Predmet.ProtustrankaNazivFormated>
    <izvorni_sadrzaj>URANIO-VEDO d.o.o. za proizvodnju, trgovinu, usluge i promet</izvorni_sadrzaj>
    <derivirana_varijabla naziv="DomainObject.Predmet.ProtustrankaNazivFormated_1">URANIO-VEDO d.o.o. za proizvodnju, trgovinu, usluge i promet</derivirana_varijabla>
  </DomainObject.Predmet.ProtustrankaNazivFormated>
  <DomainObject.Predmet.ProtustrankaNazivFormatedOIB>
    <izvorni_sadrzaj>URANIO-VEDO d.o.o. za proizvodnju, trgovinu, usluge i promet, OIB 10793000753</izvorni_sadrzaj>
    <derivirana_varijabla naziv="DomainObject.Predmet.ProtustrankaNazivFormatedOIB_1">URANIO-VEDO d.o.o. za proizvodnju, trgovinu, usluge i promet, OIB 10793000753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URANIO-VEDO d.o.o. za proizvodnju, trgovinu, usluge i promet</izvorni_sadrzaj>
    <derivirana_varijabla naziv="DomainObject.Predmet.StrankaFormated_1">  URANIO-VEDO d.o.o. za proizvodnju, trgovinu, usluge i promet</derivirana_varijabla>
  </DomainObject.Predmet.StrankaFormated>
  <DomainObject.Predmet.StrankaFormatedOIB>
    <izvorni_sadrzaj>  URANIO-VEDO d.o.o. za proizvodnju, trgovinu, usluge i promet, OIB 10793000753</izvorni_sadrzaj>
    <derivirana_varijabla naziv="DomainObject.Predmet.StrankaFormatedOIB_1">  URANIO-VEDO d.o.o. za proizvodnju, trgovinu, usluge i promet, OIB 10793000753</derivirana_varijabla>
  </DomainObject.Predmet.StrankaFormatedOIB>
  <DomainObject.Predmet.StrankaFormatedWithAdress>
    <izvorni_sadrzaj> URANIO-VEDO d.o.o. za proizvodnju, trgovinu, usluge i promet, Gornjostupnička 83, 10255 Gornji Stupnik</izvorni_sadrzaj>
    <derivirana_varijabla naziv="DomainObject.Predmet.StrankaFormatedWithAdress_1"> URANIO-VEDO d.o.o. za proizvodnju, trgovinu, usluge i promet, Gornjostupnička 83, 10255 Gornji Stupnik</derivirana_varijabla>
  </DomainObject.Predmet.StrankaFormatedWithAdress>
  <DomainObject.Predmet.StrankaFormatedWithAdressOIB>
    <izvorni_sadrzaj> URANIO-VEDO d.o.o. za proizvodnju, trgovinu, usluge i promet, OIB 10793000753, Gornjostupnička 83, 10255 Gornji Stupnik</izvorni_sadrzaj>
    <derivirana_varijabla naziv="DomainObject.Predmet.StrankaFormatedWithAdressOIB_1"> URANIO-VEDO d.o.o. za proizvodnju, trgovinu, usluge i promet, OIB 10793000753, Gornjostupnička 83, 10255 Gornji Stupnik</derivirana_varijabla>
  </DomainObject.Predmet.StrankaFormatedWithAdressOIB>
  <DomainObject.Predmet.StrankaWithAdress>
    <izvorni_sadrzaj>URANIO-VEDO d.o.o. za proizvodnju, trgovinu, usluge i promet Gornjostupnička 83,10255 Gornji Stupnik</izvorni_sadrzaj>
    <derivirana_varijabla naziv="DomainObject.Predmet.StrankaWithAdress_1">URANIO-VEDO d.o.o. za proizvodnju, trgovinu, usluge i promet Gornjostupnička 83,10255 Gornji Stupnik</derivirana_varijabla>
  </DomainObject.Predmet.StrankaWithAdress>
  <DomainObject.Predmet.StrankaWithAdressOIB>
    <izvorni_sadrzaj>URANIO-VEDO d.o.o. za proizvodnju, trgovinu, usluge i promet, OIB 10793000753, Gornjostupnička 83,10255 Gornji Stupnik</izvorni_sadrzaj>
    <derivirana_varijabla naziv="DomainObject.Predmet.StrankaWithAdressOIB_1">URANIO-VEDO d.o.o. za proizvodnju, trgovinu, usluge i promet, OIB 10793000753, Gornjostupnička 83,10255 Gornji Stupnik</derivirana_varijabla>
  </DomainObject.Predmet.StrankaWithAdressOIB>
  <DomainObject.Predmet.StrankaNazivFormated>
    <izvorni_sadrzaj>URANIO-VEDO d.o.o. za proizvodnju, trgovinu, usluge i promet</izvorni_sadrzaj>
    <derivirana_varijabla naziv="DomainObject.Predmet.StrankaNazivFormated_1">URANIO-VEDO d.o.o. za proizvodnju, trgovinu, usluge i promet</derivirana_varijabla>
  </DomainObject.Predmet.StrankaNazivFormated>
  <DomainObject.Predmet.StrankaNazivFormatedOIB>
    <izvorni_sadrzaj>URANIO-VEDO d.o.o. za proizvodnju, trgovinu, usluge i promet, OIB 10793000753</izvorni_sadrzaj>
    <derivirana_varijabla naziv="DomainObject.Predmet.StrankaNazivFormatedOIB_1">URANIO-VEDO d.o.o. za proizvodnju, trgovinu, usluge i promet, OIB 10793000753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URANIO-VEDO d.o.o. za proizvodnju, trgovinu, usluge i promet</item>
    </izvorni_sadrzaj>
    <derivirana_varijabla naziv="DomainObject.Predmet.StrankaListFormated_1">
      <item>URANIO-VEDO d.o.o. za proizvodnju, trgovinu, usluge i promet</item>
    </derivirana_varijabla>
  </DomainObject.Predmet.StrankaListFormated>
  <DomainObject.Predmet.StrankaListFormatedOIB>
    <izvorni_sadrzaj>
      <item>URANIO-VEDO d.o.o. za proizvodnju, trgovinu, usluge i promet, OIB 10793000753</item>
    </izvorni_sadrzaj>
    <derivirana_varijabla naziv="DomainObject.Predmet.StrankaListFormatedOIB_1">
      <item>URANIO-VEDO d.o.o. za proizvodnju, trgovinu, usluge i promet, OIB 10793000753</item>
    </derivirana_varijabla>
  </DomainObject.Predmet.StrankaListFormatedOIB>
  <DomainObject.Predmet.StrankaListFormatedWithAdress>
    <izvorni_sadrzaj>
      <item>URANIO-VEDO d.o.o. za proizvodnju, trgovinu, usluge i promet, Gornjostupnička 83, 10255 Gornji Stupnik</item>
    </izvorni_sadrzaj>
    <derivirana_varijabla naziv="DomainObject.Predmet.StrankaListFormatedWithAdress_1">
      <item>URANIO-VEDO d.o.o. za proizvodnju, trgovinu, usluge i promet, Gornjostupnička 83, 10255 Gornji Stupnik</item>
    </derivirana_varijabla>
  </DomainObject.Predmet.StrankaListFormatedWithAdress>
  <DomainObject.Predmet.StrankaListFormatedWithAdressOIB>
    <izvorni_sadrzaj>
      <item>URANIO-VEDO d.o.o. za proizvodnju, trgovinu, usluge i promet, OIB 10793000753, Gornjostupnička 83, 10255 Gornji Stupnik</item>
    </izvorni_sadrzaj>
    <derivirana_varijabla naziv="DomainObject.Predmet.StrankaListFormatedWithAdressOIB_1">
      <item>URANIO-VEDO d.o.o. za proizvodnju, trgovinu, usluge i promet, OIB 10793000753, Gornjostupnička 83, 10255 Gornji Stupnik</item>
    </derivirana_varijabla>
  </DomainObject.Predmet.StrankaListFormatedWithAdressOIB>
  <DomainObject.Predmet.StrankaListNazivFormated>
    <izvorni_sadrzaj>
      <item>URANIO-VEDO d.o.o. za proizvodnju, trgovinu, usluge i promet</item>
    </izvorni_sadrzaj>
    <derivirana_varijabla naziv="DomainObject.Predmet.StrankaListNazivFormated_1">
      <item>URANIO-VEDO d.o.o. za proizvodnju, trgovinu, usluge i promet</item>
    </derivirana_varijabla>
  </DomainObject.Predmet.StrankaListNazivFormated>
  <DomainObject.Predmet.StrankaListNazivFormatedOIB>
    <izvorni_sadrzaj>
      <item>URANIO-VEDO d.o.o. za proizvodnju, trgovinu, usluge i promet, OIB 10793000753</item>
    </izvorni_sadrzaj>
    <derivirana_varijabla naziv="DomainObject.Predmet.StrankaListNazivFormatedOIB_1">
      <item>URANIO-VEDO d.o.o. za proizvodnju, trgovinu, usluge i promet, OIB 10793000753</item>
    </derivirana_varijabla>
  </DomainObject.Predmet.StrankaListNazivFormatedOIB>
  <DomainObject.Predmet.ProtuStrankaListFormated>
    <izvorni_sadrzaj>
      <item>URANIO-VEDO d.o.o. za proizvodnju, trgovinu, usluge i promet</item>
    </izvorni_sadrzaj>
    <derivirana_varijabla naziv="DomainObject.Predmet.ProtuStrankaListFormated_1">
      <item>URANIO-VEDO d.o.o. za proizvodnju, trgovinu, usluge i promet</item>
    </derivirana_varijabla>
  </DomainObject.Predmet.ProtuStrankaListFormated>
  <DomainObject.Predmet.ProtuStrankaListFormatedOIB>
    <izvorni_sadrzaj>
      <item>URANIO-VEDO d.o.o. za proizvodnju, trgovinu, usluge i promet, OIB 10793000753</item>
    </izvorni_sadrzaj>
    <derivirana_varijabla naziv="DomainObject.Predmet.ProtuStrankaListFormatedOIB_1">
      <item>URANIO-VEDO d.o.o. za proizvodnju, trgovinu, usluge i promet, OIB 10793000753</item>
    </derivirana_varijabla>
  </DomainObject.Predmet.ProtuStrankaListFormatedOIB>
  <DomainObject.Predmet.ProtuStrankaListFormatedWithAdress>
    <izvorni_sadrzaj>
      <item>URANIO-VEDO d.o.o. za proizvodnju, trgovinu, usluge i promet, Gornjostupnička 83, 10255 Gornji Stupnik</item>
    </izvorni_sadrzaj>
    <derivirana_varijabla naziv="DomainObject.Predmet.ProtuStrankaListFormatedWithAdress_1">
      <item>URANIO-VEDO d.o.o. za proizvodnju, trgovinu, usluge i promet, Gornjostupnička 83, 10255 Gornji Stupnik</item>
    </derivirana_varijabla>
  </DomainObject.Predmet.ProtuStrankaListFormatedWithAdress>
  <DomainObject.Predmet.ProtuStrankaListFormatedWithAdressOIB>
    <izvorni_sadrzaj>
      <item>URANIO-VEDO d.o.o. za proizvodnju, trgovinu, usluge i promet, OIB 10793000753, Gornjostupnička 83, 10255 Gornji Stupnik</item>
    </izvorni_sadrzaj>
    <derivirana_varijabla naziv="DomainObject.Predmet.ProtuStrankaListFormatedWithAdressOIB_1">
      <item>URANIO-VEDO d.o.o. za proizvodnju, trgovinu, usluge i promet, OIB 10793000753, Gornjostupnička 83, 10255 Gornji Stupnik</item>
    </derivirana_varijabla>
  </DomainObject.Predmet.ProtuStrankaListFormatedWithAdressOIB>
  <DomainObject.Predmet.ProtuStrankaListNazivFormated>
    <izvorni_sadrzaj>
      <item>URANIO-VEDO d.o.o. za proizvodnju, trgovinu, usluge i promet</item>
    </izvorni_sadrzaj>
    <derivirana_varijabla naziv="DomainObject.Predmet.ProtuStrankaListNazivFormated_1">
      <item>URANIO-VEDO d.o.o. za proizvodnju, trgovinu, usluge i promet</item>
    </derivirana_varijabla>
  </DomainObject.Predmet.ProtuStrankaListNazivFormated>
  <DomainObject.Predmet.ProtuStrankaListNazivFormatedOIB>
    <izvorni_sadrzaj>
      <item>URANIO-VEDO d.o.o. za proizvodnju, trgovinu, usluge i promet, OIB 10793000753</item>
    </izvorni_sadrzaj>
    <derivirana_varijabla naziv="DomainObject.Predmet.ProtuStrankaListNazivFormatedOIB_1">
      <item>URANIO-VEDO d.o.o. za proizvodnju, trgovinu, usluge i promet, OIB 10793000753</item>
    </derivirana_varijabla>
  </DomainObject.Predmet.ProtuStrankaListNazivFormatedOIB>
  <DomainObject.Predmet.OstaliListFormated>
    <izvorni_sadrzaj>
      <item>Arnold Čada</item>
      <item>Ante Dragičević</item>
    </izvorni_sadrzaj>
    <derivirana_varijabla naziv="DomainObject.Predmet.OstaliListFormated_1">
      <item>Arnold Čada</item>
      <item>Ante Dragičević</item>
    </derivirana_varijabla>
  </DomainObject.Predmet.OstaliListFormated>
  <DomainObject.Predmet.OstaliListFormatedOIB>
    <izvorni_sadrzaj>
      <item>Arnold Čada</item>
      <item>Ante Dragičević, OIB 74126068971</item>
    </izvorni_sadrzaj>
    <derivirana_varijabla naziv="DomainObject.Predmet.OstaliListFormatedOIB_1">
      <item>Arnold Čada</item>
      <item>Ante Dragičević, OIB 74126068971</item>
    </derivirana_varijabla>
  </DomainObject.Predmet.OstaliListFormatedOIB>
  <DomainObject.Predmet.OstaliListFormatedWithAdress>
    <izvorni_sadrzaj>
      <item>Arnold Čada, Zagrebačka 45, 10370 Dugo Selo</item>
      <item>Ante Dragičević, ZADARSKA 77, 10000 Zagreb</item>
    </izvorni_sadrzaj>
    <derivirana_varijabla naziv="DomainObject.Predmet.OstaliListFormatedWithAdress_1">
      <item>Arnold Čada, Zagrebačka 45, 10370 Dugo Selo</item>
      <item>Ante Dragičević, ZADARSKA 77, 10000 Zagreb</item>
    </derivirana_varijabla>
  </DomainObject.Predmet.OstaliListFormatedWithAdress>
  <DomainObject.Predmet.OstaliListFormatedWithAdressOIB>
    <izvorni_sadrzaj>
      <item>Arnold Čada, Zagrebačka 45, 10370 Dugo Selo</item>
      <item>Ante Dragičević, OIB 74126068971, ZADARSKA 77, 10000 Zagreb</item>
    </izvorni_sadrzaj>
    <derivirana_varijabla naziv="DomainObject.Predmet.OstaliListFormatedWithAdressOIB_1">
      <item>Arnold Čada, Zagrebačka 45, 10370 Dugo Selo</item>
      <item>Ante Dragičević, OIB 74126068971, ZADARSKA 77, 10000 Zagreb</item>
    </derivirana_varijabla>
  </DomainObject.Predmet.OstaliListFormatedWithAdressOIB>
  <DomainObject.Predmet.OstaliListNazivFormated>
    <izvorni_sadrzaj>
      <item>Arnold Čada</item>
      <item>Ante Dragičević</item>
    </izvorni_sadrzaj>
    <derivirana_varijabla naziv="DomainObject.Predmet.OstaliListNazivFormated_1">
      <item>Arnold Čada</item>
      <item>Ante Dragičević</item>
    </derivirana_varijabla>
  </DomainObject.Predmet.OstaliListNazivFormated>
  <DomainObject.Predmet.OstaliListNazivFormatedOIB>
    <izvorni_sadrzaj>
      <item>Arnold Čada</item>
      <item>Ante Dragičević, OIB 74126068971</item>
    </izvorni_sadrzaj>
    <derivirana_varijabla naziv="DomainObject.Predmet.OstaliListNazivFormatedOIB_1">
      <item>Arnold Čada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URANIO-VEDO d.o.o. za proizvodnju, trgovinu, usluge i promet</izvorni_sadrzaj>
    <derivirana_varijabla naziv="DomainObject.Predmet.StrankaIDrugi_1">URANIO-VEDO d.o.o. za proizvodnju, trgovinu, usluge i promet</derivirana_varijabla>
  </DomainObject.Predmet.StrankaIDrugi>
  <DomainObject.Predmet.ProtustrankaIDrugi>
    <izvorni_sadrzaj>URANIO-VEDO d.o.o. za proizvodnju, trgovinu, usluge i promet</izvorni_sadrzaj>
    <derivirana_varijabla naziv="DomainObject.Predmet.ProtustrankaIDrugi_1">URANIO-VEDO d.o.o. za proizvodnju, trgovinu, usluge i promet</derivirana_varijabla>
  </DomainObject.Predmet.ProtustrankaIDrugi>
  <DomainObject.Predmet.StrankaIDrugiAdressOIB>
    <izvorni_sadrzaj>URANIO-VEDO d.o.o. za proizvodnju, trgovinu, usluge i promet, OIB 10793000753, Gornjostupnička 83, 10255 Gornji Stupnik</izvorni_sadrzaj>
    <derivirana_varijabla naziv="DomainObject.Predmet.StrankaIDrugiAdressOIB_1">URANIO-VEDO d.o.o. za proizvodnju, trgovinu, usluge i promet, OIB 10793000753, Gornjostupnička 83, 10255 Gornji Stupnik</derivirana_varijabla>
  </DomainObject.Predmet.StrankaIDrugiAdressOIB>
  <DomainObject.Predmet.ProtustrankaIDrugiAdressOIB>
    <izvorni_sadrzaj>URANIO-VEDO d.o.o. za proizvodnju, trgovinu, usluge i promet, OIB 10793000753, Gornjostupnička 83, 10255 Gornji Stupnik</izvorni_sadrzaj>
    <derivirana_varijabla naziv="DomainObject.Predmet.ProtustrankaIDrugiAdressOIB_1">URANIO-VEDO d.o.o. za proizvodnju, trgovinu, usluge i promet, OIB 10793000753, Gornjostupnička 83,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URANIO-VEDO d.o.o. za proizvodnju, trgovinu, usluge i promet</item>
      <item>URANIO-VEDO d.o.o. za proizvodnju, trgovinu, usluge i promet</item>
      <item>Arnold Čada</item>
      <item>Ante Dragičević</item>
    </izvorni_sadrzaj>
    <derivirana_varijabla naziv="DomainObject.Predmet.SudioniciListNaziv_1">
      <item>URANIO-VEDO d.o.o. za proizvodnju, trgovinu, usluge i promet</item>
      <item>URANIO-VEDO d.o.o. za proizvodnju, trgovinu, usluge i promet</item>
      <item>Arnold Čada</item>
      <item>Ante Dragičević</item>
    </derivirana_varijabla>
  </DomainObject.Predmet.SudioniciListNaziv>
  <DomainObject.Predmet.SudioniciListAdressOIB>
    <izvorni_sadrzaj>
      <item>URANIO-VEDO d.o.o. za proizvodnju, trgovinu, usluge i promet, OIB 10793000753, Gornjostupnička 83,10255 Gornji Stupnik</item>
      <item>URANIO-VEDO d.o.o. za proizvodnju, trgovinu, usluge i promet, OIB 10793000753, Gornjostupnička 83,10255 Gornji Stupnik</item>
      <item>Arnold Čada, Zagrebačka 45,10370 Dugo Selo</item>
      <item>Ante Dragičević, OIB 74126068971, ZADARSKA 77,10000 Zagreb</item>
    </izvorni_sadrzaj>
    <derivirana_varijabla naziv="DomainObject.Predmet.SudioniciListAdressOIB_1">
      <item>URANIO-VEDO d.o.o. za proizvodnju, trgovinu, usluge i promet, OIB 10793000753, Gornjostupnička 83,10255 Gornji Stupnik</item>
      <item>URANIO-VEDO d.o.o. za proizvodnju, trgovinu, usluge i promet, OIB 10793000753, Gornjostupnička 83,10255 Gornji Stupnik</item>
      <item>Arnold Čada, Zagrebačka 45,10370 Dugo Selo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10793000753</item>
      <item>, OIB 10793000753</item>
      <item>, OIB null</item>
      <item>, OIB 74126068971</item>
    </izvorni_sadrzaj>
    <derivirana_varijabla naziv="DomainObject.Predmet.SudioniciListNazivOIB_1">
      <item>, OIB 10793000753</item>
      <item>, OIB 10793000753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894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2016-01-26T10:01:00Z</dcterms:created>
  <dc:creator>Mihael Kovačić</dc:creator>
  <cp:lastModifiedBy>Sonja Pilić</cp:lastModifiedBy>
  <cp:lastPrinted>2016-01-27T07:19:00Z</cp:lastPrinted>
  <dcterms:modified xmlns:xsi="http://www.w3.org/2001/XMLSchema-instance" xsi:type="dcterms:W3CDTF">2016-01-27T07:20:00Z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