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7687" w14:paraId="9937687" w:rsidRDefault="00F84244" w:rsidP="00F84244" w:rsidR="00F84244" w:rsidRPr="00895C86">
      <w:pPr>
        <w15:collapsed w:val="false"/>
      </w:pPr>
      <w:bookmarkStart w:name="_GoBack" w:id="0"/>
      <w:bookmarkEnd w:id="0"/>
      <w:r w:rsidRPr="00895C86">
        <w:rPr>
          <w:sz w:val="16"/>
          <w:szCs w:val="16"/>
        </w:rPr>
        <w:t xml:space="preserve">                           </w:t>
      </w:r>
      <w:r w:rsidRPr="00895C8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86">
        <w:rPr>
          <w:sz w:val="16"/>
          <w:szCs w:val="16"/>
        </w:rPr>
        <w:t xml:space="preserve">                   </w:t>
      </w:r>
      <w:r w:rsidRPr="00895C86">
        <w:t xml:space="preserve">                                         </w:t>
      </w:r>
    </w:p>
    <w:p w:rsidRDefault="00F84244" w:rsidP="00F84244" w:rsidR="00F84244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REPUBLIKA HRVATSKA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</w:p>
    <w:p w:rsidRDefault="00F84244" w:rsidP="00F84244" w:rsidR="00F84244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TRGOVAČKI SUD U PAZINU</w:t>
      </w:r>
    </w:p>
    <w:p w:rsidRDefault="00F84244" w:rsidP="00F84244" w:rsidR="00F84244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 52000 PAZIN, Dršćevka 1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</w:t>
      </w:r>
      <w:r w:rsidRPr="00895C86">
        <w:rPr>
          <w:sz w:val="23"/>
          <w:szCs w:val="23"/>
        </w:rPr>
        <w:tab/>
        <w:t xml:space="preserve">          Posl.br.: 2 St-872/16-3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E P U B L I K A  H R V A T S K A</w:t>
      </w:r>
    </w:p>
    <w:p w:rsidRDefault="00F84244" w:rsidP="00F84244" w:rsidR="00F84244" w:rsidRPr="00895C86">
      <w:pPr>
        <w:rPr>
          <w:sz w:val="23"/>
          <w:szCs w:val="23"/>
        </w:rPr>
      </w:pPr>
    </w:p>
    <w:p w:rsidRDefault="00F84244" w:rsidP="00F84244" w:rsidR="00F84244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J E Š E NJ E</w:t>
      </w:r>
    </w:p>
    <w:p w:rsidRDefault="00F84244" w:rsidP="00F84244" w:rsidR="00F84244" w:rsidRPr="00895C86">
      <w:pPr>
        <w:rPr>
          <w:sz w:val="23"/>
          <w:szCs w:val="23"/>
        </w:rPr>
      </w:pP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VILLULA d.o.o., Brtonigla, Nova Vas 26, OIB: 91117084980, dana </w:t>
      </w:r>
      <w:r w:rsidR="00895C86" w:rsidRPr="00895C86">
        <w:rPr>
          <w:sz w:val="23"/>
          <w:szCs w:val="23"/>
        </w:rPr>
        <w:t>28</w:t>
      </w:r>
      <w:r w:rsidRPr="00895C86">
        <w:rPr>
          <w:sz w:val="23"/>
          <w:szCs w:val="23"/>
        </w:rPr>
        <w:t xml:space="preserve">. lipnja 2016. 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ind w:firstLine="708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r i j e š i o   j e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both"/>
        <w:rPr>
          <w:sz w:val="23"/>
          <w:szCs w:val="23"/>
          <w:lang w:val="pl-PL"/>
        </w:rPr>
      </w:pPr>
      <w:r w:rsidRPr="00895C86">
        <w:rPr>
          <w:sz w:val="23"/>
          <w:szCs w:val="23"/>
          <w:lang w:val="pl-PL"/>
        </w:rPr>
        <w:tab/>
        <w:t>I.</w:t>
      </w:r>
      <w:r w:rsidRPr="00895C8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895C86">
        <w:rPr>
          <w:sz w:val="23"/>
          <w:szCs w:val="23"/>
        </w:rPr>
        <w:t>VILLULA d.o.o., Brtonigla, Nova Vas 26, OIB: 91117084980</w:t>
      </w:r>
      <w:r w:rsidRPr="00895C86">
        <w:rPr>
          <w:sz w:val="23"/>
          <w:szCs w:val="23"/>
          <w:lang w:val="pl-PL"/>
        </w:rPr>
        <w:t xml:space="preserve">, te se odlučuje održati ročište, pa se </w:t>
      </w:r>
      <w:r w:rsidRPr="00895C86">
        <w:rPr>
          <w:b/>
          <w:sz w:val="23"/>
          <w:szCs w:val="23"/>
          <w:lang w:val="pl-PL"/>
        </w:rPr>
        <w:t xml:space="preserve">ročište zakazuje za dan </w:t>
      </w:r>
      <w:r w:rsidR="00895C86" w:rsidRPr="00895C86">
        <w:rPr>
          <w:b/>
          <w:sz w:val="23"/>
          <w:szCs w:val="23"/>
          <w:lang w:val="pl-PL"/>
        </w:rPr>
        <w:t>29. rujna</w:t>
      </w:r>
      <w:r w:rsidRPr="00895C86">
        <w:rPr>
          <w:b/>
          <w:sz w:val="23"/>
          <w:szCs w:val="23"/>
          <w:lang w:val="pl-PL"/>
        </w:rPr>
        <w:t xml:space="preserve"> 2016. u </w:t>
      </w:r>
      <w:r w:rsidR="00895C86" w:rsidRPr="00895C86">
        <w:rPr>
          <w:b/>
          <w:sz w:val="23"/>
          <w:szCs w:val="23"/>
          <w:lang w:val="pl-PL"/>
        </w:rPr>
        <w:t>9:15</w:t>
      </w:r>
      <w:r w:rsidRPr="00895C86">
        <w:rPr>
          <w:b/>
          <w:sz w:val="23"/>
          <w:szCs w:val="23"/>
          <w:lang w:val="pl-PL"/>
        </w:rPr>
        <w:t xml:space="preserve"> sati, u</w:t>
      </w:r>
      <w:r w:rsidRPr="00895C86">
        <w:rPr>
          <w:b/>
          <w:sz w:val="23"/>
          <w:szCs w:val="23"/>
        </w:rPr>
        <w:t xml:space="preserve"> Trgovačkom sudu u Pazinu, Dršćevka 1, sudnica 5</w:t>
      </w:r>
      <w:r w:rsidRPr="00895C86">
        <w:rPr>
          <w:sz w:val="23"/>
          <w:szCs w:val="23"/>
        </w:rPr>
        <w:t>,</w:t>
      </w:r>
      <w:r w:rsidRPr="00895C86">
        <w:rPr>
          <w:sz w:val="23"/>
          <w:szCs w:val="23"/>
          <w:lang w:val="pl-PL"/>
        </w:rPr>
        <w:t xml:space="preserve"> na koje se pozivaju: 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>Podružnica Pula, Giardini 5,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- dužnik VILLULA d.o.o., Brtonigla, Nova Vas 26, OIB: 91117084980, </w:t>
      </w:r>
    </w:p>
    <w:p w:rsidRDefault="00F84244" w:rsidP="00F84244" w:rsidR="00F84244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</w:r>
      <w:r w:rsidRPr="00895C86">
        <w:rPr>
          <w:sz w:val="23"/>
          <w:szCs w:val="23"/>
          <w:lang w:val="sv-SE"/>
        </w:rPr>
        <w:tab/>
        <w:t>- zakonski zastupnik dužnika Suvad Aličajić, Brtonigla, Nova Vas 26,</w:t>
      </w:r>
    </w:p>
    <w:p w:rsidRDefault="00F84244" w:rsidP="00F84244" w:rsidR="00F84244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F84244" w:rsidP="00F84244" w:rsidR="00F84244" w:rsidRPr="00895C86">
      <w:pPr>
        <w:jc w:val="both"/>
        <w:rPr>
          <w:sz w:val="23"/>
          <w:szCs w:val="23"/>
          <w:lang w:val="sv-SE"/>
        </w:rPr>
      </w:pPr>
    </w:p>
    <w:p w:rsidRDefault="00F84244" w:rsidP="00F84244" w:rsidR="00F84244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ab/>
        <w:t>II.</w:t>
      </w:r>
      <w:r w:rsidRPr="00895C86">
        <w:rPr>
          <w:sz w:val="23"/>
          <w:szCs w:val="23"/>
        </w:rPr>
        <w:tab/>
        <w:t xml:space="preserve">Naređuje se dužniku VILLULA d.o.o., Brtonigla, Nova Vas 26, OIB: 91117084980 da do zakazanog ročišta </w:t>
      </w:r>
      <w:r w:rsidRPr="00895C8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U Pazinu, </w:t>
      </w:r>
      <w:r w:rsidR="00895C86" w:rsidRPr="00895C86">
        <w:rPr>
          <w:sz w:val="23"/>
          <w:szCs w:val="23"/>
        </w:rPr>
        <w:t>28</w:t>
      </w:r>
      <w:r w:rsidRPr="00895C86">
        <w:rPr>
          <w:sz w:val="23"/>
          <w:szCs w:val="23"/>
        </w:rPr>
        <w:t>. lipnja 2016.</w:t>
      </w:r>
    </w:p>
    <w:p w:rsidRDefault="00F84244" w:rsidP="00F84244" w:rsidR="00F84244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</w:t>
      </w:r>
    </w:p>
    <w:p w:rsidRDefault="00F84244" w:rsidP="00F84244" w:rsidR="00F84244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                                                            </w:t>
      </w:r>
      <w:r w:rsidRPr="00895C86">
        <w:rPr>
          <w:sz w:val="23"/>
          <w:szCs w:val="23"/>
        </w:rPr>
        <w:tab/>
        <w:t xml:space="preserve">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   Sudac</w:t>
      </w:r>
    </w:p>
    <w:p w:rsidRDefault="00F84244" w:rsidP="00F84244" w:rsidR="00F84244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                                                                 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>Adrijana Labinjan Skok, v.r.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UPUTA O PRAVNOM LIJEKU: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Protiv ovog rješenja nije dopuštena posebna žalba (čl. 115. st. 1. SZ-a).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DNA:</w:t>
      </w:r>
    </w:p>
    <w:p w:rsidRDefault="00F84244" w:rsidP="00F84244" w:rsidR="00F84244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>Podružnica Pula, Giardini 5</w:t>
      </w:r>
    </w:p>
    <w:p w:rsidRDefault="00F84244" w:rsidP="00F84244" w:rsidR="00F84244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>- dužnik VILLULA d.o.o., Brtonigla, Nova Vas 26</w:t>
      </w:r>
    </w:p>
    <w:p w:rsidRDefault="00F84244" w:rsidP="00F84244" w:rsidR="00F84244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>- zakonski zastupnik dužnika Suvad Aličajić, Brtonigla, Nova Vas 26</w:t>
      </w:r>
    </w:p>
    <w:p w:rsidRDefault="00F84244" w:rsidP="00F84244" w:rsidR="00F84244" w:rsidRPr="00895C86">
      <w:pPr>
        <w:jc w:val="both"/>
      </w:pPr>
      <w:r w:rsidRPr="00895C86">
        <w:rPr>
          <w:sz w:val="23"/>
          <w:szCs w:val="23"/>
        </w:rPr>
        <w:t>- e-Oglasna ploča sudova 8 dana</w:t>
      </w:r>
    </w:p>
    <w:p w:rsidRDefault="00F84244" w:rsidP="00F84244" w:rsidR="00F84244" w:rsidRPr="00895C86"/>
    <w:p w:rsidRDefault="00F84244" w:rsidP="00F84244" w:rsidR="00F84244" w:rsidRPr="00895C86"/>
    <w:p w:rsidRDefault="00EA4212" w:rsidR="00500701" w:rsidRPr="00895C86"/>
    <w:sectPr w:rsidSect="0023481C" w:rsidR="00500701" w:rsidRPr="00895C86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C86" w:rsidR="00036287">
      <w:r>
        <w:separator/>
      </w:r>
    </w:p>
  </w:endnote>
  <w:endnote w:id="0" w:type="continuationSeparator">
    <w:p w:rsidRDefault="00895C86" w:rsidR="00036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C86" w:rsidR="00036287">
      <w:r>
        <w:separator/>
      </w:r>
    </w:p>
  </w:footnote>
  <w:footnote w:id="0" w:type="continuationSeparator">
    <w:p w:rsidRDefault="00895C86" w:rsidR="00036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8424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A421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244"/>
    <w:rsid w:val="00036287"/>
    <w:rsid w:val="00554328"/>
    <w:rsid w:val="00895C86"/>
    <w:rsid w:val="00985388"/>
    <w:rsid w:val="00EA4212"/>
    <w:rsid w:val="00F8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424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42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42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42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24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21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21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21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21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424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42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42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42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24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21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21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21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21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VILLULA d.o.o. BRTONIGLA</izvorni_sadrzaj>
    <derivirana_varijabla naziv="DomainObject.Predmet.ProtustrankaFormated_1">  VILLULA d.o.o. BRTONIGLA</derivirana_varijabla>
  </DomainObject.Predmet.ProtustrankaFormated>
  <DomainObject.Predmet.ProtustrankaFormatedOIB>
    <izvorni_sadrzaj>  VILLULA d.o.o. BRTONIGLA, OIB 91117084980</izvorni_sadrzaj>
    <derivirana_varijabla naziv="DomainObject.Predmet.ProtustrankaFormatedOIB_1">  VILLULA d.o.o. BRTONIGLA, OIB 91117084980</derivirana_varijabla>
  </DomainObject.Predmet.ProtustrankaFormatedOIB>
  <DomainObject.Predmet.ProtustrankaFormatedWithAdress>
    <izvorni_sadrzaj> VILLULA d.o.o. BRTONIGLA, Nova Vas 26, 52474 Brtonigla</izvorni_sadrzaj>
    <derivirana_varijabla naziv="DomainObject.Predmet.ProtustrankaFormatedWithAdress_1"> VILLULA d.o.o. BRTONIGLA, Nova Vas 26, 52474 Brtonigla</derivirana_varijabla>
  </DomainObject.Predmet.ProtustrankaFormatedWithAdress>
  <DomainObject.Predmet.ProtustrankaFormatedWithAdressOIB>
    <izvorni_sadrzaj> VILLULA d.o.o. BRTONIGLA, OIB 91117084980, Nova Vas 26, 52474 Brtonigla</izvorni_sadrzaj>
    <derivirana_varijabla naziv="DomainObject.Predmet.ProtustrankaFormatedWithAdressOIB_1"> VILLULA d.o.o. BRTONIGLA, OIB 91117084980, Nova Vas 26, 52474 Brtonigla</derivirana_varijabla>
  </DomainObject.Predmet.ProtustrankaFormatedWithAdressOIB>
  <DomainObject.Predmet.ProtustrankaWithAdress>
    <izvorni_sadrzaj>VILLULA d.o.o. BRTONIGLA Nova Vas 26, 52474 Brtonigla</izvorni_sadrzaj>
    <derivirana_varijabla naziv="DomainObject.Predmet.ProtustrankaWithAdress_1">VILLULA d.o.o. BRTONIGLA Nova Vas 26, 52474 Brtonigla</derivirana_varijabla>
  </DomainObject.Predmet.ProtustrankaWithAdress>
  <DomainObject.Predmet.ProtustrankaWithAdressOIB>
    <izvorni_sadrzaj>VILLULA d.o.o. BRTONIGLA, OIB 91117084980, Nova Vas 26, 52474 Brtonigla</izvorni_sadrzaj>
    <derivirana_varijabla naziv="DomainObject.Predmet.ProtustrankaWithAdressOIB_1">VILLULA d.o.o. BRTONIGLA, OIB 91117084980, Nova Vas 26, 52474 Brtonigla</derivirana_varijabla>
  </DomainObject.Predmet.ProtustrankaWithAdressOIB>
  <DomainObject.Predmet.ProtustrankaNazivFormated>
    <izvorni_sadrzaj>VILLULA d.o.o. BRTONIGLA</izvorni_sadrzaj>
    <derivirana_varijabla naziv="DomainObject.Predmet.ProtustrankaNazivFormated_1">VILLULA d.o.o. BRTONIGLA</derivirana_varijabla>
  </DomainObject.Predmet.ProtustrankaNazivFormated>
  <DomainObject.Predmet.ProtustrankaNazivFormatedOIB>
    <izvorni_sadrzaj>VILLULA d.o.o. BRTONIGLA, OIB 91117084980</izvorni_sadrzaj>
    <derivirana_varijabla naziv="DomainObject.Predmet.ProtustrankaNazivFormatedOIB_1">VILLULA d.o.o. BRTONIGLA, OIB 91117084980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225016.77</izvorni_sadrzaj>
    <derivirana_varijabla naziv="DomainObject.Predmet.TrenutnaVrijednost_1">225016.77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VILLULA d.o.o. BRTONIGLA</item>
    </izvorni_sadrzaj>
    <derivirana_varijabla naziv="DomainObject.Predmet.ProtuStrankaListFormated_1">
      <item>VILLULA d.o.o. BRTONIGLA</item>
    </derivirana_varijabla>
  </DomainObject.Predmet.ProtuStrankaListFormated>
  <DomainObject.Predmet.ProtuStrankaListFormatedOIB>
    <izvorni_sadrzaj>
      <item>VILLULA d.o.o. BRTONIGLA, OIB 91117084980</item>
    </izvorni_sadrzaj>
    <derivirana_varijabla naziv="DomainObject.Predmet.ProtuStrankaListFormatedOIB_1">
      <item>VILLULA d.o.o. BRTONIGLA, OIB 91117084980</item>
    </derivirana_varijabla>
  </DomainObject.Predmet.ProtuStrankaListFormatedOIB>
  <DomainObject.Predmet.ProtuStrankaListFormatedWithAdress>
    <izvorni_sadrzaj>
      <item>VILLULA d.o.o. BRTONIGLA, Nova Vas 26, 52474 Brtonigla</item>
    </izvorni_sadrzaj>
    <derivirana_varijabla naziv="DomainObject.Predmet.ProtuStrankaListFormatedWithAdress_1">
      <item>VILLULA d.o.o. BRTONIGLA, Nova Vas 26, 52474 Brtonigla</item>
    </derivirana_varijabla>
  </DomainObject.Predmet.ProtuStrankaListFormatedWithAdress>
  <DomainObject.Predmet.ProtuStrankaListFormatedWithAdressOIB>
    <izvorni_sadrzaj>
      <item>VILLULA d.o.o. BRTONIGLA, OIB 91117084980, Nova Vas 26, 52474 Brtonigla</item>
    </izvorni_sadrzaj>
    <derivirana_varijabla naziv="DomainObject.Predmet.ProtuStrankaListFormatedWithAdressOIB_1">
      <item>VILLULA d.o.o. BRTONIGLA, OIB 91117084980, Nova Vas 26, 52474 Brtonigla</item>
    </derivirana_varijabla>
  </DomainObject.Predmet.ProtuStrankaListFormatedWithAdressOIB>
  <DomainObject.Predmet.ProtuStrankaListNazivFormated>
    <izvorni_sadrzaj>
      <item>VILLULA d.o.o. BRTONIGLA</item>
    </izvorni_sadrzaj>
    <derivirana_varijabla naziv="DomainObject.Predmet.ProtuStrankaListNazivFormated_1">
      <item>VILLULA d.o.o. BRTONIGLA</item>
    </derivirana_varijabla>
  </DomainObject.Predmet.ProtuStrankaListNazivFormated>
  <DomainObject.Predmet.ProtuStrankaListNazivFormatedOIB>
    <izvorni_sadrzaj>
      <item>VILLULA d.o.o. BRTONIGLA, OIB 91117084980</item>
    </izvorni_sadrzaj>
    <derivirana_varijabla naziv="DomainObject.Predmet.ProtuStrankaListNazivFormatedOIB_1">
      <item>VILLULA d.o.o. BRTONIGLA, OIB 91117084980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VILLULA d.o.o. BRTONIGLA</izvorni_sadrzaj>
    <derivirana_varijabla naziv="DomainObject.Predmet.ProtustrankaIDrugi_1">VILLULA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VILLULA d.o.o. BRTONIGLA, OIB 91117084980, Nova Vas 26, 52474 Brtonigla</izvorni_sadrzaj>
    <derivirana_varijabla naziv="DomainObject.Predmet.ProtustrankaIDrugiAdressOIB_1">VILLULA d.o.o. BRTONIGLA, OIB 91117084980, Nova Vas 26,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VILLULA d.o.o. BRTONIGLA</item>
    </izvorni_sadrzaj>
    <derivirana_varijabla naziv="DomainObject.Predmet.SudioniciListNaziv_1">
      <item>FINANCIJSKA AGENCIJA, RC RIJEKA, PODRUŽNICA PULA, PULA</item>
      <item>VILLULA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VILLULA d.o.o. BRTONIGLA, OIB 91117084980, Nova Vas 26,52474 Brtonigla</item>
    </izvorni_sadrzaj>
    <derivirana_varijabla naziv="DomainObject.Predmet.SudioniciListAdressOIB_1">
      <item>FINANCIJSKA AGENCIJA, RC RIJEKA, PODRUŽNICA PULA, PULA, OIB 85821130368, Giardini 5,52100 Pula</item>
      <item>VILLULA d.o.o. BRTONIGLA, OIB 91117084980, Nova Vas 26,52474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91117084980</item>
    </izvorni_sadrzaj>
    <derivirana_varijabla naziv="DomainObject.Predmet.SudioniciListNazivOIB_1">
      <item>, OIB 85821130368</item>
      <item>, OIB 91117084980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1565</properties:Characters>
  <properties:Lines>51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2016-06-21T11:13:00Z</dcterms:created>
  <dc:creator>Jasmina Matika</dc:creator>
  <cp:lastModifiedBy>Jasmina Matika</cp:lastModifiedBy>
  <dcterms:modified xmlns:xsi="http://www.w3.org/2001/XMLSchema-instance" xsi:type="dcterms:W3CDTF">2016-06-28T07:43:00Z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