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8bb2" w14:paraId="03b8bb2" w:rsidRDefault="007379E9" w:rsidP="007379E9" w:rsidR="007379E9">
      <w:pPr>
        <w:jc w:val="right"/>
        <w15:collapsed w:val="false"/>
      </w:pPr>
      <w:r>
        <w:t>6 St-</w:t>
      </w:r>
      <w:r w:rsidR="006C5C01">
        <w:t>1005/15-27</w:t>
      </w:r>
    </w:p>
    <w:p w:rsidRDefault="003849C6" w:rsidP="007379E9" w:rsidR="00007C85"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8C1D6D">
      <w:pPr>
        <w:jc w:val="center"/>
      </w:pPr>
      <w:r w:rsidRPr="008C1D6D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4233B3">
        <w:t>j sutkinji</w:t>
      </w:r>
      <w:r>
        <w:t xml:space="preserve"> Nadi Roso, u stečajnom postupku nad dužnikom </w:t>
      </w:r>
      <w:r w:rsidR="006C5C01" w:rsidRPr="006C5C01">
        <w:rPr>
          <w:b/>
          <w:color w:val="000000"/>
        </w:rPr>
        <w:t>RESTORAN ZELENGAJ j.d.o.o. Osijek, F. Kuhača 11, OIB: 32441269837, MBS: 030152621</w:t>
      </w:r>
      <w:r w:rsidR="008139EF" w:rsidRPr="008139EF">
        <w:rPr>
          <w:b/>
        </w:rPr>
        <w:t>,</w:t>
      </w:r>
      <w:r w:rsidR="00785AFF">
        <w:rPr>
          <w:b/>
        </w:rPr>
        <w:t xml:space="preserve"> </w:t>
      </w:r>
      <w:r>
        <w:t xml:space="preserve">dana </w:t>
      </w:r>
      <w:r w:rsidR="006C5C01">
        <w:t>29</w:t>
      </w:r>
      <w:r w:rsidR="008C1D6D">
        <w:t>. ožujka 2017. g.,</w:t>
      </w:r>
    </w:p>
    <w:p w:rsidRDefault="006A58C2" w:rsidP="006A58C2" w:rsidR="006C720F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EC6FF6" w:rsidR="00EC6FF6" w:rsidRPr="008C1D6D">
      <w:pPr>
        <w:jc w:val="center"/>
      </w:pPr>
      <w:r w:rsidRPr="008C1D6D">
        <w:t>z a k l</w:t>
      </w:r>
      <w:r w:rsidR="00A6061E" w:rsidRPr="008C1D6D">
        <w:t xml:space="preserve"> </w:t>
      </w:r>
      <w:r w:rsidRPr="008C1D6D">
        <w:t xml:space="preserve">j u č i o </w:t>
      </w:r>
      <w:r w:rsidR="006C720F" w:rsidRPr="008C1D6D">
        <w:t xml:space="preserve"> </w:t>
      </w:r>
      <w:r w:rsidR="00EC6FF6" w:rsidRPr="008C1D6D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 w:rsidRPr="00BB737A">
      <w:pPr>
        <w:jc w:val="both"/>
      </w:pPr>
    </w:p>
    <w:p w:rsidRDefault="00E06CD0" w:rsidP="00013070" w:rsidR="0083623D">
      <w:pPr>
        <w:ind w:firstLine="705"/>
        <w:jc w:val="both"/>
      </w:pPr>
      <w:r w:rsidRPr="00E06CD0">
        <w:t>I</w:t>
      </w:r>
      <w:r>
        <w:tab/>
      </w:r>
      <w:r w:rsidR="004233B3">
        <w:t>P</w:t>
      </w:r>
      <w:r w:rsidRPr="00E06CD0">
        <w:t>oziva</w:t>
      </w:r>
      <w:r w:rsidR="00F5667F">
        <w:t xml:space="preserve"> </w:t>
      </w:r>
      <w:r w:rsidR="004233B3">
        <w:t xml:space="preserve">se </w:t>
      </w:r>
      <w:r w:rsidR="00E24807" w:rsidRPr="00E24807">
        <w:t>zakonski zastupnik dužnika</w:t>
      </w:r>
      <w:r w:rsidR="008D490E">
        <w:t xml:space="preserve"> </w:t>
      </w:r>
      <w:r w:rsidR="006C5C01" w:rsidRPr="006C5C01">
        <w:rPr>
          <w:b/>
          <w:color w:val="000000"/>
        </w:rPr>
        <w:t>Aleksandar Furgala, F. Kuhača 11, OIB: 84277842169</w:t>
      </w:r>
      <w:r w:rsidRPr="00E06CD0">
        <w:t>, da u roku od 8 dana od dana primitka ovog zaključka,</w:t>
      </w:r>
      <w:r w:rsidR="00F5667F">
        <w:t xml:space="preserve"> u dogovoru sa stečajnim upraviteljem</w:t>
      </w:r>
      <w:r w:rsidR="00A82531"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83623D" w:rsidP="00BB737A" w:rsidR="00BB737A">
      <w:pPr>
        <w:ind w:firstLine="360"/>
        <w:jc w:val="both"/>
      </w:pPr>
      <w:r>
        <w:t xml:space="preserve"> </w:t>
      </w:r>
    </w:p>
    <w:p w:rsidRDefault="00BB737A" w:rsidP="00BB737A" w:rsidR="00BB737A" w:rsidRPr="00BB737A">
      <w:pPr>
        <w:ind w:firstLine="360"/>
        <w:jc w:val="both"/>
      </w:pPr>
    </w:p>
    <w:p w:rsidRDefault="002B67A7" w:rsidP="00D06F17" w:rsidR="00D06F17">
      <w:pPr>
        <w:ind w:hanging="720"/>
        <w:jc w:val="both"/>
      </w:pPr>
      <w:r w:rsidRPr="00BB737A">
        <w:t xml:space="preserve"> </w:t>
      </w:r>
    </w:p>
    <w:p w:rsidRDefault="001833B6" w:rsidP="001833B6" w:rsidR="00FF0C17" w:rsidRPr="00BB737A">
      <w:pPr>
        <w:ind w:hanging="720"/>
        <w:jc w:val="both"/>
      </w:pPr>
      <w:r>
        <w:t xml:space="preserve">    </w:t>
      </w: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6C5C01">
        <w:t>29</w:t>
      </w:r>
      <w:r w:rsidR="008C1D6D">
        <w:t>. ožujka 2017. g.</w:t>
      </w:r>
    </w:p>
    <w:p w:rsidRDefault="00121687" w:rsidP="00BD5D09" w:rsidR="00121687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53001D" w:rsidP="0053001D" w:rsidR="00BD5D09" w:rsidRPr="00BB737A">
      <w:pPr>
        <w:tabs>
          <w:tab w:pos="7380" w:val="center"/>
        </w:tabs>
        <w:jc w:val="both"/>
      </w:pPr>
      <w:r w:rsidRPr="00BB737A">
        <w:t xml:space="preserve">ZAPISNIČAR </w:t>
      </w:r>
      <w:r w:rsidRPr="00BB737A">
        <w:tab/>
      </w:r>
      <w:r w:rsidR="00BD5D09" w:rsidRPr="00BB737A">
        <w:t>STEČAJN</w:t>
      </w:r>
      <w:r w:rsidR="004233B3">
        <w:t>A SUTKINJA</w:t>
      </w:r>
    </w:p>
    <w:p w:rsidRDefault="002B67A7" w:rsidP="0053001D" w:rsidR="00BD5D09" w:rsidRPr="00BB737A">
      <w:pPr>
        <w:tabs>
          <w:tab w:pos="7380" w:val="center"/>
        </w:tabs>
        <w:jc w:val="both"/>
      </w:pPr>
      <w:r w:rsidRPr="00BB737A">
        <w:t>Danijela Sekulić</w:t>
      </w:r>
      <w:r w:rsidR="00FF0C17" w:rsidRPr="00BB737A">
        <w:t xml:space="preserve"> </w:t>
      </w:r>
      <w:r w:rsidR="00E3407F" w:rsidRPr="00BB737A">
        <w:t xml:space="preserve"> </w:t>
      </w:r>
      <w:r w:rsidR="00E3407F" w:rsidRPr="00BB737A">
        <w:tab/>
      </w:r>
      <w:r w:rsidRPr="00BB737A">
        <w:t xml:space="preserve"> Nada Roso</w:t>
      </w:r>
    </w:p>
    <w:p w:rsidRDefault="0083623D" w:rsidP="0083623D" w:rsidR="00E31F2D" w:rsidRPr="00BB737A">
      <w:pPr>
        <w:tabs>
          <w:tab w:pos="1064" w:val="left"/>
        </w:tabs>
        <w:jc w:val="both"/>
      </w:pPr>
      <w:r>
        <w:tab/>
      </w:r>
    </w:p>
    <w:p w:rsidRDefault="00121687" w:rsidP="00121687" w:rsidR="00121687" w:rsidRPr="00BB737A">
      <w:pPr>
        <w:ind w:firstLine="708" w:left="4956"/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E24807" w:rsidP="007A3607" w:rsidR="001833B6" w:rsidRPr="001833B6">
      <w:pPr>
        <w:numPr>
          <w:ilvl w:val="0"/>
          <w:numId w:val="8"/>
        </w:numPr>
      </w:pPr>
      <w:r w:rsidRPr="00E24807">
        <w:t xml:space="preserve">zakonski zastupnik dužnika </w:t>
      </w:r>
      <w:r w:rsidR="006C5C01">
        <w:rPr>
          <w:color w:val="000000"/>
        </w:rPr>
        <w:t>Aleksandar Furgala, F. Kuhača 11</w:t>
      </w:r>
    </w:p>
    <w:p w:rsidRDefault="001833B6" w:rsidP="007A3607" w:rsidR="001833B6" w:rsidRPr="001833B6">
      <w:pPr>
        <w:numPr>
          <w:ilvl w:val="0"/>
          <w:numId w:val="8"/>
        </w:numPr>
      </w:pPr>
      <w:r>
        <w:rPr>
          <w:color w:val="000000"/>
        </w:rPr>
        <w:t>e-oglasna ploča suda</w:t>
      </w:r>
    </w:p>
    <w:p w:rsidRDefault="001C640B" w:rsidP="007A3607" w:rsidR="001C640B" w:rsidRPr="00BB737A">
      <w:pPr>
        <w:numPr>
          <w:ilvl w:val="0"/>
          <w:numId w:val="8"/>
        </w:numPr>
      </w:pPr>
      <w:r>
        <w:t>k-</w:t>
      </w:r>
      <w:r w:rsidR="006C5C01">
        <w:t>29</w:t>
      </w:r>
      <w:r w:rsidR="008C1D6D">
        <w:t>.4.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>
      <w:bookmarkStart w:name="_GoBack" w:id="0"/>
      <w:bookmarkEnd w:id="0"/>
    </w:p>
    <w:sectPr w:rsidSect="004257A1" w:rsidR="002B67A7" w:rsidRPr="00BB737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BF8" w:rsidR="004F4BF8">
      <w:r>
        <w:separator/>
      </w:r>
    </w:p>
  </w:endnote>
  <w:endnote w:id="0" w:type="continuationSeparator">
    <w:p w:rsidRDefault="004F4BF8" w:rsidR="004F4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BF8" w:rsidR="004F4BF8">
      <w:r>
        <w:separator/>
      </w:r>
    </w:p>
  </w:footnote>
  <w:footnote w:id="0" w:type="continuationSeparator">
    <w:p w:rsidRDefault="004F4BF8" w:rsidR="004F4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7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4359C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33B6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7D71"/>
    <w:rsid w:val="002E6B77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8A7"/>
    <w:rsid w:val="003849C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94101"/>
    <w:rsid w:val="00496825"/>
    <w:rsid w:val="00496A0D"/>
    <w:rsid w:val="00497EF1"/>
    <w:rsid w:val="004A0C28"/>
    <w:rsid w:val="004B7DDC"/>
    <w:rsid w:val="004C1DB5"/>
    <w:rsid w:val="004C5046"/>
    <w:rsid w:val="004D7828"/>
    <w:rsid w:val="004F4BF8"/>
    <w:rsid w:val="00500364"/>
    <w:rsid w:val="005005BB"/>
    <w:rsid w:val="005204BA"/>
    <w:rsid w:val="0053001D"/>
    <w:rsid w:val="00531BFA"/>
    <w:rsid w:val="005422C6"/>
    <w:rsid w:val="00542D72"/>
    <w:rsid w:val="00544309"/>
    <w:rsid w:val="00545D1C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A58C2"/>
    <w:rsid w:val="006A630E"/>
    <w:rsid w:val="006C5C01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144DB"/>
    <w:rsid w:val="00723C33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A3607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C1D6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531F"/>
    <w:rsid w:val="00B45D0D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24FB"/>
    <w:rsid w:val="00BC6EB5"/>
    <w:rsid w:val="00BC774A"/>
    <w:rsid w:val="00BC7D98"/>
    <w:rsid w:val="00BD0516"/>
    <w:rsid w:val="00BD436A"/>
    <w:rsid w:val="00BD5D09"/>
    <w:rsid w:val="00BE3A70"/>
    <w:rsid w:val="00C0189A"/>
    <w:rsid w:val="00C01B18"/>
    <w:rsid w:val="00C2380B"/>
    <w:rsid w:val="00C3034F"/>
    <w:rsid w:val="00C353D4"/>
    <w:rsid w:val="00C36472"/>
    <w:rsid w:val="00C40E96"/>
    <w:rsid w:val="00C43BC0"/>
    <w:rsid w:val="00C600AB"/>
    <w:rsid w:val="00C62ED2"/>
    <w:rsid w:val="00CA71A5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27E5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27776"/>
    <w:rsid w:val="00E31F2D"/>
    <w:rsid w:val="00E3407F"/>
    <w:rsid w:val="00E3427E"/>
    <w:rsid w:val="00E35BF1"/>
    <w:rsid w:val="00E37423"/>
    <w:rsid w:val="00E44C45"/>
    <w:rsid w:val="00E50BC9"/>
    <w:rsid w:val="00E572AE"/>
    <w:rsid w:val="00E6248E"/>
    <w:rsid w:val="00E6510A"/>
    <w:rsid w:val="00E90DD0"/>
    <w:rsid w:val="00E92B74"/>
    <w:rsid w:val="00EA1A13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540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27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2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27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2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ZELENGAJ j.d.o.o. za ugostiteljstvo i trgovinu</izvorni_sadrzaj>
    <derivirana_varijabla naziv="DomainObject.Predmet.ProtustrankaFormated_1">  RESTORAN ZELENGAJ j.d.o.o. za ugostiteljstvo i trgovinu</derivirana_varijabla>
  </DomainObject.Predmet.ProtustrankaFormated>
  <DomainObject.Predmet.ProtustrankaFormatedOIB>
    <izvorni_sadrzaj>  RESTORAN ZELENGAJ j.d.o.o. za ugostiteljstvo i trgovinu, OIB 32441269837</izvorni_sadrzaj>
    <derivirana_varijabla naziv="DomainObject.Predmet.ProtustrankaFormatedOIB_1">  RESTORAN ZELENGAJ j.d.o.o. za ugostiteljstvo i trgovinu, OIB 32441269837</derivirana_varijabla>
  </DomainObject.Predmet.ProtustrankaFormatedOIB>
  <DomainObject.Predmet.ProtustrankaFormatedWithAdress>
    <izvorni_sadrzaj> RESTORAN ZELENGAJ j.d.o.o. za ugostiteljstvo i trgovinu, Franje Kuhača 11, 31000 Osijek</izvorni_sadrzaj>
    <derivirana_varijabla naziv="DomainObject.Predmet.ProtustrankaFormatedWithAdress_1"> RESTORAN ZELENGAJ j.d.o.o. za ugostiteljstvo i trgovinu, Franje Kuhača 11, 31000 Osijek</derivirana_varijabla>
  </DomainObject.Predmet.ProtustrankaFormatedWithAdress>
  <DomainObject.Predmet.ProtustrankaFormatedWithAdressOIB>
    <izvorni_sadrzaj> RESTORAN ZELENGAJ j.d.o.o. za ugostiteljstvo i trgovinu, OIB 32441269837, Franje Kuhača 11, 31000 Osijek</izvorni_sadrzaj>
    <derivirana_varijabla naziv="DomainObject.Predmet.ProtustrankaFormatedWithAdressOIB_1"> RESTORAN ZELENGAJ j.d.o.o. za ugostiteljstvo i trgovinu, OIB 32441269837, Franje Kuhača 11, 31000 Osijek</derivirana_varijabla>
  </DomainObject.Predmet.ProtustrankaFormatedWithAdressOIB>
  <DomainObject.Predmet.ProtustrankaWithAdress>
    <izvorni_sadrzaj>RESTORAN ZELENGAJ j.d.o.o. za ugostiteljstvo i trgovinu Franje Kuhača 11, 31000 Osijek</izvorni_sadrzaj>
    <derivirana_varijabla naziv="DomainObject.Predmet.ProtustrankaWithAdress_1">RESTORAN ZELENGAJ j.d.o.o. za ugostiteljstvo i trgovinu Franje Kuhača 11, 31000 Osijek</derivirana_varijabla>
  </DomainObject.Predmet.ProtustrankaWithAdress>
  <DomainObject.Predmet.ProtustrankaWithAdressOIB>
    <izvorni_sadrzaj>RESTORAN ZELENGAJ j.d.o.o. za ugostiteljstvo i trgovinu, OIB 32441269837, Franje Kuhača 11, 31000 Osijek</izvorni_sadrzaj>
    <derivirana_varijabla naziv="DomainObject.Predmet.ProtustrankaWithAdressOIB_1">RESTORAN ZELENGAJ j.d.o.o. za ugostiteljstvo i trgovinu, OIB 32441269837, Franje Kuhača 11, 31000 Osijek</derivirana_varijabla>
  </DomainObject.Predmet.ProtustrankaWithAdressOIB>
  <DomainObject.Predmet.ProtustrankaNazivFormated>
    <izvorni_sadrzaj>RESTORAN ZELENGAJ j.d.o.o. za ugostiteljstvo i trgovinu</izvorni_sadrzaj>
    <derivirana_varijabla naziv="DomainObject.Predmet.ProtustrankaNazivFormated_1">RESTORAN ZELENGAJ j.d.o.o. za ugostiteljstvo i trgovinu</derivirana_varijabla>
  </DomainObject.Predmet.ProtustrankaNazivFormated>
  <DomainObject.Predmet.ProtustrankaNazivFormatedOIB>
    <izvorni_sadrzaj>RESTORAN ZELENGAJ j.d.o.o. za ugostiteljstvo i trgovinu, OIB 32441269837</izvorni_sadrzaj>
    <derivirana_varijabla naziv="DomainObject.Predmet.ProtustrankaNazivFormatedOIB_1">RESTORAN ZELENGAJ j.d.o.o. za ugostiteljstvo i trgovinu, OIB 32441269837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RESTORAN ZELENGAJ j.d.o.o. za ugostiteljstvo i trgovinu</item>
    </izvorni_sadrzaj>
    <derivirana_varijabla naziv="DomainObject.Predmet.ProtuStrankaListFormated_1">
      <item>RESTORAN ZELENGAJ j.d.o.o. za ugostiteljstvo i trgovinu</item>
    </derivirana_varijabla>
  </DomainObject.Predmet.ProtuStrankaListFormated>
  <DomainObject.Predmet.ProtuStrankaListFormatedOIB>
    <izvorni_sadrzaj>
      <item>RESTORAN ZELENGAJ j.d.o.o. za ugostiteljstvo i trgovinu, OIB 32441269837</item>
    </izvorni_sadrzaj>
    <derivirana_varijabla naziv="DomainObject.Predmet.ProtuStrankaListFormatedOIB_1">
      <item>RESTORAN ZELENGAJ j.d.o.o. za ugostiteljstvo i trgovinu, OIB 32441269837</item>
    </derivirana_varijabla>
  </DomainObject.Predmet.ProtuStrankaListFormatedOIB>
  <DomainObject.Predmet.ProtuStrankaListFormatedWithAdress>
    <izvorni_sadrzaj>
      <item>RESTORAN ZELENGAJ j.d.o.o. za ugostiteljstvo i trgovinu, Franje Kuhača 11, 31000 Osijek</item>
    </izvorni_sadrzaj>
    <derivirana_varijabla naziv="DomainObject.Predmet.ProtuStrankaListFormatedWithAdress_1">
      <item>RESTORAN ZELENGAJ j.d.o.o. za ugostiteljstvo i trgovinu, Franje Kuhača 11, 31000 Osijek</item>
    </derivirana_varijabla>
  </DomainObject.Predmet.ProtuStrankaListFormatedWithAdress>
  <DomainObject.Predmet.ProtuStrankaListFormatedWithAdressOIB>
    <izvorni_sadrzaj>
      <item>RESTORAN ZELENGAJ j.d.o.o. za ugostiteljstvo i trgovinu, OIB 32441269837, Franje Kuhača 11, 31000 Osijek</item>
    </izvorni_sadrzaj>
    <derivirana_varijabla naziv="DomainObject.Predmet.ProtuStrankaListFormatedWithAdressOIB_1">
      <item>RESTORAN ZELENGAJ j.d.o.o. za ugostiteljstvo i trgovinu, OIB 32441269837, Franje Kuhača 11, 31000 Osijek</item>
    </derivirana_varijabla>
  </DomainObject.Predmet.ProtuStrankaListFormatedWithAdressOIB>
  <DomainObject.Predmet.ProtuStrankaListNazivFormated>
    <izvorni_sadrzaj>
      <item>RESTORAN ZELENGAJ j.d.o.o. za ugostiteljstvo i trgovinu</item>
    </izvorni_sadrzaj>
    <derivirana_varijabla naziv="DomainObject.Predmet.ProtuStrankaListNazivFormated_1">
      <item>RESTORAN ZELENGAJ j.d.o.o. za ugostiteljstvo i trgovinu</item>
    </derivirana_varijabla>
  </DomainObject.Predmet.ProtuStrankaListNazivFormated>
  <DomainObject.Predmet.ProtuStrankaListNazivFormatedOIB>
    <izvorni_sadrzaj>
      <item>RESTORAN ZELENGAJ j.d.o.o. za ugostiteljstvo i trgovinu, OIB 32441269837</item>
    </izvorni_sadrzaj>
    <derivirana_varijabla naziv="DomainObject.Predmet.ProtuStrankaListNazivFormatedOIB_1">
      <item>RESTORAN ZELENGAJ j.d.o.o. za ugostiteljstvo i trgovinu, OIB 32441269837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RESTORAN ZELENGAJ j.d.o.o. za ugostiteljstvo i trgovinu</izvorni_sadrzaj>
    <derivirana_varijabla naziv="DomainObject.Predmet.ProtustrankaIDrugi_1">RESTORAN ZELENGAJ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RESTORAN ZELENGAJ j.d.o.o. za ugostiteljstvo i trgovinu, OIB 32441269837, Franje Kuhača 11, 31000 Osijek</izvorni_sadrzaj>
    <derivirana_varijabla naziv="DomainObject.Predmet.ProtustrankaIDrugiAdressOIB_1">RESTORAN ZELENGAJ j.d.o.o. za ugostiteljstvo i trgovinu, OIB 32441269837,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2016.</izvorni_sadrzaj>
    <derivirana_varijabla naziv="DomainObject.Predmet.OdlukaRjesenje.DatumDonosenjaOdluke_1">9. rujna 2016.</derivirana_varijabla>
  </DomainObject.Predmet.OdlukaRjesenje.DatumDonosenjaOdluke>
  <DomainObject.Predmet.OdlukaRjesenje.DatumPravomocnosti>
    <izvorni_sadrzaj>28. rujna 2016.</izvorni_sadrzaj>
    <derivirana_varijabla naziv="DomainObject.Predmet.OdlukaRjesenje.DatumPravomocnosti_1">28. rujna 2016.</derivirana_varijabla>
  </DomainObject.Predmet.OdlukaRjesenje.DatumPravomocnosti>
  <DomainObject.Predmet.OdlukaRjesenje.Oznaka>
    <izvorni_sadrzaj>St-1005/2015-18</izvorni_sadrzaj>
    <derivirana_varijabla naziv="DomainObject.Predmet.OdlukaRjesenje.Oznaka_1">St-1005/2015-18</derivirana_varijabla>
  </DomainObject.Predmet.OdlukaRjesenje.Oznaka>
  <DomainObject.Predmet.SudioniciListNaziv>
    <izvorni_sadrzaj>
      <item>FINA RC OSIJEK</item>
      <item>RESTORAN ZELENGAJ j.d.o.o. za ugostiteljstvo i trgovinu</item>
    </izvorni_sadrzaj>
    <derivirana_varijabla naziv="DomainObject.Predmet.SudioniciListNaziv_1">
      <item>FINA RC OSIJEK</item>
      <item>RESTORAN ZELENGAJ j.d.o.o. za ugostiteljstvo i trgovinu</item>
    </derivirana_varijabla>
  </DomainObject.Predmet.SudioniciListNaziv>
  <DomainObject.Predmet.SudioniciListAdressOIB>
    <izvorni_sadrzaj>
      <item>FINA RC OSIJEK, OIB 85821130368</item>
      <item>RESTORAN ZELENGAJ j.d.o.o. za ugostiteljstvo i trgovinu, OIB 32441269837, Franje Kuhača 11,31000 Osijek</item>
    </izvorni_sadrzaj>
    <derivirana_varijabla naziv="DomainObject.Predmet.SudioniciListAdressOIB_1">
      <item>FINA RC OSIJEK, OIB 85821130368</item>
      <item>RESTORAN ZELENGAJ j.d.o.o. za ugostiteljstvo i trgovinu, OIB 32441269837,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32441269837</item>
    </izvorni_sadrzaj>
    <derivirana_varijabla naziv="DomainObject.Predmet.SudioniciListNazivOIB_1">
      <item>, OIB 85821130368</item>
      <item>, OIB 32441269837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BBDE3-E543-4507-B47D-62E156189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802</properties:Characters>
  <properties:Lines>53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2016-09-16T09:17:00Z</dcterms:created>
  <dc:creator>Korisnik</dc:creator>
  <cp:lastModifiedBy>Danijela Sekulić</cp:lastModifiedBy>
  <cp:lastPrinted>2017-03-29T11:37:00Z</cp:lastPrinted>
  <dcterms:modified xmlns:xsi="http://www.w3.org/2001/XMLSchema-instance" xsi:type="dcterms:W3CDTF">2017-03-29T11:38:00Z</dcterms:modified>
  <cp:revision>10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