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f52d" w14:paraId="922f52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51C7C">
        <w:t>5</w:t>
      </w:r>
      <w:r w:rsidR="00E17954">
        <w:t>475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17954" w:rsidR="00E17954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17954">
        <w:rPr>
          <w:szCs w:val="20"/>
        </w:rPr>
        <w:t xml:space="preserve">KOŠANSKI d.o.o., Dubrava, Novaki 48, MBS: 080388297, OIB: </w:t>
      </w:r>
    </w:p>
    <w:p w:rsidRDefault="00E17954" w:rsidP="00E17954" w:rsidR="0034730D" w:rsidRPr="00401B3F">
      <w:pPr>
        <w:ind w:firstLine="708"/>
        <w:jc w:val="both"/>
      </w:pPr>
      <w:r>
        <w:rPr>
          <w:szCs w:val="20"/>
        </w:rPr>
        <w:t xml:space="preserve">  89009865451</w:t>
      </w:r>
      <w:r w:rsidR="00E17DBA">
        <w:rPr>
          <w:szCs w:val="20"/>
        </w:rPr>
        <w:t xml:space="preserve"> </w:t>
      </w:r>
      <w:r w:rsidR="004C7919">
        <w:rPr>
          <w:szCs w:val="20"/>
        </w:rPr>
        <w:t xml:space="preserve">  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17954">
        <w:t>451.117,90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E17954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5359D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5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5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5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5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5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5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5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5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5475</izvorni_sadrzaj>
    <derivirana_varijabla naziv="DomainObject.Predmet.Broj_1">5475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St-5475/2015</izvorni_sadrzaj>
    <derivirana_varijabla naziv="DomainObject.Predmet.OznakaBroj_1">St-5475/2015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KOŠANSKI, do.o. zastupanog po punomoćniku Vjeran Košanski</izvorni_sadrzaj>
    <derivirana_varijabla naziv="DomainObject.Predmet.ProtustrankaFormated_1">  KOŠANSKI, do.o. zastupanog po punomoćniku Vjeran Košanski</derivirana_varijabla>
  </DomainObject.Predmet.ProtustrankaFormated>
  <DomainObject.Predmet.ProtustrankaFormatedOIB>
    <izvorni_sadrzaj>  KOŠANSKI, do.o., OIB 89009865451 zastupanog po punomoćniku Vjeran Košanski</izvorni_sadrzaj>
    <derivirana_varijabla naziv="DomainObject.Predmet.ProtustrankaFormatedOIB_1">  KOŠANSKI, do.o., OIB 89009865451 zastupanog po punomoćniku Vjeran Košanski</derivirana_varijabla>
  </DomainObject.Predmet.ProtustrankaFormatedOIB>
  <DomainObject.Predmet.ProtustrankaFormatedWithAdress>
    <izvorni_sadrzaj> KOŠANSKI, do.o., Novaki 48, 10342 Dubrava zastupanog po punomoćniku Vjeran Košanski</izvorni_sadrzaj>
    <derivirana_varijabla naziv="DomainObject.Predmet.ProtustrankaFormatedWithAdress_1"> KOŠANSKI, do.o., Novaki 48, 10342 Dubrava zastupanog po punomoćniku Vjeran Košanski</derivirana_varijabla>
  </DomainObject.Predmet.ProtustrankaFormatedWithAdress>
  <DomainObject.Predmet.ProtustrankaFormatedWithAdressOIB>
    <izvorni_sadrzaj> KOŠANSKI, do.o., OIB 89009865451, Novaki 48, 10342 Dubrava zastupanog po punomoćniku Vjeran Košanski</izvorni_sadrzaj>
    <derivirana_varijabla naziv="DomainObject.Predmet.ProtustrankaFormatedWithAdressOIB_1"> KOŠANSKI, do.o., OIB 89009865451, Novaki 48, 10342 Dubrava zastupanog po punomoćniku Vjeran Košanski</derivirana_varijabla>
  </DomainObject.Predmet.ProtustrankaFormatedWithAdressOIB>
  <DomainObject.Predmet.ProtustrankaWithAdress>
    <izvorni_sadrzaj>KOŠANSKI, do.o. Novaki 48, 10342 Dubrava</izvorni_sadrzaj>
    <derivirana_varijabla naziv="DomainObject.Predmet.ProtustrankaWithAdress_1">KOŠANSKI, do.o. Novaki 48, 10342 Dubrava</derivirana_varijabla>
  </DomainObject.Predmet.ProtustrankaWithAdress>
  <DomainObject.Predmet.ProtustrankaWithAdressOIB>
    <izvorni_sadrzaj>KOŠANSKI, do.o., OIB 89009865451, Novaki 48, 10342 Dubrava</izvorni_sadrzaj>
    <derivirana_varijabla naziv="DomainObject.Predmet.ProtustrankaWithAdressOIB_1">KOŠANSKI, do.o., OIB 89009865451, Novaki 48, 10342 Dubrava</derivirana_varijabla>
  </DomainObject.Predmet.ProtustrankaWithAdressOIB>
  <DomainObject.Predmet.ProtustrankaNazivFormated>
    <izvorni_sadrzaj>KOŠANSKI, do.o.</izvorni_sadrzaj>
    <derivirana_varijabla naziv="DomainObject.Predmet.ProtustrankaNazivFormated_1">KOŠANSKI, do.o.</derivirana_varijabla>
  </DomainObject.Predmet.ProtustrankaNazivFormated>
  <DomainObject.Predmet.ProtustrankaNazivFormatedOIB>
    <izvorni_sadrzaj>KOŠANSKI, do.o., OIB 89009865451</izvorni_sadrzaj>
    <derivirana_varijabla naziv="DomainObject.Predmet.ProtustrankaNazivFormatedOIB_1">KOŠANSKI, do.o., OIB 89009865451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KOŠANSKI, do.o. zastupanog po punomoćniku Vjeran Košanski</item>
    </izvorni_sadrzaj>
    <derivirana_varijabla naziv="DomainObject.Predmet.ProtuStrankaListFormated_1">
      <item>KOŠANSKI, do.o. zastupanog po punomoćniku Vjeran Košanski</item>
    </derivirana_varijabla>
  </DomainObject.Predmet.ProtuStrankaListFormated>
  <DomainObject.Predmet.ProtuStrankaListFormatedOIB>
    <izvorni_sadrzaj>
      <item>KOŠANSKI, do.o., OIB 89009865451 zastupanog po punomoćniku Vjeran Košanski</item>
    </izvorni_sadrzaj>
    <derivirana_varijabla naziv="DomainObject.Predmet.ProtuStrankaListFormatedOIB_1">
      <item>KOŠANSKI, do.o., OIB 89009865451 zastupanog po punomoćniku Vjeran Košanski</item>
    </derivirana_varijabla>
  </DomainObject.Predmet.ProtuStrankaListFormatedOIB>
  <DomainObject.Predmet.ProtuStrankaListFormatedWithAdress>
    <izvorni_sadrzaj>
      <item>KOŠANSKI, do.o., Novaki 48, 10342 Dubrava zastupanog po punomoćniku Vjeran Košanski</item>
    </izvorni_sadrzaj>
    <derivirana_varijabla naziv="DomainObject.Predmet.ProtuStrankaListFormatedWithAdress_1">
      <item>KOŠANSKI, do.o., Novaki 48, 10342 Dubrava zastupanog po punomoćniku Vjeran Košanski</item>
    </derivirana_varijabla>
  </DomainObject.Predmet.ProtuStrankaListFormatedWithAdress>
  <DomainObject.Predmet.ProtuStrankaListFormatedWithAdressOIB>
    <izvorni_sadrzaj>
      <item>KOŠANSKI, do.o., OIB 89009865451, Novaki 48, 10342 Dubrava zastupanog po punomoćniku Vjeran Košanski</item>
    </izvorni_sadrzaj>
    <derivirana_varijabla naziv="DomainObject.Predmet.ProtuStrankaListFormatedWithAdressOIB_1">
      <item>KOŠANSKI, do.o., OIB 89009865451, Novaki 48, 10342 Dubrava zastupanog po punomoćniku Vjeran Košanski</item>
    </derivirana_varijabla>
  </DomainObject.Predmet.ProtuStrankaListFormatedWithAdressOIB>
  <DomainObject.Predmet.ProtuStrankaListNazivFormated>
    <izvorni_sadrzaj>
      <item>KOŠANSKI, do.o.</item>
    </izvorni_sadrzaj>
    <derivirana_varijabla naziv="DomainObject.Predmet.ProtuStrankaListNazivFormated_1">
      <item>KOŠANSKI, do.o.</item>
    </derivirana_varijabla>
  </DomainObject.Predmet.ProtuStrankaListNazivFormated>
  <DomainObject.Predmet.ProtuStrankaListNazivFormatedOIB>
    <izvorni_sadrzaj>
      <item>KOŠANSKI, do.o., OIB 89009865451</item>
    </izvorni_sadrzaj>
    <derivirana_varijabla naziv="DomainObject.Predmet.ProtuStrankaListNazivFormatedOIB_1">
      <item>KOŠANSKI, do.o., OIB 89009865451</item>
    </derivirana_varijabla>
  </DomainObject.Predmet.ProtuStrankaListNazivFormatedOIB>
  <DomainObject.Predmet.OstaliListFormated>
    <izvorni_sadrzaj>
      <item>Vjeran Košanski punomoćnik sudionika u postupku KOŠANSKI, do.o.</item>
    </izvorni_sadrzaj>
    <derivirana_varijabla naziv="DomainObject.Predmet.OstaliListFormated_1">
      <item>Vjeran Košanski punomoćnik sudionika u postupku KOŠANSKI, do.o.</item>
    </derivirana_varijabla>
  </DomainObject.Predmet.OstaliListFormated>
  <DomainObject.Predmet.OstaliListFormatedOIB>
    <izvorni_sadrzaj>
      <item>Vjeran Košanski, OIB 43041997119 punomoćnik sudionika u postupku KOŠANSKI, do.o.</item>
    </izvorni_sadrzaj>
    <derivirana_varijabla naziv="DomainObject.Predmet.OstaliListFormatedOIB_1">
      <item>Vjeran Košanski, OIB 43041997119 punomoćnik sudionika u postupku KOŠANSKI, do.o.</item>
    </derivirana_varijabla>
  </DomainObject.Predmet.OstaliListFormatedOIB>
  <DomainObject.Predmet.OstaliListFormatedWithAdress>
    <izvorni_sadrzaj>
      <item>Vjeran Košanski, Dubrava, Novaki 48, 10000 Zagreb punomoćnik sudionika u postupku KOŠANSKI, do.o.</item>
    </izvorni_sadrzaj>
    <derivirana_varijabla naziv="DomainObject.Predmet.OstaliListFormatedWithAdress_1">
      <item>Vjeran Košanski, Dubrava, Novaki 48, 10000 Zagreb punomoćnik sudionika u postupku KOŠANSKI, do.o.</item>
    </derivirana_varijabla>
  </DomainObject.Predmet.OstaliListFormatedWithAdress>
  <DomainObject.Predmet.OstaliListFormatedWithAdressOIB>
    <izvorni_sadrzaj>
      <item>Vjeran Košanski, OIB 43041997119, Dubrava, Novaki 48, 10000 Zagreb punomoćnik sudionika u postupku KOŠANSKI, do.o.</item>
    </izvorni_sadrzaj>
    <derivirana_varijabla naziv="DomainObject.Predmet.OstaliListFormatedWithAdressOIB_1">
      <item>Vjeran Košanski, OIB 43041997119, Dubrava, Novaki 48, 10000 Zagreb punomoćnik sudionika u postupku KOŠANSKI, do.o.</item>
    </derivirana_varijabla>
  </DomainObject.Predmet.OstaliListFormatedWithAdressOIB>
  <DomainObject.Predmet.OstaliListNazivFormated>
    <izvorni_sadrzaj>
      <item>Vjeran Košanski</item>
    </izvorni_sadrzaj>
    <derivirana_varijabla naziv="DomainObject.Predmet.OstaliListNazivFormated_1">
      <item>Vjeran Košanski</item>
    </derivirana_varijabla>
  </DomainObject.Predmet.OstaliListNazivFormated>
  <DomainObject.Predmet.OstaliListNazivFormatedOIB>
    <izvorni_sadrzaj>
      <item>Vjeran Košanski, OIB 43041997119</item>
    </izvorni_sadrzaj>
    <derivirana_varijabla naziv="DomainObject.Predmet.OstaliListNazivFormatedOIB_1">
      <item>Vjeran Košanski, OIB 43041997119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KOŠANSKI, do.o.</izvorni_sadrzaj>
    <derivirana_varijabla naziv="DomainObject.Predmet.ProtustrankaIDrugi_1">KOŠANSKI, do.o.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KOŠANSKI, do.o., OIB 89009865451, Novaki 48, 10342 Dubrava</izvorni_sadrzaj>
    <derivirana_varijabla naziv="DomainObject.Predmet.ProtustrankaIDrugiAdressOIB_1">KOŠANSKI, do.o., OIB 89009865451, Novaki 48,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KOŠANSKI, do.o.</item>
      <item>FINA Regionalni centar Zagreb</item>
      <item>Vjeran Košanski</item>
    </izvorni_sadrzaj>
    <derivirana_varijabla naziv="DomainObject.Predmet.SudioniciListNaziv_1">
      <item>KOŠANSKI, do.o.</item>
      <item>FINA Regionalni centar Zagreb</item>
      <item>Vjeran Košanski</item>
    </derivirana_varijabla>
  </DomainObject.Predmet.SudioniciListNaziv>
  <DomainObject.Predmet.SudioniciListAdressOIB>
    <izvorni_sadrzaj>
      <item>KOŠANSKI, do.o., OIB 89009865451, Novaki 48,10342 Dubrava</item>
      <item>FINA Regionalni centar Zagreb, OIB 85821130368, Trg svibanjskih žrtava 1995.br 1,10000 Zagreb</item>
      <item>Vjeran Košanski, OIB 43041997119, Dubrava, Novaki 48,10000 Zagreb</item>
    </izvorni_sadrzaj>
    <derivirana_varijabla naziv="DomainObject.Predmet.SudioniciListAdressOIB_1">
      <item>KOŠANSKI, do.o., OIB 89009865451, Novaki 48,10342 Dubrava</item>
      <item>FINA Regionalni centar Zagreb, OIB 85821130368, Trg svibanjskih žrtava 1995.br 1,10000 Zagreb</item>
      <item>Vjeran Košanski, OIB 43041997119, Dubrava, Novaki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89009865451</item>
      <item>, OIB 85821130368</item>
      <item>, OIB 43041997119</item>
    </izvorni_sadrzaj>
    <derivirana_varijabla naziv="DomainObject.Predmet.SudioniciListNazivOIB_1">
      <item>, OIB 89009865451</item>
      <item>, OIB 85821130368</item>
      <item>, OIB 43041997119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1293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2016-02-17T09:27:00Z</dcterms:created>
  <dc:creator>ilukac</dc:creator>
  <cp:lastModifiedBy>Ksenija Nol</cp:lastModifiedBy>
  <cp:lastPrinted>2016-02-17T09:24:00Z</cp:lastPrinted>
  <dcterms:modified xmlns:xsi="http://www.w3.org/2001/XMLSchema-instance" xsi:type="dcterms:W3CDTF">2016-02-18T08:30:00Z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