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ba908" w14:paraId="0bba908" w:rsidRDefault="00EB22C2" w:rsidP="00EB22C2" w:rsidR="006824C4">
      <w:pPr>
        <w:jc w:val="right"/>
        <w15:collapsed w:val="false"/>
      </w:pPr>
      <w:bookmarkStart w:name="_GoBack" w:id="0"/>
      <w:bookmarkEnd w:id="0"/>
      <w:r>
        <w:t xml:space="preserve">36. </w:t>
      </w:r>
      <w:proofErr w:type="spellStart"/>
      <w:r w:rsidR="00353268">
        <w:t>Sp</w:t>
      </w:r>
      <w:proofErr w:type="spellEnd"/>
      <w:r>
        <w:t>-</w:t>
      </w:r>
      <w:r w:rsidR="00A75A7E">
        <w:t>1913/19-2</w:t>
      </w:r>
      <w:r w:rsidR="000213A6">
        <w:t xml:space="preserve"> </w:t>
      </w:r>
    </w:p>
    <w:p w:rsidRDefault="00111AA3" w:rsidP="00A44AC8" w:rsidR="003E0128" w:rsidRPr="00A374D8">
      <w:pPr>
        <w:tabs>
          <w:tab w:pos="8339" w:val="left"/>
        </w:tabs>
        <w:rPr>
          <w:sz w:val="22"/>
          <w:szCs w:val="22"/>
        </w:rPr>
      </w:pPr>
      <w:r w:rsidRPr="00A374D8">
        <w:rPr>
          <w:sz w:val="22"/>
          <w:szCs w:val="22"/>
        </w:rPr>
        <w:t xml:space="preserve"> </w:t>
      </w:r>
      <w:r w:rsidR="00F2124E">
        <w:rPr>
          <w:sz w:val="22"/>
          <w:szCs w:val="22"/>
        </w:rPr>
        <w:t>Republika Hrvatska</w:t>
      </w:r>
      <w:r w:rsidRPr="00A374D8">
        <w:rPr>
          <w:sz w:val="22"/>
          <w:szCs w:val="22"/>
        </w:rPr>
        <w:t xml:space="preserve">                                                                                       </w:t>
      </w:r>
    </w:p>
    <w:p w:rsidRDefault="003E0128" w:rsidP="008F7288" w:rsidR="006C1577" w:rsidRPr="00F2124E">
      <w:r w:rsidRPr="00F2124E">
        <w:rPr>
          <w:sz w:val="22"/>
          <w:szCs w:val="22"/>
        </w:rPr>
        <w:t xml:space="preserve"> </w:t>
      </w:r>
      <w:r w:rsidR="00F2124E" w:rsidRPr="00F2124E">
        <w:rPr>
          <w:sz w:val="22"/>
          <w:szCs w:val="22"/>
        </w:rPr>
        <w:t>Općinski sud u Osijeku</w:t>
      </w:r>
    </w:p>
    <w:p w:rsidRDefault="003E0128" w:rsidP="008F7288" w:rsidR="006C1577" w:rsidRPr="00A44AC8">
      <w:r w:rsidRPr="00A44AC8">
        <w:t xml:space="preserve"> </w:t>
      </w:r>
      <w:r w:rsidR="005F1D54" w:rsidRPr="00A44AC8">
        <w:t>Europska avenija</w:t>
      </w:r>
      <w:r w:rsidR="006C1577" w:rsidRPr="00A44AC8">
        <w:t xml:space="preserve"> 7</w:t>
      </w:r>
    </w:p>
    <w:p w:rsidRDefault="003E0128" w:rsidP="00D03E75" w:rsidR="00D03E75">
      <w:pPr>
        <w:tabs>
          <w:tab w:pos="8339" w:val="left"/>
        </w:tabs>
      </w:pPr>
      <w:r w:rsidRPr="00A44AC8">
        <w:t xml:space="preserve"> </w:t>
      </w:r>
      <w:r w:rsidR="006C1577" w:rsidRPr="00A44AC8">
        <w:t xml:space="preserve">31000 </w:t>
      </w:r>
      <w:r w:rsidR="00EB22C2">
        <w:t>Osijek</w:t>
      </w:r>
    </w:p>
    <w:p w:rsidRDefault="00D03E75" w:rsidP="00D03E75" w:rsidR="00D03E75">
      <w:pPr>
        <w:tabs>
          <w:tab w:pos="8339" w:val="left"/>
        </w:tabs>
      </w:pPr>
    </w:p>
    <w:p w:rsidRDefault="00D03E75" w:rsidP="00D03E75" w:rsidR="00D03E75">
      <w:pPr>
        <w:tabs>
          <w:tab w:pos="8339" w:val="left"/>
        </w:tabs>
      </w:pPr>
    </w:p>
    <w:p w:rsidRDefault="00353268" w:rsidP="008B0F0B" w:rsidR="008B0F0B">
      <w:pPr>
        <w:tabs>
          <w:tab w:pos="8339" w:val="left"/>
        </w:tabs>
        <w:jc w:val="center"/>
      </w:pPr>
      <w:r>
        <w:t xml:space="preserve"> </w:t>
      </w:r>
    </w:p>
    <w:p w:rsidRDefault="008B0F0B" w:rsidP="008B0F0B" w:rsidR="008B0F0B">
      <w:pPr>
        <w:tabs>
          <w:tab w:pos="8339" w:val="left"/>
        </w:tabs>
        <w:jc w:val="center"/>
      </w:pPr>
    </w:p>
    <w:p w:rsidRDefault="00353268" w:rsidP="008B0F0B" w:rsidR="008B0F0B">
      <w:pPr>
        <w:tabs>
          <w:tab w:pos="8339" w:val="left"/>
        </w:tabs>
        <w:jc w:val="right"/>
      </w:pPr>
      <w:r>
        <w:t xml:space="preserve"> </w:t>
      </w:r>
    </w:p>
    <w:p w:rsidRDefault="008B0F0B" w:rsidP="008B0F0B" w:rsidR="008B0F0B">
      <w:pPr>
        <w:tabs>
          <w:tab w:pos="8339" w:val="left"/>
        </w:tabs>
        <w:jc w:val="right"/>
      </w:pPr>
    </w:p>
    <w:p w:rsidRDefault="008B0F0B" w:rsidP="00353268" w:rsidR="008B0F0B">
      <w:pPr>
        <w:jc w:val="both"/>
      </w:pPr>
      <w:r>
        <w:tab/>
      </w:r>
      <w:r w:rsidR="00353268">
        <w:t xml:space="preserve">Općinski sud u Osijeku, po sudskom savjetniku Marijanu </w:t>
      </w:r>
      <w:proofErr w:type="spellStart"/>
      <w:r w:rsidR="00353268">
        <w:t>Šakoti</w:t>
      </w:r>
      <w:proofErr w:type="spellEnd"/>
      <w:r w:rsidR="00353268">
        <w:t>, u jednostavnom postupku stečaja nad imovinom potrošača</w:t>
      </w:r>
      <w:r w:rsidR="00A75A7E">
        <w:t xml:space="preserve"> Ane </w:t>
      </w:r>
      <w:proofErr w:type="spellStart"/>
      <w:r w:rsidR="00A75A7E">
        <w:t>Raspopović</w:t>
      </w:r>
      <w:proofErr w:type="spellEnd"/>
      <w:r w:rsidR="00A75A7E">
        <w:t xml:space="preserve"> iz Osijeka, </w:t>
      </w:r>
      <w:proofErr w:type="spellStart"/>
      <w:r w:rsidR="00A75A7E">
        <w:t>Sjenjak</w:t>
      </w:r>
      <w:proofErr w:type="spellEnd"/>
      <w:r w:rsidR="00A75A7E">
        <w:t xml:space="preserve"> 1, OIB: 19877621675, </w:t>
      </w:r>
      <w:r w:rsidR="00105BDE">
        <w:t>o</w:t>
      </w:r>
      <w:r w:rsidR="00353268">
        <w:t xml:space="preserve">dlučujući o prijedlogu </w:t>
      </w:r>
      <w:r w:rsidR="00BC11BA">
        <w:t>Financijske agencije (</w:t>
      </w:r>
      <w:r w:rsidR="00353268">
        <w:t>FINA</w:t>
      </w:r>
      <w:r w:rsidR="00BC11BA">
        <w:t>)</w:t>
      </w:r>
      <w:r w:rsidR="00353268">
        <w:t xml:space="preserve"> za provedbu jednostavnog postupka stečaja nad imovinom potrošača, objavljuje</w:t>
      </w:r>
    </w:p>
    <w:p w:rsidRDefault="00353268" w:rsidP="00353268" w:rsidR="00353268">
      <w:pPr>
        <w:jc w:val="both"/>
      </w:pPr>
    </w:p>
    <w:p w:rsidRDefault="008B0F0B" w:rsidP="008B0F0B" w:rsidR="008B0F0B">
      <w:pPr>
        <w:jc w:val="both"/>
      </w:pPr>
    </w:p>
    <w:p w:rsidRDefault="008B0F0B" w:rsidP="008B0F0B" w:rsidR="008B0F0B">
      <w:pPr>
        <w:jc w:val="center"/>
      </w:pPr>
      <w:r>
        <w:t>O G L A S</w:t>
      </w:r>
    </w:p>
    <w:p w:rsidRDefault="00FD1AF3" w:rsidP="008B0F0B" w:rsidR="00FD1AF3">
      <w:pPr>
        <w:jc w:val="center"/>
      </w:pPr>
    </w:p>
    <w:p w:rsidRDefault="008B0F0B" w:rsidP="008B0F0B" w:rsidR="008B0F0B">
      <w:pPr>
        <w:jc w:val="center"/>
      </w:pPr>
    </w:p>
    <w:p w:rsidRDefault="00353268" w:rsidP="00FD1AF3" w:rsidR="00353268">
      <w:pPr>
        <w:jc w:val="both"/>
      </w:pPr>
      <w:r>
        <w:t xml:space="preserve"> </w:t>
      </w:r>
      <w:r>
        <w:tab/>
        <w:t xml:space="preserve">1. Financijska agencija je </w:t>
      </w:r>
      <w:r w:rsidR="002D34CA">
        <w:t>21</w:t>
      </w:r>
      <w:r w:rsidR="00A77D66">
        <w:t xml:space="preserve">. ožujka </w:t>
      </w:r>
      <w:r>
        <w:t xml:space="preserve">ovom sudu podnijela prijedlog za provedbu jednostavnog postupka stečaja nad imovinom </w:t>
      </w:r>
      <w:r w:rsidR="00A75A7E" w:rsidRPr="00A75A7E">
        <w:t xml:space="preserve">Ane </w:t>
      </w:r>
      <w:proofErr w:type="spellStart"/>
      <w:r w:rsidR="00A75A7E" w:rsidRPr="00A75A7E">
        <w:t>Raspopović</w:t>
      </w:r>
      <w:proofErr w:type="spellEnd"/>
      <w:r w:rsidR="00A75A7E" w:rsidRPr="00A75A7E">
        <w:t xml:space="preserve"> iz Osijeka, </w:t>
      </w:r>
      <w:proofErr w:type="spellStart"/>
      <w:r w:rsidR="00A75A7E" w:rsidRPr="00A75A7E">
        <w:t>Sjenjak</w:t>
      </w:r>
      <w:proofErr w:type="spellEnd"/>
      <w:r w:rsidR="00A75A7E" w:rsidRPr="00A75A7E">
        <w:t xml:space="preserve"> 1, OIB: 19877621675</w:t>
      </w:r>
      <w:r w:rsidR="00A75A7E">
        <w:t>.</w:t>
      </w:r>
      <w:r w:rsidR="000213A6">
        <w:t xml:space="preserve"> </w:t>
      </w:r>
    </w:p>
    <w:p w:rsidRDefault="00353268" w:rsidP="008B0F0B" w:rsidR="00353268"/>
    <w:p w:rsidRDefault="00353268" w:rsidP="00054997" w:rsidR="00353268">
      <w:pPr>
        <w:jc w:val="both"/>
      </w:pPr>
      <w:r>
        <w:tab/>
        <w:t>2. Potrošač</w:t>
      </w:r>
      <w:r w:rsidR="00105BDE">
        <w:t xml:space="preserve"> </w:t>
      </w:r>
      <w:r w:rsidR="00A75A7E" w:rsidRPr="00A75A7E">
        <w:t>An</w:t>
      </w:r>
      <w:r w:rsidR="00A75A7E">
        <w:t>a</w:t>
      </w:r>
      <w:r w:rsidR="00A75A7E" w:rsidRPr="00A75A7E">
        <w:t xml:space="preserve"> </w:t>
      </w:r>
      <w:proofErr w:type="spellStart"/>
      <w:r w:rsidR="00A75A7E" w:rsidRPr="00A75A7E">
        <w:t>Raspopović</w:t>
      </w:r>
      <w:proofErr w:type="spellEnd"/>
      <w:r w:rsidR="00A75A7E" w:rsidRPr="00A75A7E">
        <w:t xml:space="preserve"> iz Osijeka, </w:t>
      </w:r>
      <w:proofErr w:type="spellStart"/>
      <w:r w:rsidR="00A75A7E" w:rsidRPr="00A75A7E">
        <w:t>Sjenjak</w:t>
      </w:r>
      <w:proofErr w:type="spellEnd"/>
      <w:r w:rsidR="00A75A7E" w:rsidRPr="00A75A7E">
        <w:t xml:space="preserve"> 1, OIB: 19877621675</w:t>
      </w:r>
      <w:r w:rsidR="00A75A7E">
        <w:t>,</w:t>
      </w:r>
      <w:r w:rsidR="002D34CA">
        <w:t xml:space="preserve"> </w:t>
      </w:r>
      <w:r w:rsidR="00B3009A">
        <w:t>nije dostavi</w:t>
      </w:r>
      <w:r w:rsidR="007003E0">
        <w:t>o</w:t>
      </w:r>
      <w:r w:rsidR="00B3009A">
        <w:t xml:space="preserve"> očitovanje u roku od 15 dana od dana dostave poziva niti je dostav</w:t>
      </w:r>
      <w:r w:rsidR="007003E0">
        <w:t>o</w:t>
      </w:r>
      <w:r w:rsidR="00B3009A">
        <w:t xml:space="preserve"> popis imovine</w:t>
      </w:r>
      <w:r w:rsidR="00667962">
        <w:t xml:space="preserve"> pa se smatra da je suglas</w:t>
      </w:r>
      <w:r w:rsidR="002D34CA">
        <w:t>a</w:t>
      </w:r>
      <w:r w:rsidR="007003E0">
        <w:t>n</w:t>
      </w:r>
      <w:r w:rsidR="00667962">
        <w:t xml:space="preserve"> da se može provesti jednostavni postupak stečaja potrošača (članak 79. c st. 2. Zakona o stečaju potrošača (NN </w:t>
      </w:r>
      <w:r w:rsidR="00054997" w:rsidRPr="00054997">
        <w:t>100/15</w:t>
      </w:r>
      <w:r w:rsidR="00BC11BA">
        <w:t>.</w:t>
      </w:r>
      <w:r w:rsidR="00054997">
        <w:t xml:space="preserve"> i</w:t>
      </w:r>
      <w:r w:rsidR="00054997" w:rsidRPr="00054997">
        <w:t xml:space="preserve"> 67/18</w:t>
      </w:r>
      <w:r w:rsidR="00054997">
        <w:t>.</w:t>
      </w:r>
      <w:r w:rsidR="00667962">
        <w:t xml:space="preserve">  - u nastavku teksta: ZSP) i da nema imovine iz koje se mogu namirivati nje</w:t>
      </w:r>
      <w:r w:rsidR="007003E0">
        <w:t>govi</w:t>
      </w:r>
      <w:r w:rsidR="00667962">
        <w:t xml:space="preserve"> vjerovnici  (čl. 79. c st. 3. ZSP-a). </w:t>
      </w:r>
    </w:p>
    <w:p w:rsidRDefault="00353268" w:rsidP="008B0F0B" w:rsidR="00353268"/>
    <w:p w:rsidRDefault="00353268" w:rsidP="00FD1AF3" w:rsidR="008B0F0B">
      <w:pPr>
        <w:jc w:val="both"/>
      </w:pPr>
      <w:r>
        <w:tab/>
        <w:t xml:space="preserve">3. 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   </w:t>
      </w:r>
    </w:p>
    <w:p w:rsidRDefault="00353268" w:rsidP="008B0F0B" w:rsidR="00353268"/>
    <w:p w:rsidRDefault="004D08B7" w:rsidP="004D08B7" w:rsidR="004D08B7">
      <w:pPr>
        <w:tabs>
          <w:tab w:pos="8339" w:val="left"/>
        </w:tabs>
        <w:jc w:val="both"/>
      </w:pPr>
    </w:p>
    <w:p w:rsidRDefault="004D08B7" w:rsidP="004D08B7" w:rsidR="004D08B7">
      <w:pPr>
        <w:tabs>
          <w:tab w:pos="8339" w:val="left"/>
        </w:tabs>
        <w:jc w:val="center"/>
        <w:rPr>
          <w:b/>
        </w:rPr>
      </w:pPr>
      <w:r>
        <w:t>U Osijeku</w:t>
      </w:r>
      <w:r w:rsidR="00136916">
        <w:t xml:space="preserve"> </w:t>
      </w:r>
      <w:r w:rsidR="007003E0">
        <w:t>25</w:t>
      </w:r>
      <w:r w:rsidR="00A77D66">
        <w:t>. travnja 2019.</w:t>
      </w:r>
      <w:r w:rsidR="00353268">
        <w:t xml:space="preserve"> </w:t>
      </w:r>
    </w:p>
    <w:p w:rsidRDefault="00F30678" w:rsidP="00F30678" w:rsidR="00F30678" w:rsidRPr="00F30678"/>
    <w:p w:rsidRDefault="00353268" w:rsidP="00F30678" w:rsidR="00F30678">
      <w:pPr>
        <w:ind w:left="5672"/>
        <w:jc w:val="center"/>
      </w:pPr>
      <w:r>
        <w:t xml:space="preserve">       </w:t>
      </w:r>
      <w:r w:rsidR="00F30678">
        <w:t>SUDSKI SAVJETNIK</w:t>
      </w:r>
    </w:p>
    <w:p w:rsidRDefault="00F30678" w:rsidP="00F30678" w:rsidR="00F30678">
      <w:pPr>
        <w:ind w:left="5672"/>
        <w:jc w:val="center"/>
      </w:pPr>
      <w:r>
        <w:t xml:space="preserve">         </w:t>
      </w:r>
      <w:r w:rsidR="00FD1AF3">
        <w:t xml:space="preserve">Marijan </w:t>
      </w:r>
      <w:proofErr w:type="spellStart"/>
      <w:r w:rsidR="00FD1AF3">
        <w:t>Šakota</w:t>
      </w:r>
      <w:proofErr w:type="spellEnd"/>
      <w:r w:rsidR="00353268">
        <w:t xml:space="preserve"> </w:t>
      </w:r>
    </w:p>
    <w:p w:rsidRDefault="00353268" w:rsidP="00136916" w:rsidR="00136916" w:rsidRPr="00136916">
      <w:pPr>
        <w:ind w:left="360"/>
        <w:rPr>
          <w:sz w:val="20"/>
          <w:szCs w:val="20"/>
        </w:rPr>
      </w:pPr>
      <w:r>
        <w:t xml:space="preserve"> </w:t>
      </w:r>
    </w:p>
    <w:p w:rsidRDefault="00C50991" w:rsidR="00C50991"/>
    <w:p w:rsidRDefault="004F7535" w:rsidP="00C50991" w:rsidR="00DF03F9" w:rsidRPr="00A44AC8">
      <w:pPr>
        <w:tabs>
          <w:tab w:pos="5400" w:val="left"/>
        </w:tabs>
        <w:ind w:left="720"/>
      </w:pPr>
      <w:r>
        <w:t xml:space="preserve"> </w:t>
      </w:r>
    </w:p>
    <w:p w:rsidRDefault="00136916" w:rsidP="00EB22C2" w:rsidR="00915A69" w:rsidRPr="00B75CE4">
      <w:pPr>
        <w:ind w:left="4963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915A69" w:rsidRPr="00B75CE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2300C"/>
    <w:multiLevelType w:val="hybridMultilevel"/>
    <w:tmpl w:val="C0E235BA"/>
    <w:lvl w:tplc="2DE4FDD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20C55A0"/>
    <w:multiLevelType w:val="singleLevel"/>
    <w:tmpl w:val="5A16937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301E29E2"/>
    <w:multiLevelType w:val="hybridMultilevel"/>
    <w:tmpl w:val="97147936"/>
    <w:lvl w:tplc="C18EFDB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C434AE"/>
    <w:multiLevelType w:val="hybridMultilevel"/>
    <w:tmpl w:val="33CEB6A0"/>
    <w:lvl w:tplc="89226D6C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2CC5458"/>
    <w:multiLevelType w:val="hybridMultilevel"/>
    <w:tmpl w:val="8464884A"/>
    <w:lvl w:tplc="E08CD73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735ABA3A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D2E40F84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A286761E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EBA84AC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160E68CC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B7DC169C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5C27870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EDDA5420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C9C45D4"/>
    <w:multiLevelType w:val="hybridMultilevel"/>
    <w:tmpl w:val="339A0C96"/>
    <w:lvl w:tplc="D8945CCA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D7C5FE1"/>
    <w:multiLevelType w:val="hybridMultilevel"/>
    <w:tmpl w:val="E1749ABE"/>
    <w:lvl w:tplc="9CE8E3AA" w:ilvl="0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AF94667C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hAnsi="Courier New" w:ascii="Courier New" w:hint="default"/>
      </w:rPr>
    </w:lvl>
    <w:lvl w:tentative="true" w:tplc="20D04AF8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A4ACFAB6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CF0EF8A4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hAnsi="Courier New" w:ascii="Courier New" w:hint="default"/>
      </w:rPr>
    </w:lvl>
    <w:lvl w:tentative="true" w:tplc="76122548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C224687E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36E2D03C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hAnsi="Courier New" w:ascii="Courier New" w:hint="default"/>
      </w:rPr>
    </w:lvl>
    <w:lvl w:tentative="true" w:tplc="0920865C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7">
    <w:nsid w:val="500F1D06"/>
    <w:multiLevelType w:val="hybridMultilevel"/>
    <w:tmpl w:val="3E885732"/>
    <w:lvl w:tplc="EE18A0E0" w:ilvl="0">
      <w:start w:val="3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7046B77"/>
    <w:multiLevelType w:val="hybridMultilevel"/>
    <w:tmpl w:val="7D128462"/>
    <w:lvl w:tplc="A15603AE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FF62CF7"/>
    <w:multiLevelType w:val="hybridMultilevel"/>
    <w:tmpl w:val="9514B170"/>
    <w:lvl w:tplc="511E863E"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1F4795C"/>
    <w:multiLevelType w:val="hybridMultilevel"/>
    <w:tmpl w:val="58F0660A"/>
    <w:lvl w:tplc="1D0CBF72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1A8815CC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70E459C4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C848B10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7AF22E82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BAC6B636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C368018C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90CA119A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7EBC5C50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73694E7D"/>
    <w:multiLevelType w:val="singleLevel"/>
    <w:tmpl w:val="CB948BB0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4E256D1"/>
    <w:multiLevelType w:val="hybridMultilevel"/>
    <w:tmpl w:val="8F460D92"/>
    <w:lvl w:tplc="78245DD0" w:ilvl="0">
      <w:start w:val="36"/>
      <w:numFmt w:val="bullet"/>
      <w:lvlText w:val="-"/>
      <w:lvlJc w:val="left"/>
      <w:pPr>
        <w:ind w:hanging="360" w:left="87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108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115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123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130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37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4460"/>
      </w:pPr>
      <w:rPr>
        <w:rFonts w:hAnsi="Wingdings" w:ascii="Wingdings" w:hint="default"/>
      </w:rPr>
    </w:lvl>
  </w:abstractNum>
  <w:abstractNum w:abstractNumId="13">
    <w:nsid w:val="75482CCF"/>
    <w:multiLevelType w:val="singleLevel"/>
    <w:tmpl w:val="9D648E32"/>
    <w:lvl w:ilvl="0">
      <w:start w:val="2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hint="default"/>
      </w:rPr>
    </w:lvl>
  </w:abstractNum>
  <w:abstractNum w:abstractNumId="14">
    <w:nsid w:val="7C5B0B06"/>
    <w:multiLevelType w:val="hybridMultilevel"/>
    <w:tmpl w:val="6646F5D8"/>
    <w:lvl w:tplc="0284FC3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6A6E790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7D56AD80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92D8154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E020D19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21203F82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EB4EBE7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8808FB6C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AB201F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4"/>
  </w:num>
  <w:num w:numId="5">
    <w:abstractNumId w:val="13"/>
  </w:num>
  <w:num w:numId="6">
    <w:abstractNumId w:val="1"/>
  </w:num>
  <w:num w:numId="7">
    <w:abstractNumId w:val="11"/>
  </w:num>
  <w:num w:numId="8">
    <w:abstractNumId w:val="0"/>
  </w:num>
  <w:num w:numId="9">
    <w:abstractNumId w:val="7"/>
  </w:num>
  <w:num w:numId="10">
    <w:abstractNumId w:val="2"/>
  </w:num>
  <w:num w:numId="11">
    <w:abstractNumId w:val="9"/>
  </w:num>
  <w:num w:numId="12">
    <w:abstractNumId w:val="8"/>
  </w:num>
  <w:num w:numId="13">
    <w:abstractNumId w:val="5"/>
  </w:num>
  <w:num w:numId="14">
    <w:abstractNumId w:val="12"/>
  </w:num>
  <w:num w:numId="1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09B"/>
    <w:rsid w:val="00001FB2"/>
    <w:rsid w:val="00002424"/>
    <w:rsid w:val="0000250F"/>
    <w:rsid w:val="0000620A"/>
    <w:rsid w:val="0000687F"/>
    <w:rsid w:val="00014713"/>
    <w:rsid w:val="00016E3A"/>
    <w:rsid w:val="000213A6"/>
    <w:rsid w:val="00022703"/>
    <w:rsid w:val="00024767"/>
    <w:rsid w:val="0002695D"/>
    <w:rsid w:val="00030746"/>
    <w:rsid w:val="0003291C"/>
    <w:rsid w:val="0003553A"/>
    <w:rsid w:val="00036766"/>
    <w:rsid w:val="00041567"/>
    <w:rsid w:val="00047C54"/>
    <w:rsid w:val="000516E9"/>
    <w:rsid w:val="00053B28"/>
    <w:rsid w:val="00054997"/>
    <w:rsid w:val="00060233"/>
    <w:rsid w:val="00071003"/>
    <w:rsid w:val="00073AE5"/>
    <w:rsid w:val="00073C5C"/>
    <w:rsid w:val="00076D60"/>
    <w:rsid w:val="000835F1"/>
    <w:rsid w:val="00083958"/>
    <w:rsid w:val="0009328D"/>
    <w:rsid w:val="00093F3C"/>
    <w:rsid w:val="000961E5"/>
    <w:rsid w:val="00096266"/>
    <w:rsid w:val="000A225D"/>
    <w:rsid w:val="000A2E9B"/>
    <w:rsid w:val="000C42FF"/>
    <w:rsid w:val="00105BDE"/>
    <w:rsid w:val="00110AAD"/>
    <w:rsid w:val="00111AA3"/>
    <w:rsid w:val="00112F00"/>
    <w:rsid w:val="0011483E"/>
    <w:rsid w:val="00114B85"/>
    <w:rsid w:val="001174DE"/>
    <w:rsid w:val="0012541D"/>
    <w:rsid w:val="00136429"/>
    <w:rsid w:val="00136916"/>
    <w:rsid w:val="00142B02"/>
    <w:rsid w:val="0015347F"/>
    <w:rsid w:val="00161D88"/>
    <w:rsid w:val="00163CEE"/>
    <w:rsid w:val="0016738B"/>
    <w:rsid w:val="0017018D"/>
    <w:rsid w:val="00171FB5"/>
    <w:rsid w:val="00177ABD"/>
    <w:rsid w:val="00182435"/>
    <w:rsid w:val="001835D2"/>
    <w:rsid w:val="00183A72"/>
    <w:rsid w:val="00184CB9"/>
    <w:rsid w:val="001858F5"/>
    <w:rsid w:val="00191E38"/>
    <w:rsid w:val="00194276"/>
    <w:rsid w:val="00197576"/>
    <w:rsid w:val="001B30CA"/>
    <w:rsid w:val="001B723A"/>
    <w:rsid w:val="001D36F1"/>
    <w:rsid w:val="001E0B4C"/>
    <w:rsid w:val="001E2706"/>
    <w:rsid w:val="001F109D"/>
    <w:rsid w:val="001F557C"/>
    <w:rsid w:val="00203B17"/>
    <w:rsid w:val="00203CFC"/>
    <w:rsid w:val="00206312"/>
    <w:rsid w:val="00215F03"/>
    <w:rsid w:val="002226FF"/>
    <w:rsid w:val="002307A3"/>
    <w:rsid w:val="00235BB3"/>
    <w:rsid w:val="002413FA"/>
    <w:rsid w:val="00245B2F"/>
    <w:rsid w:val="0024739B"/>
    <w:rsid w:val="00256298"/>
    <w:rsid w:val="002567A7"/>
    <w:rsid w:val="00257440"/>
    <w:rsid w:val="00260AD0"/>
    <w:rsid w:val="00260B8B"/>
    <w:rsid w:val="00260F92"/>
    <w:rsid w:val="0027277A"/>
    <w:rsid w:val="00281FF1"/>
    <w:rsid w:val="002963E9"/>
    <w:rsid w:val="00297D99"/>
    <w:rsid w:val="002A20DB"/>
    <w:rsid w:val="002A367C"/>
    <w:rsid w:val="002B1DEE"/>
    <w:rsid w:val="002C34A0"/>
    <w:rsid w:val="002D34CA"/>
    <w:rsid w:val="002D502F"/>
    <w:rsid w:val="002F06CF"/>
    <w:rsid w:val="002F4523"/>
    <w:rsid w:val="002F6622"/>
    <w:rsid w:val="0030009B"/>
    <w:rsid w:val="00300C7D"/>
    <w:rsid w:val="003052E8"/>
    <w:rsid w:val="003116B3"/>
    <w:rsid w:val="003218C0"/>
    <w:rsid w:val="003237BF"/>
    <w:rsid w:val="0033100A"/>
    <w:rsid w:val="00333676"/>
    <w:rsid w:val="00334D1B"/>
    <w:rsid w:val="003400A3"/>
    <w:rsid w:val="00340CAB"/>
    <w:rsid w:val="00343449"/>
    <w:rsid w:val="00353268"/>
    <w:rsid w:val="003543BF"/>
    <w:rsid w:val="003609D8"/>
    <w:rsid w:val="00361BDA"/>
    <w:rsid w:val="00363E88"/>
    <w:rsid w:val="00365C16"/>
    <w:rsid w:val="0036624F"/>
    <w:rsid w:val="0037188F"/>
    <w:rsid w:val="003742D7"/>
    <w:rsid w:val="00377595"/>
    <w:rsid w:val="003808FC"/>
    <w:rsid w:val="00385DEE"/>
    <w:rsid w:val="00386F6E"/>
    <w:rsid w:val="003927F4"/>
    <w:rsid w:val="0039495D"/>
    <w:rsid w:val="0039662E"/>
    <w:rsid w:val="003A2818"/>
    <w:rsid w:val="003A5B23"/>
    <w:rsid w:val="003B2C72"/>
    <w:rsid w:val="003B51DF"/>
    <w:rsid w:val="003B52F3"/>
    <w:rsid w:val="003B5E6F"/>
    <w:rsid w:val="003C0BA0"/>
    <w:rsid w:val="003C2C03"/>
    <w:rsid w:val="003C53B8"/>
    <w:rsid w:val="003D2704"/>
    <w:rsid w:val="003D415C"/>
    <w:rsid w:val="003D6A09"/>
    <w:rsid w:val="003E0128"/>
    <w:rsid w:val="003E0E82"/>
    <w:rsid w:val="003F3E33"/>
    <w:rsid w:val="003F54AD"/>
    <w:rsid w:val="003F7139"/>
    <w:rsid w:val="00401F84"/>
    <w:rsid w:val="0040566F"/>
    <w:rsid w:val="00413EA2"/>
    <w:rsid w:val="0041715B"/>
    <w:rsid w:val="0042283A"/>
    <w:rsid w:val="0044176B"/>
    <w:rsid w:val="0044614F"/>
    <w:rsid w:val="00451E84"/>
    <w:rsid w:val="00454B57"/>
    <w:rsid w:val="00456561"/>
    <w:rsid w:val="00464F21"/>
    <w:rsid w:val="00480EA8"/>
    <w:rsid w:val="00483BD1"/>
    <w:rsid w:val="00486BE4"/>
    <w:rsid w:val="00495428"/>
    <w:rsid w:val="0049586D"/>
    <w:rsid w:val="004A385D"/>
    <w:rsid w:val="004A5ADF"/>
    <w:rsid w:val="004B4F51"/>
    <w:rsid w:val="004C28BE"/>
    <w:rsid w:val="004D08B7"/>
    <w:rsid w:val="004D1AD4"/>
    <w:rsid w:val="004E0423"/>
    <w:rsid w:val="004F3271"/>
    <w:rsid w:val="004F6A29"/>
    <w:rsid w:val="004F7535"/>
    <w:rsid w:val="005039B6"/>
    <w:rsid w:val="00503AC7"/>
    <w:rsid w:val="00517B8F"/>
    <w:rsid w:val="0052298D"/>
    <w:rsid w:val="0053572C"/>
    <w:rsid w:val="005368C1"/>
    <w:rsid w:val="00542AAD"/>
    <w:rsid w:val="00547D71"/>
    <w:rsid w:val="005530D7"/>
    <w:rsid w:val="00556008"/>
    <w:rsid w:val="00557F1E"/>
    <w:rsid w:val="005757ED"/>
    <w:rsid w:val="0058038B"/>
    <w:rsid w:val="00583CB6"/>
    <w:rsid w:val="00583DE4"/>
    <w:rsid w:val="005973A0"/>
    <w:rsid w:val="005A152D"/>
    <w:rsid w:val="005A6E7E"/>
    <w:rsid w:val="005B0F58"/>
    <w:rsid w:val="005B2329"/>
    <w:rsid w:val="005C22CB"/>
    <w:rsid w:val="005C2423"/>
    <w:rsid w:val="005C29F0"/>
    <w:rsid w:val="005D50B6"/>
    <w:rsid w:val="005D67F1"/>
    <w:rsid w:val="005D778E"/>
    <w:rsid w:val="005E1507"/>
    <w:rsid w:val="005E5FC1"/>
    <w:rsid w:val="005E6118"/>
    <w:rsid w:val="005E7772"/>
    <w:rsid w:val="005F1D54"/>
    <w:rsid w:val="005F7A90"/>
    <w:rsid w:val="0060082B"/>
    <w:rsid w:val="00601759"/>
    <w:rsid w:val="00602110"/>
    <w:rsid w:val="00602A5B"/>
    <w:rsid w:val="00602F35"/>
    <w:rsid w:val="00605F05"/>
    <w:rsid w:val="00616F86"/>
    <w:rsid w:val="00623495"/>
    <w:rsid w:val="00630F41"/>
    <w:rsid w:val="00635F2A"/>
    <w:rsid w:val="00636117"/>
    <w:rsid w:val="006511C5"/>
    <w:rsid w:val="00653E4E"/>
    <w:rsid w:val="00664E57"/>
    <w:rsid w:val="00666603"/>
    <w:rsid w:val="00667962"/>
    <w:rsid w:val="00671A89"/>
    <w:rsid w:val="00675513"/>
    <w:rsid w:val="00677052"/>
    <w:rsid w:val="00677E84"/>
    <w:rsid w:val="006824C4"/>
    <w:rsid w:val="00686795"/>
    <w:rsid w:val="00687575"/>
    <w:rsid w:val="006A208C"/>
    <w:rsid w:val="006A6D24"/>
    <w:rsid w:val="006B2715"/>
    <w:rsid w:val="006B3B00"/>
    <w:rsid w:val="006B431D"/>
    <w:rsid w:val="006B62F0"/>
    <w:rsid w:val="006B6E93"/>
    <w:rsid w:val="006C1577"/>
    <w:rsid w:val="006C36C4"/>
    <w:rsid w:val="006C7AC3"/>
    <w:rsid w:val="006D1EDA"/>
    <w:rsid w:val="006D2F9A"/>
    <w:rsid w:val="006D5A6C"/>
    <w:rsid w:val="006E27BB"/>
    <w:rsid w:val="006E360B"/>
    <w:rsid w:val="006E3A18"/>
    <w:rsid w:val="006E6177"/>
    <w:rsid w:val="006F4DDF"/>
    <w:rsid w:val="006F5118"/>
    <w:rsid w:val="006F6F92"/>
    <w:rsid w:val="007003E0"/>
    <w:rsid w:val="00705DA2"/>
    <w:rsid w:val="00706714"/>
    <w:rsid w:val="00707BC5"/>
    <w:rsid w:val="00716A6C"/>
    <w:rsid w:val="0071750A"/>
    <w:rsid w:val="00720B28"/>
    <w:rsid w:val="00731511"/>
    <w:rsid w:val="0073215E"/>
    <w:rsid w:val="0074084B"/>
    <w:rsid w:val="0074169E"/>
    <w:rsid w:val="00744712"/>
    <w:rsid w:val="00746E9A"/>
    <w:rsid w:val="00747F1E"/>
    <w:rsid w:val="00761128"/>
    <w:rsid w:val="007612B8"/>
    <w:rsid w:val="00764FC2"/>
    <w:rsid w:val="0078258D"/>
    <w:rsid w:val="00782D44"/>
    <w:rsid w:val="00783A76"/>
    <w:rsid w:val="0078596E"/>
    <w:rsid w:val="00785A6A"/>
    <w:rsid w:val="007B2EA6"/>
    <w:rsid w:val="007B3D37"/>
    <w:rsid w:val="007B4BA9"/>
    <w:rsid w:val="007B7287"/>
    <w:rsid w:val="007B76E9"/>
    <w:rsid w:val="007C3085"/>
    <w:rsid w:val="007C3C2D"/>
    <w:rsid w:val="007C503E"/>
    <w:rsid w:val="007D2710"/>
    <w:rsid w:val="007D362A"/>
    <w:rsid w:val="007D39E8"/>
    <w:rsid w:val="007D3D14"/>
    <w:rsid w:val="007E1677"/>
    <w:rsid w:val="007E2867"/>
    <w:rsid w:val="007E386B"/>
    <w:rsid w:val="007E49CE"/>
    <w:rsid w:val="007E613F"/>
    <w:rsid w:val="007F1FBB"/>
    <w:rsid w:val="007F2013"/>
    <w:rsid w:val="00814FD1"/>
    <w:rsid w:val="00816843"/>
    <w:rsid w:val="00821D3F"/>
    <w:rsid w:val="008226B4"/>
    <w:rsid w:val="00823132"/>
    <w:rsid w:val="0082743B"/>
    <w:rsid w:val="00834AE3"/>
    <w:rsid w:val="00840067"/>
    <w:rsid w:val="00845718"/>
    <w:rsid w:val="00846D39"/>
    <w:rsid w:val="00866FB6"/>
    <w:rsid w:val="00872470"/>
    <w:rsid w:val="00881D02"/>
    <w:rsid w:val="008834C4"/>
    <w:rsid w:val="00883752"/>
    <w:rsid w:val="00885319"/>
    <w:rsid w:val="00887EFE"/>
    <w:rsid w:val="008913FB"/>
    <w:rsid w:val="008931E7"/>
    <w:rsid w:val="00894F3C"/>
    <w:rsid w:val="008A2E72"/>
    <w:rsid w:val="008A465B"/>
    <w:rsid w:val="008B0F0B"/>
    <w:rsid w:val="008B1A3A"/>
    <w:rsid w:val="008B45BC"/>
    <w:rsid w:val="008B4881"/>
    <w:rsid w:val="008D3C9F"/>
    <w:rsid w:val="008D46C5"/>
    <w:rsid w:val="008D7F41"/>
    <w:rsid w:val="008E0279"/>
    <w:rsid w:val="008F0A56"/>
    <w:rsid w:val="008F1F27"/>
    <w:rsid w:val="008F4ABF"/>
    <w:rsid w:val="008F4AF1"/>
    <w:rsid w:val="008F7288"/>
    <w:rsid w:val="008F7CC0"/>
    <w:rsid w:val="009038E7"/>
    <w:rsid w:val="00904ADC"/>
    <w:rsid w:val="009059CE"/>
    <w:rsid w:val="009064B1"/>
    <w:rsid w:val="00914253"/>
    <w:rsid w:val="00915A69"/>
    <w:rsid w:val="009257BC"/>
    <w:rsid w:val="00934D09"/>
    <w:rsid w:val="00942EDE"/>
    <w:rsid w:val="00942EF7"/>
    <w:rsid w:val="009452B1"/>
    <w:rsid w:val="00950246"/>
    <w:rsid w:val="00953EFD"/>
    <w:rsid w:val="0095516B"/>
    <w:rsid w:val="0096410A"/>
    <w:rsid w:val="00971C66"/>
    <w:rsid w:val="009727AE"/>
    <w:rsid w:val="00984964"/>
    <w:rsid w:val="0099020B"/>
    <w:rsid w:val="00993213"/>
    <w:rsid w:val="0099384D"/>
    <w:rsid w:val="009942E2"/>
    <w:rsid w:val="00996A1C"/>
    <w:rsid w:val="00997CE6"/>
    <w:rsid w:val="009A565C"/>
    <w:rsid w:val="009A5832"/>
    <w:rsid w:val="009B4ED1"/>
    <w:rsid w:val="009C26FE"/>
    <w:rsid w:val="009C5501"/>
    <w:rsid w:val="009D2692"/>
    <w:rsid w:val="009D7BDF"/>
    <w:rsid w:val="00A068D3"/>
    <w:rsid w:val="00A074F0"/>
    <w:rsid w:val="00A11146"/>
    <w:rsid w:val="00A1687B"/>
    <w:rsid w:val="00A25857"/>
    <w:rsid w:val="00A25FB4"/>
    <w:rsid w:val="00A3303D"/>
    <w:rsid w:val="00A374D8"/>
    <w:rsid w:val="00A448A7"/>
    <w:rsid w:val="00A44AC8"/>
    <w:rsid w:val="00A44EB8"/>
    <w:rsid w:val="00A614CF"/>
    <w:rsid w:val="00A67564"/>
    <w:rsid w:val="00A70666"/>
    <w:rsid w:val="00A72BF3"/>
    <w:rsid w:val="00A73CAC"/>
    <w:rsid w:val="00A75A7E"/>
    <w:rsid w:val="00A77D66"/>
    <w:rsid w:val="00A87041"/>
    <w:rsid w:val="00AA7185"/>
    <w:rsid w:val="00AB0FA1"/>
    <w:rsid w:val="00AB2E77"/>
    <w:rsid w:val="00AB51D3"/>
    <w:rsid w:val="00AB5EEA"/>
    <w:rsid w:val="00AB6185"/>
    <w:rsid w:val="00AC3841"/>
    <w:rsid w:val="00AD56B2"/>
    <w:rsid w:val="00AD6FB6"/>
    <w:rsid w:val="00AE0E06"/>
    <w:rsid w:val="00AE3D4A"/>
    <w:rsid w:val="00AE71D6"/>
    <w:rsid w:val="00AF6D8D"/>
    <w:rsid w:val="00B062AC"/>
    <w:rsid w:val="00B20EA4"/>
    <w:rsid w:val="00B24B1C"/>
    <w:rsid w:val="00B25C6C"/>
    <w:rsid w:val="00B26548"/>
    <w:rsid w:val="00B3009A"/>
    <w:rsid w:val="00B3142E"/>
    <w:rsid w:val="00B35D35"/>
    <w:rsid w:val="00B40233"/>
    <w:rsid w:val="00B423CF"/>
    <w:rsid w:val="00B440FE"/>
    <w:rsid w:val="00B5234B"/>
    <w:rsid w:val="00B53030"/>
    <w:rsid w:val="00B559D1"/>
    <w:rsid w:val="00B56B7D"/>
    <w:rsid w:val="00B60C68"/>
    <w:rsid w:val="00B62D75"/>
    <w:rsid w:val="00B6729D"/>
    <w:rsid w:val="00B71B3F"/>
    <w:rsid w:val="00B74DAD"/>
    <w:rsid w:val="00B75CE4"/>
    <w:rsid w:val="00B805A5"/>
    <w:rsid w:val="00B82161"/>
    <w:rsid w:val="00B87DB1"/>
    <w:rsid w:val="00B87F86"/>
    <w:rsid w:val="00B90B0C"/>
    <w:rsid w:val="00BB77AA"/>
    <w:rsid w:val="00BC11BA"/>
    <w:rsid w:val="00BC15BC"/>
    <w:rsid w:val="00BD46D6"/>
    <w:rsid w:val="00BD6AED"/>
    <w:rsid w:val="00BE0261"/>
    <w:rsid w:val="00BE2B8F"/>
    <w:rsid w:val="00BE6E74"/>
    <w:rsid w:val="00BE7664"/>
    <w:rsid w:val="00BF1B58"/>
    <w:rsid w:val="00BF1F98"/>
    <w:rsid w:val="00C00A6E"/>
    <w:rsid w:val="00C00E1B"/>
    <w:rsid w:val="00C03192"/>
    <w:rsid w:val="00C03641"/>
    <w:rsid w:val="00C05C64"/>
    <w:rsid w:val="00C06A88"/>
    <w:rsid w:val="00C11370"/>
    <w:rsid w:val="00C25BB1"/>
    <w:rsid w:val="00C308E4"/>
    <w:rsid w:val="00C351E2"/>
    <w:rsid w:val="00C37BF1"/>
    <w:rsid w:val="00C41BF3"/>
    <w:rsid w:val="00C46649"/>
    <w:rsid w:val="00C46877"/>
    <w:rsid w:val="00C50991"/>
    <w:rsid w:val="00C551B3"/>
    <w:rsid w:val="00C56E31"/>
    <w:rsid w:val="00C725EC"/>
    <w:rsid w:val="00C72ABD"/>
    <w:rsid w:val="00C827BD"/>
    <w:rsid w:val="00C86D69"/>
    <w:rsid w:val="00C96F29"/>
    <w:rsid w:val="00CA2144"/>
    <w:rsid w:val="00CC067E"/>
    <w:rsid w:val="00CC66D9"/>
    <w:rsid w:val="00CC711C"/>
    <w:rsid w:val="00CD114D"/>
    <w:rsid w:val="00CD1580"/>
    <w:rsid w:val="00CD34A0"/>
    <w:rsid w:val="00CD7265"/>
    <w:rsid w:val="00CE0B3C"/>
    <w:rsid w:val="00CE2556"/>
    <w:rsid w:val="00CE3595"/>
    <w:rsid w:val="00CF085B"/>
    <w:rsid w:val="00CF1087"/>
    <w:rsid w:val="00CF16A3"/>
    <w:rsid w:val="00CF6B6F"/>
    <w:rsid w:val="00D03E75"/>
    <w:rsid w:val="00D12252"/>
    <w:rsid w:val="00D2404C"/>
    <w:rsid w:val="00D24EDB"/>
    <w:rsid w:val="00D25755"/>
    <w:rsid w:val="00D316BF"/>
    <w:rsid w:val="00D33341"/>
    <w:rsid w:val="00D448BD"/>
    <w:rsid w:val="00D545BD"/>
    <w:rsid w:val="00D55463"/>
    <w:rsid w:val="00D56A06"/>
    <w:rsid w:val="00D62133"/>
    <w:rsid w:val="00D64D50"/>
    <w:rsid w:val="00D76EF1"/>
    <w:rsid w:val="00D7740D"/>
    <w:rsid w:val="00D91B52"/>
    <w:rsid w:val="00D97866"/>
    <w:rsid w:val="00DA5B8D"/>
    <w:rsid w:val="00DA6493"/>
    <w:rsid w:val="00DC0740"/>
    <w:rsid w:val="00DC1D46"/>
    <w:rsid w:val="00DC2250"/>
    <w:rsid w:val="00DC2B77"/>
    <w:rsid w:val="00DC33BA"/>
    <w:rsid w:val="00DC7E52"/>
    <w:rsid w:val="00DD42E7"/>
    <w:rsid w:val="00DE2C2B"/>
    <w:rsid w:val="00DE725A"/>
    <w:rsid w:val="00DE7835"/>
    <w:rsid w:val="00DF03F9"/>
    <w:rsid w:val="00DF569B"/>
    <w:rsid w:val="00DF767B"/>
    <w:rsid w:val="00E00E33"/>
    <w:rsid w:val="00E023CF"/>
    <w:rsid w:val="00E03BFE"/>
    <w:rsid w:val="00E052B9"/>
    <w:rsid w:val="00E10B81"/>
    <w:rsid w:val="00E12490"/>
    <w:rsid w:val="00E15CA1"/>
    <w:rsid w:val="00E2661C"/>
    <w:rsid w:val="00E26B05"/>
    <w:rsid w:val="00E36176"/>
    <w:rsid w:val="00E36461"/>
    <w:rsid w:val="00E36945"/>
    <w:rsid w:val="00E520A5"/>
    <w:rsid w:val="00E53695"/>
    <w:rsid w:val="00E54C9F"/>
    <w:rsid w:val="00E57AF9"/>
    <w:rsid w:val="00E60F10"/>
    <w:rsid w:val="00E64A0C"/>
    <w:rsid w:val="00E66F96"/>
    <w:rsid w:val="00E77090"/>
    <w:rsid w:val="00E907E9"/>
    <w:rsid w:val="00E93A08"/>
    <w:rsid w:val="00E95063"/>
    <w:rsid w:val="00EA59DE"/>
    <w:rsid w:val="00EA660C"/>
    <w:rsid w:val="00EA6BC0"/>
    <w:rsid w:val="00EB057F"/>
    <w:rsid w:val="00EB08CE"/>
    <w:rsid w:val="00EB1637"/>
    <w:rsid w:val="00EB22C2"/>
    <w:rsid w:val="00EB4F27"/>
    <w:rsid w:val="00EB6AA7"/>
    <w:rsid w:val="00EC5866"/>
    <w:rsid w:val="00ED633F"/>
    <w:rsid w:val="00EE42CB"/>
    <w:rsid w:val="00EE4CB7"/>
    <w:rsid w:val="00EE56AC"/>
    <w:rsid w:val="00EE733D"/>
    <w:rsid w:val="00EF5864"/>
    <w:rsid w:val="00F023A8"/>
    <w:rsid w:val="00F02979"/>
    <w:rsid w:val="00F104BF"/>
    <w:rsid w:val="00F11075"/>
    <w:rsid w:val="00F12C42"/>
    <w:rsid w:val="00F13D58"/>
    <w:rsid w:val="00F16EB7"/>
    <w:rsid w:val="00F2124E"/>
    <w:rsid w:val="00F26B5F"/>
    <w:rsid w:val="00F30678"/>
    <w:rsid w:val="00F34BDE"/>
    <w:rsid w:val="00F421C1"/>
    <w:rsid w:val="00F45E0F"/>
    <w:rsid w:val="00F46434"/>
    <w:rsid w:val="00F53CDD"/>
    <w:rsid w:val="00F5524E"/>
    <w:rsid w:val="00F60AAE"/>
    <w:rsid w:val="00F6168F"/>
    <w:rsid w:val="00F61E16"/>
    <w:rsid w:val="00F62B73"/>
    <w:rsid w:val="00F67DDF"/>
    <w:rsid w:val="00F7086E"/>
    <w:rsid w:val="00F71E6F"/>
    <w:rsid w:val="00F87FBD"/>
    <w:rsid w:val="00F95626"/>
    <w:rsid w:val="00FA17B7"/>
    <w:rsid w:val="00FB156F"/>
    <w:rsid w:val="00FB3286"/>
    <w:rsid w:val="00FC1520"/>
    <w:rsid w:val="00FD1AF3"/>
    <w:rsid w:val="00FE1D33"/>
    <w:rsid w:val="00FE4CD1"/>
    <w:rsid w:val="00FF3EAD"/>
    <w:rsid w:val="00FF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b/>
      <w:i/>
    </w:rPr>
  </w:style>
  <w:style w:styleId="Naslov5" w:type="paragraph">
    <w:name w:val="heading 5"/>
    <w:basedOn w:val="Normal"/>
    <w:next w:val="Normal"/>
    <w:qFormat/>
    <w:pPr>
      <w:keepNext/>
      <w:jc w:val="right"/>
      <w:outlineLvl w:val="4"/>
    </w:pPr>
    <w:rPr>
      <w:b/>
      <w:bCs/>
      <w:i/>
      <w:i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3052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3C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25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5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5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5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5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b/>
      <w:i/>
    </w:rPr>
  </w:style>
  <w:style w:styleId="Naslov5" w:type="paragraph">
    <w:name w:val="heading 5"/>
    <w:basedOn w:val="Normal"/>
    <w:next w:val="Normal"/>
    <w:qFormat/>
    <w:pPr>
      <w:keepNext/>
      <w:jc w:val="right"/>
      <w:outlineLvl w:val="4"/>
    </w:pPr>
    <w:rPr>
      <w:b/>
      <w:bCs/>
      <w:i/>
      <w:i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3052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3C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25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5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5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5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5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Marijan</izvorni_sadrzaj>
    <derivirana_varijabla naziv="DomainObject.DonositeljOdluke.Ime_1">Marijan</derivirana_varijabla>
  </DomainObject.DonositeljOdluke.Ime>
  <DomainObject.DonositeljOdluke.Prezime>
    <izvorni_sadrzaj>Šakota</izvorni_sadrzaj>
    <derivirana_varijabla naziv="DomainObject.DonositeljOdluke.Prezime_1">Šakota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1913</izvorni_sadrzaj>
    <derivirana_varijabla naziv="DomainObject.Predmet.Broj_1">1913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21. ožujka 2019.</izvorni_sadrzaj>
    <derivirana_varijabla naziv="DomainObject.Predmet.DatumOsnivanja_1">21.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ožujka 2019.</izvorni_sadrzaj>
    <derivirana_varijabla naziv="DomainObject.Predmet.DatumPrimitkaOptuznogAkta_1">19. ožujka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Sp-1913/2019</izvorni_sadrzaj>
    <derivirana_varijabla naziv="DomainObject.Predmet.OznakaBroj_1">Sp-1913/2019</derivirana_varijabla>
  </DomainObject.Predmet.OznakaBroj>
  <DomainObject.Predmet.OznakaBrojOptuznogAkta>
    <izvorni_sadrzaj>08-6-19-3</izvorni_sadrzaj>
    <derivirana_varijabla naziv="DomainObject.Predmet.OznakaBrojOptuznogAkta_1">08-6-19-3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 RASPOPOVIĆ</izvorni_sadrzaj>
    <derivirana_varijabla naziv="DomainObject.Predmet.ProtustrankaFormated_1">  ANA RASPOPOVIĆ</derivirana_varijabla>
  </DomainObject.Predmet.ProtustrankaFormated>
  <DomainObject.Predmet.ProtustrankaFormatedOIB>
    <izvorni_sadrzaj>  ANA RASPOPOVIĆ, OIB 19877621675</izvorni_sadrzaj>
    <derivirana_varijabla naziv="DomainObject.Predmet.ProtustrankaFormatedOIB_1">  ANA RASPOPOVIĆ, OIB 19877621675</derivirana_varijabla>
  </DomainObject.Predmet.ProtustrankaFormatedOIB>
  <DomainObject.Predmet.ProtustrankaFormatedWithAdress>
    <izvorni_sadrzaj> ANA RASPOPOVIĆ, SJENJAK 1, 31000 Osijek</izvorni_sadrzaj>
    <derivirana_varijabla naziv="DomainObject.Predmet.ProtustrankaFormatedWithAdress_1"> ANA RASPOPOVIĆ, SJENJAK 1, 31000 Osijek</derivirana_varijabla>
  </DomainObject.Predmet.ProtustrankaFormatedWithAdress>
  <DomainObject.Predmet.ProtustrankaFormatedWithAdressOIB>
    <izvorni_sadrzaj> ANA RASPOPOVIĆ, OIB 19877621675, SJENJAK 1, 31000 Osijek</izvorni_sadrzaj>
    <derivirana_varijabla naziv="DomainObject.Predmet.ProtustrankaFormatedWithAdressOIB_1"> ANA RASPOPOVIĆ, OIB 19877621675, SJENJAK 1, 31000 Osijek</derivirana_varijabla>
  </DomainObject.Predmet.ProtustrankaFormatedWithAdressOIB>
  <DomainObject.Predmet.ProtustrankaWithAdress>
    <izvorni_sadrzaj>ANA RASPOPOVIĆ SJENJAK 1, 31000 Osijek</izvorni_sadrzaj>
    <derivirana_varijabla naziv="DomainObject.Predmet.ProtustrankaWithAdress_1">ANA RASPOPOVIĆ SJENJAK 1, 31000 Osijek</derivirana_varijabla>
  </DomainObject.Predmet.ProtustrankaWithAdress>
  <DomainObject.Predmet.ProtustrankaWithAdressOIB>
    <izvorni_sadrzaj>ANA RASPOPOVIĆ, OIB 19877621675, SJENJAK 1, 31000 Osijek</izvorni_sadrzaj>
    <derivirana_varijabla naziv="DomainObject.Predmet.ProtustrankaWithAdressOIB_1">ANA RASPOPOVIĆ, OIB 19877621675, SJENJAK 1, 31000 Osijek</derivirana_varijabla>
  </DomainObject.Predmet.ProtustrankaWithAdressOIB>
  <DomainObject.Predmet.ProtustrankaNazivFormated>
    <izvorni_sadrzaj>ANA RASPOPOVIĆ</izvorni_sadrzaj>
    <derivirana_varijabla naziv="DomainObject.Predmet.ProtustrankaNazivFormated_1">ANA RASPOPOVIĆ</derivirana_varijabla>
  </DomainObject.Predmet.ProtustrankaNazivFormated>
  <DomainObject.Predmet.ProtustrankaNazivFormatedOIB>
    <izvorni_sadrzaj>ANA RASPOPOVIĆ, OIB 19877621675</izvorni_sadrzaj>
    <derivirana_varijabla naziv="DomainObject.Predmet.ProtustrankaNazivFormatedOIB_1">ANA RASPOPOVIĆ, OIB 19877621675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36. referada</izvorni_sadrzaj>
    <derivirana_varijabla naziv="DomainObject.Predmet.Referada.Naziv_1">36. referada</derivirana_varijabla>
  </DomainObject.Predmet.Referada.Naziv>
  <DomainObject.Predmet.Referada.Oznaka>
    <izvorni_sadrzaj>36.ref.</izvorni_sadrzaj>
    <derivirana_varijabla naziv="DomainObject.Predmet.Referada.Oznaka_1">36.ref.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Marijan Šakota</izvorni_sadrzaj>
    <derivirana_varijabla naziv="DomainObject.Predmet.Referada.Sudac_1">Marijan Šakota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36. referada</izvorni_sadrzaj>
    <derivirana_varijabla naziv="DomainObject.Predmet.TrenutnaLokacijaSpisa.Naziv_1">36.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Silvana Juroš</izvorni_sadrzaj>
    <derivirana_varijabla naziv="DomainObject.Predmet.Zapisnicar_1">Silvana Juroš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ANA RASPOPOVIĆ</item>
    </izvorni_sadrzaj>
    <derivirana_varijabla naziv="DomainObject.Predmet.ProtuStrankaListFormated_1">
      <item>ANA RASPOPOVIĆ</item>
    </derivirana_varijabla>
  </DomainObject.Predmet.ProtuStrankaListFormated>
  <DomainObject.Predmet.ProtuStrankaListFormatedOIB>
    <izvorni_sadrzaj>
      <item>ANA RASPOPOVIĆ, OIB 19877621675</item>
    </izvorni_sadrzaj>
    <derivirana_varijabla naziv="DomainObject.Predmet.ProtuStrankaListFormatedOIB_1">
      <item>ANA RASPOPOVIĆ, OIB 19877621675</item>
    </derivirana_varijabla>
  </DomainObject.Predmet.ProtuStrankaListFormatedOIB>
  <DomainObject.Predmet.ProtuStrankaListFormatedWithAdress>
    <izvorni_sadrzaj>
      <item>ANA RASPOPOVIĆ, SJENJAK 1, 31000 Osijek</item>
    </izvorni_sadrzaj>
    <derivirana_varijabla naziv="DomainObject.Predmet.ProtuStrankaListFormatedWithAdress_1">
      <item>ANA RASPOPOVIĆ, SJENJAK 1, 31000 Osijek</item>
    </derivirana_varijabla>
  </DomainObject.Predmet.ProtuStrankaListFormatedWithAdress>
  <DomainObject.Predmet.ProtuStrankaListFormatedWithAdressOIB>
    <izvorni_sadrzaj>
      <item>ANA RASPOPOVIĆ, OIB 19877621675, SJENJAK 1, 31000 Osijek</item>
    </izvorni_sadrzaj>
    <derivirana_varijabla naziv="DomainObject.Predmet.ProtuStrankaListFormatedWithAdressOIB_1">
      <item>ANA RASPOPOVIĆ, OIB 19877621675, SJENJAK 1, 31000 Osijek</item>
    </derivirana_varijabla>
  </DomainObject.Predmet.ProtuStrankaListFormatedWithAdressOIB>
  <DomainObject.Predmet.ProtuStrankaListNazivFormated>
    <izvorni_sadrzaj>
      <item>ANA RASPOPOVIĆ</item>
    </izvorni_sadrzaj>
    <derivirana_varijabla naziv="DomainObject.Predmet.ProtuStrankaListNazivFormated_1">
      <item>ANA RASPOPOVIĆ</item>
    </derivirana_varijabla>
  </DomainObject.Predmet.ProtuStrankaListNazivFormated>
  <DomainObject.Predmet.ProtuStrankaListNazivFormatedOIB>
    <izvorni_sadrzaj>
      <item>ANA RASPOPOVIĆ, OIB 19877621675</item>
    </izvorni_sadrzaj>
    <derivirana_varijabla naziv="DomainObject.Predmet.ProtuStrankaListNazivFormatedOIB_1">
      <item>ANA RASPOPOVIĆ, OIB 19877621675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ANA RASPOPOVIĆ</izvorni_sadrzaj>
    <derivirana_varijabla naziv="DomainObject.Predmet.ProtustrankaIDrugi_1">ANA RASPOPOVIĆ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ANA RASPOPOVIĆ, OIB 19877621675, SJENJAK 1, 31000 Osijek</izvorni_sadrzaj>
    <derivirana_varijabla naziv="DomainObject.Predmet.ProtustrankaIDrugiAdressOIB_1">ANA RASPOPOVIĆ, OIB 19877621675, SJENJAK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RASPOPOVIĆ</item>
      <item>Financijska agencija</item>
    </izvorni_sadrzaj>
    <derivirana_varijabla naziv="DomainObject.Predmet.SudioniciListNaziv_1">
      <item>ANA RASPOPOVIĆ</item>
      <item>Financijska agencija</item>
    </derivirana_varijabla>
  </DomainObject.Predmet.SudioniciListNaziv>
  <DomainObject.Predmet.SudioniciListAdressOIB>
    <izvorni_sadrzaj>
      <item>ANA RASPOPOVIĆ, OIB 19877621675, SJENJAK 1,31000 Osijek</item>
      <item>Financijska agencija, OIB 85821130368, Ulica grada Vukovara 70,10000 Zagreb</item>
    </izvorni_sadrzaj>
    <derivirana_varijabla naziv="DomainObject.Predmet.SudioniciListAdressOIB_1">
      <item>ANA RASPOPOVIĆ, OIB 19877621675, SJENJAK 1,31000 Osijek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19877621675</item>
      <item>, OIB 85821130368</item>
    </izvorni_sadrzaj>
    <derivirana_varijabla naziv="DomainObject.Predmet.SudioniciListNazivOIB_1">
      <item>, OIB 19877621675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9325EF-717D-4420-9F5E-3837CB0FC3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1</properties:Pages>
  <properties:Words>221</properties:Words>
  <properties:Characters>1186</properties:Characters>
  <properties:Lines>44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1521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2019-04-25T06:46:00Z</dcterms:created>
  <dc:creator>Kovaćev Ivica</dc:creator>
  <cp:lastModifiedBy>Silvana Juroš</cp:lastModifiedBy>
  <cp:lastPrinted>2019-04-16T07:08:00Z</cp:lastPrinted>
  <dcterms:modified xmlns:xsi="http://www.w3.org/2001/XMLSchema-instance" xsi:type="dcterms:W3CDTF">2019-04-25T06:47:00Z</dcterms:modified>
  <cp:revision>4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(Sp-OGLAS  potrošač N I J E DOSTAVIO POPIS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