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69a6" w14:paraId="ea969a6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</w:t>
      </w:r>
      <w:r w:rsidR="00062769">
        <w:t>11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455BA6">
        <w:t>3</w:t>
      </w:r>
      <w:r>
        <w:t xml:space="preserve">. </w:t>
      </w:r>
      <w:r w:rsidR="00062769">
        <w:t>svib</w:t>
      </w:r>
      <w:r w:rsidR="00455BA6">
        <w:t>nj</w:t>
      </w:r>
      <w:r w:rsidR="001366EA">
        <w:t>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62769">
        <w:t>os</w:t>
      </w:r>
      <w:r w:rsidR="00455BA6">
        <w:t>m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062769">
        <w:t>7</w:t>
      </w:r>
      <w:r w:rsidR="00455BA6">
        <w:t>.</w:t>
      </w:r>
      <w:r w:rsidR="00062769">
        <w:t>728</w:t>
      </w:r>
      <w:r w:rsidR="00455BA6">
        <w:t>.000,00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062769">
        <w:t>31</w:t>
      </w:r>
      <w:r w:rsidR="00912573" w:rsidRPr="00B073BB">
        <w:t xml:space="preserve">. </w:t>
      </w:r>
      <w:r w:rsidR="00062769">
        <w:t>svib</w:t>
      </w:r>
      <w:r w:rsidR="00455BA6">
        <w:t>nj</w:t>
      </w:r>
      <w:r w:rsidR="00112F57">
        <w:t>a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455BA6">
        <w:t>11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062769">
        <w:t>26</w:t>
      </w:r>
      <w:r w:rsidR="00F108E5">
        <w:t>.</w:t>
      </w:r>
      <w:r w:rsidR="008C6024">
        <w:t>0</w:t>
      </w:r>
      <w:r w:rsidR="00062769">
        <w:t>5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112F57">
        <w:t>2</w:t>
      </w:r>
      <w:r w:rsidR="004E65A3">
        <w:t>1</w:t>
      </w:r>
      <w:r w:rsidR="00CB4D01">
        <w:t>.</w:t>
      </w:r>
      <w:r w:rsidR="008C6024">
        <w:t>0</w:t>
      </w:r>
      <w:r w:rsidR="004E65A3">
        <w:t>4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4E65A3">
        <w:t>2</w:t>
      </w:r>
      <w:r w:rsidR="00BD7955">
        <w:t>.</w:t>
      </w:r>
      <w:r w:rsidR="008C6024">
        <w:t>0</w:t>
      </w:r>
      <w:r w:rsidR="004E65A3">
        <w:t>5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581FDD">
        <w:rPr>
          <w:bCs/>
        </w:rPr>
        <w:t>3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4E65A3">
        <w:rPr>
          <w:bCs/>
        </w:rPr>
        <w:t>svib</w:t>
      </w:r>
      <w:r w:rsidR="00581FDD">
        <w:rPr>
          <w:bCs/>
        </w:rPr>
        <w:t>nj</w:t>
      </w:r>
      <w:r w:rsidR="00112F57">
        <w:rPr>
          <w:bCs/>
        </w:rPr>
        <w:t>a</w:t>
      </w:r>
      <w:r w:rsidRPr="00F441F5">
        <w:rPr>
          <w:bCs/>
        </w:rPr>
        <w:t xml:space="preserve"> 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2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</w:t>
    </w:r>
    <w:r w:rsidR="00062769"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2378B"/>
    <w:rsid w:val="00050F42"/>
    <w:rsid w:val="00055AAB"/>
    <w:rsid w:val="00056A28"/>
    <w:rsid w:val="00061FF5"/>
    <w:rsid w:val="00062769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A46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4E65A3"/>
    <w:rsid w:val="00531C5D"/>
    <w:rsid w:val="005443B1"/>
    <w:rsid w:val="00565B8D"/>
    <w:rsid w:val="00581FD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1B85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452D4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52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2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2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2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2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52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2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2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2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2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614</properties:Words>
  <properties:Characters>3203</properties:Characters>
  <properties:Lines>96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2017-05-03T09:59:00Z</dcterms:created>
  <dc:creator>Željko</dc:creator>
  <cp:lastModifiedBy>Elizabeta Đeke</cp:lastModifiedBy>
  <cp:lastPrinted>2017-04-03T07:09:00Z</cp:lastPrinted>
  <dcterms:modified xmlns:xsi="http://www.w3.org/2001/XMLSchema-instance" xsi:type="dcterms:W3CDTF">2017-05-03T11:37:00Z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