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6d55" w14:paraId="c2b6d55" w:rsidRDefault="0061710B" w:rsidP="0061710B" w:rsidR="0061710B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61710B" w:rsidP="0061710B" w:rsidR="0061710B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1710B" w:rsidP="0061710B" w:rsidR="0061710B">
      <w:pPr>
        <w:spacing w:after="0"/>
        <w:jc w:val="both"/>
        <w:rPr>
          <w:rFonts w:cs="Times New Roman"/>
        </w:rPr>
      </w:pPr>
    </w:p>
    <w:p w:rsidRDefault="0061710B" w:rsidP="0061710B" w:rsidR="0061710B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AUTOMATIK SISTEM d.o.o., OIB: 89815817722, sa sjedištem u Prvomajska 6,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dana 11. listopada 2018.</w:t>
      </w:r>
    </w:p>
    <w:p w:rsidRDefault="0061710B" w:rsidP="0061710B" w:rsidR="0061710B">
      <w:pPr>
        <w:spacing w:after="0"/>
        <w:jc w:val="both"/>
        <w:rPr>
          <w:rFonts w:cs="Times New Roman"/>
        </w:rPr>
      </w:pPr>
    </w:p>
    <w:p w:rsidRDefault="0061710B" w:rsidP="0061710B" w:rsidR="0061710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61710B" w:rsidP="0061710B" w:rsidR="0061710B">
      <w:pPr>
        <w:spacing w:after="0"/>
        <w:jc w:val="center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AUTOMATIK SISTEM d.o.o., OIB: 89815817722, sa sjedištem u Prvomajska 6,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s danom 11. listopada 2018. u 13,00 sati.</w:t>
      </w:r>
    </w:p>
    <w:p w:rsidRDefault="0061710B" w:rsidP="0061710B" w:rsidR="0061710B">
      <w:pPr>
        <w:spacing w:after="0"/>
        <w:jc w:val="both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AUTOMATIK SISTEM d.o.o., OIB: 89815817722, sa sjedištem u Prvomajska 6,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.</w:t>
      </w:r>
    </w:p>
    <w:p w:rsidRDefault="0061710B" w:rsidP="0061710B" w:rsidR="0061710B">
      <w:pPr>
        <w:spacing w:after="0"/>
        <w:jc w:val="both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Veljko </w:t>
      </w:r>
      <w:proofErr w:type="spellStart"/>
      <w:r>
        <w:rPr>
          <w:rFonts w:cs="Times New Roman"/>
        </w:rPr>
        <w:t>Sredanović</w:t>
      </w:r>
      <w:proofErr w:type="spellEnd"/>
      <w:r>
        <w:rPr>
          <w:rFonts w:cs="Times New Roman"/>
        </w:rPr>
        <w:t>, OIB: 26042027491, ZAVNOH-a 25, Čakovec.</w:t>
      </w:r>
    </w:p>
    <w:p w:rsidRDefault="0061710B" w:rsidP="0061710B" w:rsidR="0061710B">
      <w:pPr>
        <w:spacing w:after="0"/>
        <w:jc w:val="both"/>
        <w:rPr>
          <w:rFonts w:cs="Times New Roman"/>
          <w:color w:val="FF0000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61710B" w:rsidP="0061710B" w:rsidR="0061710B">
      <w:pPr>
        <w:spacing w:after="0"/>
        <w:jc w:val="both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AUTOMATIK SISTEM d.o.o., OIB: 89815817722, sa sjedištem u Prvomajska 6,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bit će brisan iz sudskog registra.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1710B" w:rsidP="0061710B" w:rsidR="0061710B">
      <w:pPr>
        <w:spacing w:after="0"/>
        <w:jc w:val="both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  <w:color w:val="FF0000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23.07.2018.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</w:rP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11. listopada 2018.</w:t>
      </w:r>
    </w:p>
    <w:p w:rsidRDefault="0061710B" w:rsidP="0061710B" w:rsidR="0061710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61710B" w:rsidP="0061710B" w:rsidR="0061710B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61710B" w:rsidP="0061710B" w:rsidR="0061710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3978C7">
        <w:rPr>
          <w:rFonts w:cs="Times New Roman"/>
        </w:rPr>
        <w:t>, v.r.</w:t>
      </w:r>
    </w:p>
    <w:p w:rsidRDefault="003978C7" w:rsidP="0061710B" w:rsidR="003978C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61710B" w:rsidP="0061710B" w:rsidR="0061710B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61710B" w:rsidP="0061710B" w:rsidR="0061710B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61710B" w:rsidP="0061710B" w:rsidR="0061710B">
      <w:pPr>
        <w:spacing w:after="0"/>
        <w:jc w:val="both"/>
      </w:pPr>
      <w:r>
        <w:tab/>
        <w:t>O žalbi protiv rješenja sudskog savjetnika odlučuje sudac pojedinac toga suda.</w:t>
      </w:r>
    </w:p>
    <w:p w:rsidRDefault="0061710B" w:rsidP="0061710B" w:rsidR="0061710B">
      <w:pPr>
        <w:spacing w:after="0"/>
        <w:jc w:val="both"/>
      </w:pPr>
      <w:r>
        <w:tab/>
        <w:t>O žalbi protiv odluke suca donesene u prvom stupnju odlučuje Visoki trgovački sud.</w:t>
      </w:r>
    </w:p>
    <w:p w:rsidRDefault="0061710B" w:rsidP="0061710B" w:rsidR="0061710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1710B" w:rsidP="0061710B" w:rsidR="0061710B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61710B" w:rsidP="0061710B" w:rsidR="0061710B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61710B" w:rsidP="0061710B" w:rsidR="0061710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AUTOMATIK SISTEM d.o.o., OIB: 89815817722, sa sjedištem u Prvomajska 6,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 xml:space="preserve"> </w:t>
      </w:r>
    </w:p>
    <w:p w:rsidRDefault="0061710B" w:rsidP="0061710B" w:rsidR="0061710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Marko </w:t>
      </w:r>
      <w:proofErr w:type="spellStart"/>
      <w:r>
        <w:rPr>
          <w:rFonts w:cs="Times New Roman"/>
        </w:rPr>
        <w:t>Šafarić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Prvomajska 6</w:t>
      </w:r>
    </w:p>
    <w:p w:rsidRDefault="0061710B" w:rsidP="0061710B" w:rsidR="0061710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61710B" w:rsidP="0061710B" w:rsidR="0061710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61710B" w:rsidP="0061710B" w:rsidR="0061710B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Veljko </w:t>
      </w:r>
      <w:proofErr w:type="spellStart"/>
      <w:r>
        <w:rPr>
          <w:rFonts w:cs="Times New Roman"/>
        </w:rPr>
        <w:t>Sredanović</w:t>
      </w:r>
      <w:proofErr w:type="spellEnd"/>
      <w:r>
        <w:rPr>
          <w:rFonts w:cs="Times New Roman"/>
        </w:rPr>
        <w:t>, ZAVNOH-a 25, Čakovec</w:t>
      </w:r>
    </w:p>
    <w:p w:rsidRDefault="0061710B" w:rsidP="0061710B" w:rsidR="0061710B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spacing w:after="0"/>
        <w:rPr>
          <w:rFonts w:cs="Times New Roman"/>
        </w:rPr>
      </w:pPr>
    </w:p>
    <w:p w:rsidRDefault="0061710B" w:rsidP="0061710B" w:rsidR="0061710B">
      <w:pPr>
        <w:rPr>
          <w:rFonts w:cs="Times New Roman"/>
        </w:rPr>
      </w:pPr>
    </w:p>
    <w:p w:rsidRDefault="00AE649C" w:rsidP="0061710B" w:rsidR="00AE649C" w:rsidRPr="0061710B"/>
    <w:sectPr w:rsidSect="0032366B" w:rsidR="00AE649C" w:rsidRPr="0061710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4FA" w:rsidP="00537B78" w:rsidR="00E524FA">
      <w:r>
        <w:separator/>
      </w:r>
    </w:p>
  </w:endnote>
  <w:endnote w:id="0" w:type="continuationSeparator">
    <w:p w:rsidRDefault="00E524FA" w:rsidP="00537B78" w:rsidR="00E52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4FA" w:rsidP="00537B78" w:rsidR="00E524FA">
      <w:r>
        <w:separator/>
      </w:r>
    </w:p>
  </w:footnote>
  <w:footnote w:id="0" w:type="continuationSeparator">
    <w:p w:rsidRDefault="00E524FA" w:rsidP="00537B78" w:rsidR="00E524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10B" w:rsidR="008333A9">
    <w:pPr>
      <w:pStyle w:val="Zaglavlje"/>
    </w:pPr>
    <w:r>
      <w:rPr>
        <w:rStyle w:val="PozadinaSvijetloCrvena"/>
        <w:shd w:fill="auto" w:color="auto" w:val="clear"/>
      </w:rPr>
      <w:t>Poslovni broj: 8 St-271/18-4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962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8C7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10B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38C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4FA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710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1710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710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171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86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St-271/2018-4</izvorni_sadrzaj>
    <derivirana_varijabla naziv="DomainObject.Oznaka_1">St-271/2018-4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2018.</izvorni_sadrzaj>
    <derivirana_varijabla naziv="DomainObject.Predmet.DatumRjesavanja_1">11.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AUTOMATIK SISTEM društvo s ograničenom odgovornošću za automatizaciju i upravljanje zastupanog po punomoćniku Marko Šafarić</izvorni_sadrzaj>
    <derivirana_varijabla naziv="DomainObject.Predmet.ProtustrankaFormated_1">  AUTOMATIK SISTEM društvo s ograničenom odgovornošću za automatizaciju i upravljanje zastupanog po punomoćniku Marko Šafarić</derivirana_varijabla>
  </DomainObject.Predmet.ProtustrankaFormated>
  <DomainObject.Predmet.ProtustrankaFormatedOIB>
    <izvorni_sadrzaj>  AUTOMATIK SISTEM društvo s ograničenom odgovornošću za automatizaciju i upravljanje, OIB 89815817722 zastupanog po punomoćniku Marko Šafarić</izvorni_sadrzaj>
    <derivirana_varijabla naziv="DomainObject.Predmet.ProtustrankaFormatedOIB_1">  AUTOMATIK SISTEM društvo s ograničenom odgovornošću za automatizaciju i upravljanje, OIB 89815817722 zastupanog po punomoćniku Marko Šafarić</derivirana_varijabla>
  </DomainObject.Predmet.ProtustrankaFormatedOIB>
  <DomainObject.Predmet.ProtustrankaFormatedWithAdress>
    <izvorni_sadrzaj> AUTOMATIK SISTEM društvo s ograničenom odgovornošću za automatizaciju i upravljanje, Prvomajska 6, 40000 Šenkovec zastupanog po punomoćniku Marko Šafarić</izvorni_sadrzaj>
    <derivirana_varijabla naziv="DomainObject.Predmet.ProtustrankaFormatedWithAdress_1"> AUTOMATIK SISTEM društvo s ograničenom odgovornošću za automatizaciju i upravljanje, Prvomajska 6, 40000 Šenkovec zastupanog po punomoćniku Marko Šafarić</derivirana_varijabla>
  </DomainObject.Predmet.ProtustrankaFormatedWithAdress>
  <DomainObject.Predmet.ProtustrankaFormatedWithAdressOIB>
    <izvorni_sadrzaj> AUTOMATIK SISTEM društvo s ograničenom odgovornošću za automatizaciju i upravljanje, OIB 89815817722, Prvomajska 6, 40000 Šenkovec zastupanog po punomoćniku Marko Šafarić</izvorni_sadrzaj>
    <derivirana_varijabla naziv="DomainObject.Predmet.ProtustrankaFormatedWithAdressOIB_1"> AUTOMATIK SISTEM društvo s ograničenom odgovornošću za automatizaciju i upravljanje, OIB 89815817722, Prvomajska 6, 40000 Šenkovec zastupanog po punomoćniku Marko Šafarić</derivirana_varijabla>
  </DomainObject.Predmet.ProtustrankaFormatedWithAdressOIB>
  <DomainObject.Predmet.ProtustrankaWithAdress>
    <izvorni_sadrzaj>AUTOMATIK SISTEM društvo s ograničenom odgovornošću za automatizaciju i upravljanje Prvomajska 6, 40000 Šenkovec</izvorni_sadrzaj>
    <derivirana_varijabla naziv="DomainObject.Predmet.ProtustrankaWithAdress_1">AUTOMATIK SISTEM društvo s ograničenom odgovornošću za automatizaciju i upravljanje Prvomajska 6, 40000 Šenkovec</derivirana_varijabla>
  </DomainObject.Predmet.ProtustrankaWithAdress>
  <DomainObject.Predmet.ProtustrankaWithAdressOIB>
    <izvorni_sadrzaj>AUTOMATIK SISTEM društvo s ograničenom odgovornošću za automatizaciju i upravljanje, OIB 89815817722, Prvomajska 6, 40000 Šenkovec</izvorni_sadrzaj>
    <derivirana_varijabla naziv="DomainObject.Predmet.ProtustrankaWithAdressOIB_1">AUTOMATIK SISTEM društvo s ograničenom odgovornošću za automatizaciju i upravljanje, OIB 89815817722, Prvomajska 6, 40000 Šenkovec</derivirana_varijabla>
  </DomainObject.Predmet.ProtustrankaWithAdressOIB>
  <DomainObject.Predmet.ProtustrankaNazivFormated>
    <izvorni_sadrzaj>AUTOMATIK SISTEM društvo s ograničenom odgovornošću za automatizaciju i upravljanje</izvorni_sadrzaj>
    <derivirana_varijabla naziv="DomainObject.Predmet.ProtustrankaNazivFormated_1">AUTOMATIK SISTEM društvo s ograničenom odgovornošću za automatizaciju i upravljanje</derivirana_varijabla>
  </DomainObject.Predmet.ProtustrankaNazivFormated>
  <DomainObject.Predmet.ProtustrankaNazivFormatedOIB>
    <izvorni_sadrzaj>AUTOMATIK SISTEM društvo s ograničenom odgovornošću za automatizaciju i upravljanje, OIB 89815817722</izvorni_sadrzaj>
    <derivirana_varijabla naziv="DomainObject.Predmet.ProtustrankaNazivFormatedOIB_1">AUTOMATIK SISTEM društvo s ograničenom odgovornošću za automatizaciju i upravljanje, OIB 89815817722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30188.06</izvorni_sadrzaj>
    <derivirana_varijabla naziv="DomainObject.Predmet.TrenutnaVrijednost_1">30188.06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AUTOMATIK SISTEM društvo s ograničenom odgovornošću za automatizaciju i upravljanje zastupanog po punomoćniku Marko Šafarić</item>
    </izvorni_sadrzaj>
    <derivirana_varijabla naziv="DomainObject.Predmet.ProtuStrankaListFormated_1">
      <item>AUTOMATIK SISTEM društvo s ograničenom odgovornošću za automatizaciju i upravljanje zastupanog po punomoćniku Marko Šafarić</item>
    </derivirana_varijabla>
  </DomainObject.Predmet.ProtuStrankaListFormated>
  <DomainObject.Predmet.ProtuStrankaListFormatedOIB>
    <izvorni_sadrzaj>
      <item>AUTOMATIK SISTEM društvo s ograničenom odgovornošću za automatizaciju i upravljanje, OIB 89815817722 zastupanog po punomoćniku Marko Šafarić</item>
    </izvorni_sadrzaj>
    <derivirana_varijabla naziv="DomainObject.Predmet.ProtuStrankaListFormatedOIB_1">
      <item>AUTOMATIK SISTEM društvo s ograničenom odgovornošću za automatizaciju i upravljanje, OIB 89815817722 zastupanog po punomoćniku Marko Šafarić</item>
    </derivirana_varijabla>
  </DomainObject.Predmet.ProtuStrankaListFormatedOIB>
  <DomainObject.Predmet.ProtuStrankaListFormatedWithAdress>
    <izvorni_sadrzaj>
      <item>AUTOMATIK SISTEM društvo s ograničenom odgovornošću za automatizaciju i upravljanje, Prvomajska 6, 40000 Šenkovec zastupanog po punomoćniku Marko Šafarić</item>
    </izvorni_sadrzaj>
    <derivirana_varijabla naziv="DomainObject.Predmet.ProtuStrankaListFormatedWithAdress_1">
      <item>AUTOMATIK SISTEM društvo s ograničenom odgovornošću za automatizaciju i upravljanje, Prvomajska 6, 40000 Šenkovec zastupanog po punomoćniku Marko Šafarić</item>
    </derivirana_varijabla>
  </DomainObject.Predmet.ProtuStrankaListFormatedWithAdress>
  <DomainObject.Predmet.ProtuStrankaListFormatedWithAdressOIB>
    <izvorni_sadrzaj>
      <item>AUTOMATIK SISTEM društvo s ograničenom odgovornošću za automatizaciju i upravljanje, OIB 89815817722, Prvomajska 6, 40000 Šenkovec zastupanog po punomoćniku Marko Šafarić</item>
    </izvorni_sadrzaj>
    <derivirana_varijabla naziv="DomainObject.Predmet.ProtuStrankaListFormatedWithAdressOIB_1">
      <item>AUTOMATIK SISTEM društvo s ograničenom odgovornošću za automatizaciju i upravljanje, OIB 89815817722, Prvomajska 6, 40000 Šenkovec zastupanog po punomoćniku Marko Šafarić</item>
    </derivirana_varijabla>
  </DomainObject.Predmet.ProtuStrankaListFormatedWithAdressOIB>
  <DomainObject.Predmet.ProtuStrankaListNazivFormated>
    <izvorni_sadrzaj>
      <item>AUTOMATIK SISTEM društvo s ograničenom odgovornošću za automatizaciju i upravljanje</item>
    </izvorni_sadrzaj>
    <derivirana_varijabla naziv="DomainObject.Predmet.ProtuStrankaListNazivFormated_1">
      <item>AUTOMATIK SISTEM društvo s ograničenom odgovornošću za automatizaciju i upravljanje</item>
    </derivirana_varijabla>
  </DomainObject.Predmet.ProtuStrankaListNazivFormated>
  <DomainObject.Predmet.ProtuStrankaListNazivFormatedOIB>
    <izvorni_sadrzaj>
      <item>AUTOMATIK SISTEM društvo s ograničenom odgovornošću za automatizaciju i upravljanje, OIB 89815817722</item>
    </izvorni_sadrzaj>
    <derivirana_varijabla naziv="DomainObject.Predmet.ProtuStrankaListNazivFormatedOIB_1">
      <item>AUTOMATIK SISTEM društvo s ograničenom odgovornošću za automatizaciju i upravljanje, OIB 89815817722</item>
    </derivirana_varijabla>
  </DomainObject.Predmet.ProtuStrankaListNazivFormatedOIB>
  <DomainObject.Predmet.OstaliListFormated>
    <izvorni_sadrzaj>
      <item>Marko Šafarić punomoćnik sudionika u postupku AUTOMATIK SISTEM društvo s ograničenom odgovornošću za automatizaciju i upravljanje</item>
      <item>Sudski registar</item>
    </izvorni_sadrzaj>
    <derivirana_varijabla naziv="DomainObject.Predmet.OstaliListFormated_1">
      <item>Marko Šafarić punomoćnik sudionika u postupku AUTOMATIK SISTEM društvo s ograničenom odgovornošću za automatizaciju i upravljanje</item>
      <item>Sudski registar</item>
    </derivirana_varijabla>
  </DomainObject.Predmet.OstaliListFormated>
  <DomainObject.Predmet.OstaliListFormatedOIB>
    <izvorni_sadrzaj>
      <item>Marko Šafarić, OIB 25643157761 punomoćnik sudionika u postupku AUTOMATIK SISTEM društvo s ograničenom odgovornošću za automatizaciju i upravljanje</item>
      <item>Sudski registar</item>
    </izvorni_sadrzaj>
    <derivirana_varijabla naziv="DomainObject.Predmet.OstaliListFormatedOIB_1">
      <item>Marko Šafarić, OIB 25643157761 punomoćnik sudionika u postupku AUTOMATIK SISTEM društvo s ograničenom odgovornošću za automatizaciju i upravljanje</item>
      <item>Sudski registar</item>
    </derivirana_varijabla>
  </DomainObject.Predmet.OstaliListFormatedOIB>
  <DomainObject.Predmet.OstaliListFormatedWithAdress>
    <izvorni_sadrzaj>
      <item>Marko Šafarić, Prvomajska 6, 40000 Šenkovec punomoćnik sudionika u postupku AUTOMATIK SISTEM društvo s ograničenom odgovornošću za automatizaciju i upravljanje</item>
      <item>Sudski registar</item>
    </izvorni_sadrzaj>
    <derivirana_varijabla naziv="DomainObject.Predmet.OstaliListFormatedWithAdress_1">
      <item>Marko Šafarić, Prvomajska 6, 40000 Šenkovec punomoćnik sudionika u postupku AUTOMATIK SISTEM društvo s ograničenom odgovornošću za automatizaciju i upravljanje</item>
      <item>Sudski registar</item>
    </derivirana_varijabla>
  </DomainObject.Predmet.OstaliListFormatedWithAdress>
  <DomainObject.Predmet.OstaliListFormatedWithAdressOIB>
    <izvorni_sadrzaj>
      <item>Marko Šafarić, OIB 25643157761, Prvomajska 6, 40000 Šenkovec punomoćnik sudionika u postupku AUTOMATIK SISTEM društvo s ograničenom odgovornošću za automatizaciju i upravljanje</item>
      <item>Sudski registar</item>
    </izvorni_sadrzaj>
    <derivirana_varijabla naziv="DomainObject.Predmet.OstaliListFormatedWithAdressOIB_1">
      <item>Marko Šafarić, OIB 25643157761, Prvomajska 6, 40000 Šenkovec punomoćnik sudionika u postupku AUTOMATIK SISTEM društvo s ograničenom odgovornošću za automatizaciju i upravljanje</item>
      <item>Sudski registar</item>
    </derivirana_varijabla>
  </DomainObject.Predmet.OstaliListFormatedWithAdressOIB>
  <DomainObject.Predmet.OstaliListNazivFormated>
    <izvorni_sadrzaj>
      <item>Marko Šafarić</item>
      <item>Sudski registar</item>
    </izvorni_sadrzaj>
    <derivirana_varijabla naziv="DomainObject.Predmet.OstaliListNazivFormated_1">
      <item>Marko Šafarić</item>
      <item>Sudski registar</item>
    </derivirana_varijabla>
  </DomainObject.Predmet.OstaliListNazivFormated>
  <DomainObject.Predmet.OstaliListNazivFormatedOIB>
    <izvorni_sadrzaj>
      <item>Marko Šafarić, OIB 25643157761</item>
      <item>Sudski registar</item>
    </izvorni_sadrzaj>
    <derivirana_varijabla naziv="DomainObject.Predmet.OstaliListNazivFormatedOIB_1">
      <item>Marko Šafarić, OIB 25643157761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St-271/2018-4</izvorni_sadrzaj>
    <derivirana_varijabla naziv="DomainObject.PoslovniBrojDokumenta_1">St-271/2018-4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AUTOMATIK SISTEM društvo s ograničenom odgovornošću za automatizaciju i upravljanje</izvorni_sadrzaj>
    <derivirana_varijabla naziv="DomainObject.Predmet.ProtustrankaIDrugi_1">AUTOMATIK SISTEM društvo s ograničenom odgovornošću za automatizaciju i upravljanje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AUTOMATIK SISTEM društvo s ograničenom odgovornošću za automatizaciju i upravljanje, OIB 89815817722, Prvomajska 6, 40000 Šenkovec</izvorni_sadrzaj>
    <derivirana_varijabla naziv="DomainObject.Predmet.ProtustrankaIDrugiAdressOIB_1">AUTOMATIK SISTEM društvo s ograničenom odgovornošću za automatizaciju i upravljanje, OIB 89815817722, Prvomajska 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2018.</izvorni_sadrzaj>
    <derivirana_varijabla naziv="DomainObject.Predmet.OdlukaRjesenje.DatumDonosenjaOdluke_1">11.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St-271/2018-4</izvorni_sadrzaj>
    <derivirana_varijabla naziv="DomainObject.Predmet.OdlukaRjesenje.Oznaka_1">St-271/2018-4</derivirana_varijabla>
  </DomainObject.Predmet.OdlukaRjesenje.Oznaka>
  <DomainObject.Predmet.SudioniciListNaziv>
    <izvorni_sadrzaj>
      <item>Financijska agencija</item>
      <item>AUTOMATIK SISTEM društvo s ograničenom odgovornošću za automatizaciju i upravljanje</item>
      <item>Marko Šafarić</item>
      <item>Sudski registar</item>
    </izvorni_sadrzaj>
    <derivirana_varijabla naziv="DomainObject.Predmet.SudioniciListNaziv_1">
      <item>Financijska agencija</item>
      <item>AUTOMATIK SISTEM društvo s ograničenom odgovornošću za automatizaciju i upravljanje</item>
      <item>Marko Šafarić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AUTOMATIK SISTEM društvo s ograničenom odgovornošću za automatizaciju i upravljanje, OIB 89815817722, Prvomajska 6,40000 Šenkovec</item>
      <item>Marko Šafarić, OIB 25643157761, Prvomajska 6,40000 Šenkovec</item>
      <item>Sudski registar</item>
    </izvorni_sadrzaj>
    <derivirana_varijabla naziv="DomainObject.Predmet.SudioniciListAdressOIB_1">
      <item>Financijska agencija, OIB 85821130368, Ulica grada Vukovara 70,10000 Zagreb</item>
      <item>AUTOMATIK SISTEM društvo s ograničenom odgovornošću za automatizaciju i upravljanje, OIB 89815817722, Prvomajska 6,40000 Šenkovec</item>
      <item>Marko Šafarić, OIB 25643157761, Prvomajska 6,40000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4840F-0D88-421D-B91E-7373952BA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2877</properties:Characters>
  <properties:Lines>91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2018-10-11T10:44:00Z</cp:lastPrinted>
  <dcterms:modified xmlns:xsi="http://www.w3.org/2001/XMLSchema-instance" xsi:type="dcterms:W3CDTF">2018-10-11T10:44:00Z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St-271/2018-4 / Odluka - Rješenje o otvaranju i zaključenju skraćenog stečajnog postupka (odluka_St-271_2018-4.docx)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